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d7b6" w14:paraId="9dcd7b6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>
        <w:t>1042/17-4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373D6B">
        <w:t>SUPER, SUPER, DOBRO j.d.o.o. za trgovinu i usluge, Samobor, Obrtnička 5, MBS: 081021028, OIB: 55270412033</w:t>
      </w:r>
      <w:r>
        <w:t xml:space="preserve">, dana </w:t>
      </w:r>
      <w:r w:rsidR="00902821">
        <w:t>2</w:t>
      </w:r>
      <w:r w:rsidR="00A92B91">
        <w:t>9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373D6B">
        <w:t>SUPER, SUPER, DOBRO j.d.o.o. za trgovinu i usluge, Samobor, Obrtnička 5, MBS: 081021028, OIB: 55270412033.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A92B91" w:rsidR="00373D6B" w:rsidRPr="00A92B91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A92B91">
        <w:t>Mirjana Viduka Varenina, Osijek, Dubrovačka 107, OIB: 98866841784</w:t>
      </w:r>
    </w:p>
    <w:p w:rsidRDefault="00373D6B" w:rsidP="00373D6B" w:rsidR="00373D6B" w:rsidRPr="00373D6B">
      <w:pPr>
        <w:pStyle w:val="Tijeloteksta"/>
        <w:ind w:left="1065"/>
        <w:rPr>
          <w:bCs/>
        </w:rPr>
      </w:pPr>
    </w:p>
    <w:p w:rsidRDefault="0057324F" w:rsidP="00373D6B" w:rsidR="00373D6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373D6B">
        <w:t>SUPER, SUPER, DOBRO j.d.o.o. za trgovinu i usluge, Samobor, Obrtnička 5, MBS: 081021028, OIB: 55270412033.</w:t>
      </w:r>
    </w:p>
    <w:p w:rsidRDefault="00902821" w:rsidP="00373D6B" w:rsidR="00902821" w:rsidRPr="00373D6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373D6B">
        <w:rPr>
          <w:bCs/>
        </w:rPr>
        <w:t>04</w:t>
      </w:r>
      <w:r w:rsidRPr="00F877AB">
        <w:rPr>
          <w:bCs/>
        </w:rPr>
        <w:t xml:space="preserve">. </w:t>
      </w:r>
      <w:r w:rsidR="00373D6B">
        <w:rPr>
          <w:bCs/>
        </w:rPr>
        <w:t>svibnja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373D6B">
        <w:rPr>
          <w:bCs/>
        </w:rPr>
        <w:t>2491</w:t>
      </w:r>
      <w:r w:rsidRPr="00F877AB">
        <w:rPr>
          <w:bCs/>
        </w:rPr>
        <w:t xml:space="preserve"> od </w:t>
      </w:r>
      <w:r w:rsidR="00373D6B">
        <w:rPr>
          <w:bCs/>
        </w:rPr>
        <w:t>03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373D6B">
        <w:rPr>
          <w:bCs/>
        </w:rPr>
        <w:t>svibnja</w:t>
      </w:r>
      <w:r w:rsidRPr="00F877AB">
        <w:rPr>
          <w:bCs/>
        </w:rPr>
        <w:t xml:space="preserve"> 2017. nad stečajnim dužnikom </w:t>
      </w:r>
      <w:r w:rsidR="00373D6B">
        <w:rPr>
          <w:bCs/>
        </w:rPr>
        <w:t>SUPER, SUPER, DOBRO j.d.o.o. za trgovinu i usluge, Samobor, Obrtnička 5, MBS: 081021028, OIB: 55270412033.</w:t>
      </w: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>
        <w:rPr>
          <w:bCs/>
        </w:rPr>
        <w:t>1042/17-4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A7978">
        <w:t>10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FA7978">
        <w:t>1042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A92B91">
        <w:t>9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A7978">
        <w:t>24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7E8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B67E8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6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7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7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7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7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6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7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7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7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7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St-1042/2017</izvorni_sadrzaj>
    <derivirana_varijabla naziv="DomainObject.Predmet.OznakaBroj_1">St-1042/2017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SUPER, SUPER, DOBRO j.d.o.o. za trgovinu i usluge</izvorni_sadrzaj>
    <derivirana_varijabla naziv="DomainObject.Predmet.ProtustrankaFormated_1">  SUPER, SUPER, DOBRO j.d.o.o. za trgovinu i usluge</derivirana_varijabla>
  </DomainObject.Predmet.ProtustrankaFormated>
  <DomainObject.Predmet.ProtustrankaFormatedOIB>
    <izvorni_sadrzaj>  SUPER, SUPER, DOBRO j.d.o.o. za trgovinu i usluge, OIB 55270412033</izvorni_sadrzaj>
    <derivirana_varijabla naziv="DomainObject.Predmet.ProtustrankaFormatedOIB_1">  SUPER, SUPER, DOBRO j.d.o.o. za trgovinu i usluge, OIB 55270412033</derivirana_varijabla>
  </DomainObject.Predmet.ProtustrankaFormatedOIB>
  <DomainObject.Predmet.ProtustrankaFormatedWithAdress>
    <izvorni_sadrzaj> SUPER, SUPER, DOBRO j.d.o.o. za trgovinu i usluge, Obrtnička 5, 10430 Samobor</izvorni_sadrzaj>
    <derivirana_varijabla naziv="DomainObject.Predmet.ProtustrankaFormatedWithAdress_1"> SUPER, SUPER, DOBRO j.d.o.o. za trgovinu i usluge, Obrtnička 5, 10430 Samobor</derivirana_varijabla>
  </DomainObject.Predmet.ProtustrankaFormatedWithAdress>
  <DomainObject.Predmet.ProtustrankaFormatedWithAdressOIB>
    <izvorni_sadrzaj> SUPER, SUPER, DOBRO j.d.o.o. za trgovinu i usluge, OIB 55270412033, Obrtnička 5, 10430 Samobor</izvorni_sadrzaj>
    <derivirana_varijabla naziv="DomainObject.Predmet.ProtustrankaFormatedWithAdressOIB_1"> SUPER, SUPER, DOBRO j.d.o.o. za trgovinu i usluge, OIB 55270412033, Obrtnička 5, 10430 Samobor</derivirana_varijabla>
  </DomainObject.Predmet.ProtustrankaFormatedWithAdressOIB>
  <DomainObject.Predmet.ProtustrankaWithAdress>
    <izvorni_sadrzaj>SUPER, SUPER, DOBRO j.d.o.o. za trgovinu i usluge Obrtnička 5, 10430 Samobor</izvorni_sadrzaj>
    <derivirana_varijabla naziv="DomainObject.Predmet.ProtustrankaWithAdress_1">SUPER, SUPER, DOBRO j.d.o.o. za trgovinu i usluge Obrtnička 5, 10430 Samobor</derivirana_varijabla>
  </DomainObject.Predmet.ProtustrankaWithAdress>
  <DomainObject.Predmet.ProtustrankaWithAdressOIB>
    <izvorni_sadrzaj>SUPER, SUPER, DOBRO j.d.o.o. za trgovinu i usluge, OIB 55270412033, Obrtnička 5, 10430 Samobor</izvorni_sadrzaj>
    <derivirana_varijabla naziv="DomainObject.Predmet.ProtustrankaWithAdressOIB_1">SUPER, SUPER, DOBRO j.d.o.o. za trgovinu i usluge, OIB 55270412033, Obrtnička 5, 10430 Samobor</derivirana_varijabla>
  </DomainObject.Predmet.ProtustrankaWithAdressOIB>
  <DomainObject.Predmet.ProtustrankaNazivFormated>
    <izvorni_sadrzaj>SUPER, SUPER, DOBRO j.d.o.o. za trgovinu i usluge</izvorni_sadrzaj>
    <derivirana_varijabla naziv="DomainObject.Predmet.ProtustrankaNazivFormated_1">SUPER, SUPER, DOBRO j.d.o.o. za trgovinu i usluge</derivirana_varijabla>
  </DomainObject.Predmet.ProtustrankaNazivFormated>
  <DomainObject.Predmet.ProtustrankaNazivFormatedOIB>
    <izvorni_sadrzaj>SUPER, SUPER, DOBRO j.d.o.o. za trgovinu i usluge, OIB 55270412033</izvorni_sadrzaj>
    <derivirana_varijabla naziv="DomainObject.Predmet.ProtustrankaNazivFormatedOIB_1">SUPER, SUPER, DOBRO j.d.o.o. za trgovinu i usluge, OIB 55270412033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SUPER, SUPER, DOBRO j.d.o.o. za trgovinu i usluge</item>
    </izvorni_sadrzaj>
    <derivirana_varijabla naziv="DomainObject.Predmet.ProtuStrankaListFormated_1">
      <item>SUPER, SUPER, DOBRO j.d.o.o. za trgovinu i usluge</item>
    </derivirana_varijabla>
  </DomainObject.Predmet.ProtuStrankaListFormated>
  <DomainObject.Predmet.ProtuStrankaListFormatedOIB>
    <izvorni_sadrzaj>
      <item>SUPER, SUPER, DOBRO j.d.o.o. za trgovinu i usluge, OIB 55270412033</item>
    </izvorni_sadrzaj>
    <derivirana_varijabla naziv="DomainObject.Predmet.ProtuStrankaListFormatedOIB_1">
      <item>SUPER, SUPER, DOBRO j.d.o.o. za trgovinu i usluge, OIB 55270412033</item>
    </derivirana_varijabla>
  </DomainObject.Predmet.ProtuStrankaListFormatedOIB>
  <DomainObject.Predmet.ProtuStrankaListFormatedWithAdress>
    <izvorni_sadrzaj>
      <item>SUPER, SUPER, DOBRO j.d.o.o. za trgovinu i usluge, Obrtnička 5, 10430 Samobor</item>
    </izvorni_sadrzaj>
    <derivirana_varijabla naziv="DomainObject.Predmet.ProtuStrankaListFormatedWithAdress_1">
      <item>SUPER, SUPER, DOBRO j.d.o.o. za trgovinu i usluge, Obrtnička 5, 10430 Samobor</item>
    </derivirana_varijabla>
  </DomainObject.Predmet.ProtuStrankaListFormatedWithAdress>
  <DomainObject.Predmet.ProtuStrankaListFormatedWithAdressOIB>
    <izvorni_sadrzaj>
      <item>SUPER, SUPER, DOBRO j.d.o.o. za trgovinu i usluge, OIB 55270412033, Obrtnička 5, 10430 Samobor</item>
    </izvorni_sadrzaj>
    <derivirana_varijabla naziv="DomainObject.Predmet.ProtuStrankaListFormatedWithAdressOIB_1">
      <item>SUPER, SUPER, DOBRO j.d.o.o. za trgovinu i usluge, OIB 55270412033, Obrtnička 5, 10430 Samobor</item>
    </derivirana_varijabla>
  </DomainObject.Predmet.ProtuStrankaListFormatedWithAdressOIB>
  <DomainObject.Predmet.ProtuStrankaListNazivFormated>
    <izvorni_sadrzaj>
      <item>SUPER, SUPER, DOBRO j.d.o.o. za trgovinu i usluge</item>
    </izvorni_sadrzaj>
    <derivirana_varijabla naziv="DomainObject.Predmet.ProtuStrankaListNazivFormated_1">
      <item>SUPER, SUPER, DOBRO j.d.o.o. za trgovinu i usluge</item>
    </derivirana_varijabla>
  </DomainObject.Predmet.ProtuStrankaListNazivFormated>
  <DomainObject.Predmet.ProtuStrankaListNazivFormatedOIB>
    <izvorni_sadrzaj>
      <item>SUPER, SUPER, DOBRO j.d.o.o. za trgovinu i usluge, OIB 55270412033</item>
    </izvorni_sadrzaj>
    <derivirana_varijabla naziv="DomainObject.Predmet.ProtuStrankaListNazivFormatedOIB_1">
      <item>SUPER, SUPER, DOBRO j.d.o.o. za trgovinu i usluge, OIB 55270412033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SUPER, SUPER, DOBRO j.d.o.o. za trgovinu i usluge</izvorni_sadrzaj>
    <derivirana_varijabla naziv="DomainObject.Predmet.ProtustrankaIDrugi_1">SUPER, SUPER, DOBRO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SUPER, SUPER, DOBRO j.d.o.o. za trgovinu i usluge, OIB 55270412033, Obrtnička 5, 10430 Samobor</izvorni_sadrzaj>
    <derivirana_varijabla naziv="DomainObject.Predmet.ProtustrankaIDrugiAdressOIB_1">SUPER, SUPER, DOBRO j.d.o.o. za trgovinu i usluge, OIB 55270412033, Obrtnička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SUPER, SUPER, DOBRO j.d.o.o. za trgovinu i usluge</item>
      <item>FINA Regionalni centar Zagreb</item>
    </izvorni_sadrzaj>
    <derivirana_varijabla naziv="DomainObject.Predmet.SudioniciListNaziv_1">
      <item>SUPER, SUPER, DOBRO j.d.o.o. za trgovinu i usluge</item>
      <item>FINA Regionalni centar Zagreb</item>
    </derivirana_varijabla>
  </DomainObject.Predmet.SudioniciListNaziv>
  <DomainObject.Predmet.SudioniciListAdressOIB>
    <izvorni_sadrzaj>
      <item>SUPER, SUPER, DOBRO j.d.o.o. za trgovinu i usluge, OIB 55270412033, Obrtnička 5,10430 Samobor</item>
      <item>FINA Regionalni centar Zagreb, OIB 85821130368, Trg svibanjskih žrtava 1995. br. 1,10000 Zagreb</item>
    </izvorni_sadrzaj>
    <derivirana_varijabla naziv="DomainObject.Predmet.SudioniciListAdressOIB_1">
      <item>SUPER, SUPER, DOBRO j.d.o.o. za trgovinu i usluge, OIB 55270412033, Obrtnička 5,10430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55270412033</item>
      <item>, OIB 85821130368</item>
    </izvorni_sadrzaj>
    <derivirana_varijabla naziv="DomainObject.Predmet.SudioniciListNazivOIB_1">
      <item>, OIB 55270412033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0B1B43-82EB-4AC4-9655-0BC76AE3AC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3159</properties:Characters>
  <properties:Lines>94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2017-09-28T07:38:00Z</dcterms:created>
  <dc:creator>Korisnik</dc:creator>
  <cp:lastModifiedBy>Gordana Harc</cp:lastModifiedBy>
  <cp:lastPrinted>2017-07-31T07:19:00Z</cp:lastPrinted>
  <dcterms:modified xmlns:xsi="http://www.w3.org/2001/XMLSchema-instance" xsi:type="dcterms:W3CDTF">2017-09-29T06:58:00Z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