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78f1" w14:paraId="8c178f1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3947A4">
        <w:t>15</w:t>
      </w:r>
      <w:r w:rsidR="00490C44">
        <w:t>7</w:t>
      </w:r>
      <w:r w:rsidR="003E0E8B">
        <w:t>1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A47FBD" w:rsidRPr="00A47FBD">
        <w:rPr>
          <w:b/>
        </w:rPr>
        <w:t>NAŠ SPOJ d.o.o., Pod zidom 12/III, Zagreb, MBS: 080571971, OIB: 43651363348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1C5317">
        <w:t>4. listopada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A47FBD" w:rsidR="00D53934" w:rsidRPr="00552F4F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A47FBD" w:rsidRPr="00A47FBD">
        <w:rPr>
          <w:b/>
        </w:rPr>
        <w:t>NAŠ SPOJ d.o.o., Pod zidom 12/III, Zagreb, MBS: 080571971, OIB: 43651363348</w:t>
      </w:r>
      <w:r w:rsidR="00204EAF" w:rsidRPr="00552F4F">
        <w:t xml:space="preserve">. </w:t>
      </w:r>
    </w:p>
    <w:p w:rsidRDefault="00D53934" w:rsidP="00D53934" w:rsidR="00D53934" w:rsidRPr="00552F4F">
      <w:pPr>
        <w:pStyle w:val="Odlomakpopisa"/>
        <w:ind w:left="1500"/>
        <w:jc w:val="both"/>
      </w:pPr>
    </w:p>
    <w:p w:rsidRDefault="008C4A50" w:rsidP="00D53934" w:rsidR="004243A8" w:rsidRPr="00C46BA1">
      <w:pPr>
        <w:pStyle w:val="Odlomakpopisa"/>
        <w:numPr>
          <w:ilvl w:val="0"/>
          <w:numId w:val="5"/>
        </w:numPr>
        <w:jc w:val="both"/>
      </w:pPr>
      <w:r w:rsidRPr="00C46BA1">
        <w:t xml:space="preserve">Za stečajnog upravitelja imenuje se </w:t>
      </w:r>
      <w:r w:rsidR="00C46BA1">
        <w:t>Nada Reljić, Slavonski Brod, Naselje A. Hebranga 7/9, OIB: 63776354688</w:t>
      </w:r>
      <w:r w:rsidR="00D220FE" w:rsidRPr="00C46BA1">
        <w:t>.</w:t>
      </w:r>
    </w:p>
    <w:p w:rsidRDefault="00DF0F5B" w:rsidP="004243A8" w:rsidR="008C4A50" w:rsidRPr="00552F4F">
      <w:pPr>
        <w:pStyle w:val="Odlomakpopisa"/>
        <w:ind w:left="1571"/>
        <w:jc w:val="both"/>
      </w:pPr>
      <w:r w:rsidRPr="00552F4F">
        <w:t xml:space="preserve"> </w:t>
      </w:r>
    </w:p>
    <w:p w:rsidRDefault="008C4A50" w:rsidP="00A47FBD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A47FBD" w:rsidRPr="00A47FBD">
        <w:rPr>
          <w:b/>
        </w:rPr>
        <w:t>NAŠ SPOJ d.o.o., Pod zidom 12/III, Zagreb, MBS: 080571971, OIB: 43651363348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A47FBD">
        <w:t>26. studenog</w:t>
      </w:r>
      <w:r w:rsidR="00AB4254">
        <w:t xml:space="preserve"> 2015</w:t>
      </w:r>
      <w:r w:rsidRPr="00552F4F">
        <w:t xml:space="preserve">. dostavila Trgovačkom sudu u Zagrebu zahtjev za provedbu skraćenog stečajnog postupka nad dužnikom </w:t>
      </w:r>
      <w:r w:rsidR="001C3228" w:rsidRPr="001C3228">
        <w:rPr>
          <w:b/>
        </w:rPr>
        <w:t>NAŠ SPOJ d.o.o., Pod zidom 12/III, Zagreb, MBS: 080571971, OIB: 43651363348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31-Su-1076/15-16</w:t>
      </w:r>
      <w:r w:rsidRPr="00552F4F"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AB4254">
        <w:t>8</w:t>
      </w:r>
      <w:r w:rsidR="00B06C55" w:rsidRPr="00552F4F">
        <w:t>. svibnja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DD390A">
        <w:t>15</w:t>
      </w:r>
      <w:r w:rsidR="001C3228">
        <w:t>7</w:t>
      </w:r>
      <w:r w:rsidR="00211802">
        <w:t>1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E739E0">
        <w:t>4. listopada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456480">
        <w:t>10</w:t>
      </w:r>
      <w:r w:rsidR="00E739E0">
        <w:t>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09D" w:rsidP="00FD0D3C" w:rsidR="00E4309D">
      <w:r>
        <w:separator/>
      </w:r>
    </w:p>
  </w:endnote>
  <w:endnote w:id="0" w:type="continuationSeparator">
    <w:p w:rsidRDefault="00E4309D" w:rsidP="00FD0D3C" w:rsidR="00E43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09D" w:rsidP="00FD0D3C" w:rsidR="00E4309D">
      <w:r>
        <w:separator/>
      </w:r>
    </w:p>
  </w:footnote>
  <w:footnote w:id="0" w:type="continuationSeparator">
    <w:p w:rsidRDefault="00E4309D" w:rsidP="00FD0D3C" w:rsidR="00E430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09D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7B043C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3947A4" w:rsidRPr="00552F4F">
      <w:t>3 St-</w:t>
    </w:r>
    <w:r w:rsidR="003947A4">
      <w:t>15</w:t>
    </w:r>
    <w:r w:rsidR="00490C44">
      <w:t>7</w:t>
    </w:r>
    <w:r w:rsidR="003E0E8B">
      <w:t>1</w:t>
    </w:r>
    <w:r w:rsidR="003947A4" w:rsidRPr="00552F4F">
      <w:t>/16-</w:t>
    </w:r>
    <w:r w:rsidR="003947A4">
      <w:t>4</w:t>
    </w:r>
    <w:r w:rsidR="003947A4" w:rsidRPr="00552F4F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7F4A"/>
    <w:rsid w:val="000219FB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55BD6"/>
    <w:rsid w:val="001566DE"/>
    <w:rsid w:val="001643FC"/>
    <w:rsid w:val="00171061"/>
    <w:rsid w:val="001710FA"/>
    <w:rsid w:val="00180465"/>
    <w:rsid w:val="001B7A8B"/>
    <w:rsid w:val="001C3228"/>
    <w:rsid w:val="001C5317"/>
    <w:rsid w:val="00200BAC"/>
    <w:rsid w:val="00204EAF"/>
    <w:rsid w:val="00211802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2FA0"/>
    <w:rsid w:val="002A52BB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947A4"/>
    <w:rsid w:val="003B2126"/>
    <w:rsid w:val="003B6C7C"/>
    <w:rsid w:val="003C7EC0"/>
    <w:rsid w:val="003D08B4"/>
    <w:rsid w:val="003D1957"/>
    <w:rsid w:val="003E0E8B"/>
    <w:rsid w:val="003F03B2"/>
    <w:rsid w:val="004243A8"/>
    <w:rsid w:val="004330A2"/>
    <w:rsid w:val="00446FD2"/>
    <w:rsid w:val="0045383A"/>
    <w:rsid w:val="00456480"/>
    <w:rsid w:val="00456E18"/>
    <w:rsid w:val="00462C80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A3125"/>
    <w:rsid w:val="007A4B35"/>
    <w:rsid w:val="007B043C"/>
    <w:rsid w:val="007B19D5"/>
    <w:rsid w:val="007C0B45"/>
    <w:rsid w:val="007C1675"/>
    <w:rsid w:val="007E7F9D"/>
    <w:rsid w:val="007F179D"/>
    <w:rsid w:val="007F7404"/>
    <w:rsid w:val="00811407"/>
    <w:rsid w:val="00812BBF"/>
    <w:rsid w:val="008151B4"/>
    <w:rsid w:val="00815972"/>
    <w:rsid w:val="00854B77"/>
    <w:rsid w:val="00862BB7"/>
    <w:rsid w:val="00862C08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46BA1"/>
    <w:rsid w:val="00C72F70"/>
    <w:rsid w:val="00C76909"/>
    <w:rsid w:val="00C803E3"/>
    <w:rsid w:val="00C83026"/>
    <w:rsid w:val="00CA7DA3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309D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B5CAB"/>
    <w:rsid w:val="00EB6155"/>
    <w:rsid w:val="00EC5033"/>
    <w:rsid w:val="00ED593F"/>
    <w:rsid w:val="00EE1E1F"/>
    <w:rsid w:val="00EE5C44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04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04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4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4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4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04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04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4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4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4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St-1571/2016</izvorni_sadrzaj>
    <derivirana_varijabla naziv="DomainObject.Predmet.OznakaBroj_1">St-1571/2016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SPOJ d.o.o.</izvorni_sadrzaj>
    <derivirana_varijabla naziv="DomainObject.Predmet.ProtustrankaFormated_1">  NAŠ SPOJ d.o.o.</derivirana_varijabla>
  </DomainObject.Predmet.ProtustrankaFormated>
  <DomainObject.Predmet.ProtustrankaFormatedOIB>
    <izvorni_sadrzaj>  NAŠ SPOJ d.o.o., OIB 43651363348</izvorni_sadrzaj>
    <derivirana_varijabla naziv="DomainObject.Predmet.ProtustrankaFormatedOIB_1">  NAŠ SPOJ d.o.o., OIB 43651363348</derivirana_varijabla>
  </DomainObject.Predmet.ProtustrankaFormatedOIB>
  <DomainObject.Predmet.ProtustrankaFormatedWithAdress>
    <izvorni_sadrzaj> NAŠ SPOJ d.o.o., Pod zidom 12/III, 10000 Zagreb</izvorni_sadrzaj>
    <derivirana_varijabla naziv="DomainObject.Predmet.ProtustrankaFormatedWithAdress_1"> NAŠ SPOJ d.o.o., Pod zidom 12/III, 10000 Zagreb</derivirana_varijabla>
  </DomainObject.Predmet.ProtustrankaFormatedWithAdress>
  <DomainObject.Predmet.ProtustrankaFormatedWithAdressOIB>
    <izvorni_sadrzaj> NAŠ SPOJ d.o.o., OIB 43651363348, Pod zidom 12/III, 10000 Zagreb</izvorni_sadrzaj>
    <derivirana_varijabla naziv="DomainObject.Predmet.ProtustrankaFormatedWithAdressOIB_1"> NAŠ SPOJ d.o.o., OIB 43651363348, Pod zidom 12/III, 10000 Zagreb</derivirana_varijabla>
  </DomainObject.Predmet.ProtustrankaFormatedWithAdressOIB>
  <DomainObject.Predmet.ProtustrankaWithAdress>
    <izvorni_sadrzaj>NAŠ SPOJ d.o.o. Pod zidom 12/III, 10000 Zagreb</izvorni_sadrzaj>
    <derivirana_varijabla naziv="DomainObject.Predmet.ProtustrankaWithAdress_1">NAŠ SPOJ d.o.o. Pod zidom 12/III, 10000 Zagreb</derivirana_varijabla>
  </DomainObject.Predmet.ProtustrankaWithAdress>
  <DomainObject.Predmet.ProtustrankaWithAdressOIB>
    <izvorni_sadrzaj>NAŠ SPOJ d.o.o., OIB 43651363348, Pod zidom 12/III, 10000 Zagreb</izvorni_sadrzaj>
    <derivirana_varijabla naziv="DomainObject.Predmet.ProtustrankaWithAdressOIB_1">NAŠ SPOJ d.o.o., OIB 43651363348, Pod zidom 12/III, 10000 Zagreb</derivirana_varijabla>
  </DomainObject.Predmet.ProtustrankaWithAdressOIB>
  <DomainObject.Predmet.ProtustrankaNazivFormated>
    <izvorni_sadrzaj>NAŠ SPOJ d.o.o.</izvorni_sadrzaj>
    <derivirana_varijabla naziv="DomainObject.Predmet.ProtustrankaNazivFormated_1">NAŠ SPOJ d.o.o.</derivirana_varijabla>
  </DomainObject.Predmet.ProtustrankaNazivFormated>
  <DomainObject.Predmet.ProtustrankaNazivFormatedOIB>
    <izvorni_sadrzaj>NAŠ SPOJ d.o.o., OIB 43651363348</izvorni_sadrzaj>
    <derivirana_varijabla naziv="DomainObject.Predmet.ProtustrankaNazivFormatedOIB_1">NAŠ SPOJ d.o.o., OIB 43651363348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 SPOJ d.o.o.</item>
    </izvorni_sadrzaj>
    <derivirana_varijabla naziv="DomainObject.Predmet.ProtuStrankaListFormated_1">
      <item>NAŠ SPOJ d.o.o.</item>
    </derivirana_varijabla>
  </DomainObject.Predmet.ProtuStrankaListFormated>
  <DomainObject.Predmet.ProtuStrankaListFormatedOIB>
    <izvorni_sadrzaj>
      <item>NAŠ SPOJ d.o.o., OIB 43651363348</item>
    </izvorni_sadrzaj>
    <derivirana_varijabla naziv="DomainObject.Predmet.ProtuStrankaListFormatedOIB_1">
      <item>NAŠ SPOJ d.o.o., OIB 43651363348</item>
    </derivirana_varijabla>
  </DomainObject.Predmet.ProtuStrankaListFormatedOIB>
  <DomainObject.Predmet.ProtuStrankaListFormatedWithAdress>
    <izvorni_sadrzaj>
      <item>NAŠ SPOJ d.o.o., Pod zidom 12/III, 10000 Zagreb</item>
    </izvorni_sadrzaj>
    <derivirana_varijabla naziv="DomainObject.Predmet.ProtuStrankaListFormatedWithAdress_1">
      <item>NAŠ SPOJ d.o.o., Pod zidom 12/III, 10000 Zagreb</item>
    </derivirana_varijabla>
  </DomainObject.Predmet.ProtuStrankaListFormatedWithAdress>
  <DomainObject.Predmet.ProtuStrankaListFormatedWithAdressOIB>
    <izvorni_sadrzaj>
      <item>NAŠ SPOJ d.o.o., OIB 43651363348, Pod zidom 12/III, 10000 Zagreb</item>
    </izvorni_sadrzaj>
    <derivirana_varijabla naziv="DomainObject.Predmet.ProtuStrankaListFormatedWithAdressOIB_1">
      <item>NAŠ SPOJ d.o.o., OIB 43651363348, Pod zidom 12/III, 10000 Zagreb</item>
    </derivirana_varijabla>
  </DomainObject.Predmet.ProtuStrankaListFormatedWithAdressOIB>
  <DomainObject.Predmet.ProtuStrankaListNazivFormated>
    <izvorni_sadrzaj>
      <item>NAŠ SPOJ d.o.o.</item>
    </izvorni_sadrzaj>
    <derivirana_varijabla naziv="DomainObject.Predmet.ProtuStrankaListNazivFormated_1">
      <item>NAŠ SPOJ d.o.o.</item>
    </derivirana_varijabla>
  </DomainObject.Predmet.ProtuStrankaListNazivFormated>
  <DomainObject.Predmet.ProtuStrankaListNazivFormatedOIB>
    <izvorni_sadrzaj>
      <item>NAŠ SPOJ d.o.o., OIB 43651363348</item>
    </izvorni_sadrzaj>
    <derivirana_varijabla naziv="DomainObject.Predmet.ProtuStrankaListNazivFormatedOIB_1">
      <item>NAŠ SPOJ d.o.o., OIB 43651363348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 SPOJ d.o.o.</izvorni_sadrzaj>
    <derivirana_varijabla naziv="DomainObject.Predmet.ProtustrankaIDrugi_1">NAŠ SPOJ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 SPOJ d.o.o., OIB 43651363348, Pod zidom 12/III, 10000 Zagreb</izvorni_sadrzaj>
    <derivirana_varijabla naziv="DomainObject.Predmet.ProtustrankaIDrugiAdressOIB_1">NAŠ SPOJ d.o.o., OIB 43651363348, Pod zidom 12/III,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SPOJ d.o.o.</item>
      <item>FINA Regionalni centar Zagreb</item>
    </izvorni_sadrzaj>
    <derivirana_varijabla naziv="DomainObject.Predmet.SudioniciListNaziv_1">
      <item>NAŠ SPOJ d.o.o.</item>
      <item>FINA Regionalni centar Zagreb</item>
    </derivirana_varijabla>
  </DomainObject.Predmet.SudioniciListNaziv>
  <DomainObject.Predmet.SudioniciListAdressOIB>
    <izvorni_sadrzaj>
      <item>NAŠ SPOJ d.o.o., OIB 43651363348, Pod zidom 12/III,10000 Zagreb</item>
      <item>FINA Regionalni centar Zagreb, OIB 85821130368, Trg svibanjskih žrtava 1995. 1,10000 Zagreb</item>
    </izvorni_sadrzaj>
    <derivirana_varijabla naziv="DomainObject.Predmet.SudioniciListAdressOIB_1">
      <item>NAŠ SPOJ d.o.o., OIB 43651363348, Pod zidom 12/III,10000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43651363348</item>
      <item>, OIB 85821130368</item>
    </izvorni_sadrzaj>
    <derivirana_varijabla naziv="DomainObject.Predmet.SudioniciListNazivOIB_1">
      <item>, OIB 43651363348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CE48B1-3DE6-45E0-93CD-92126A632A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541</properties:Words>
  <properties:Characters>2871</properties:Characters>
  <properties:Lines>95</properties:Lines>
  <properties:Paragraphs>31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2016-10-04T07:05:00Z</dcterms:modified>
  <cp:revision>371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