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8428" w14:paraId="07f8428" w:rsidRDefault="008E6ED6" w:rsidR="008E6ED6">
      <w:pPr>
        <w15:collapsed w:val="false"/>
      </w:pPr>
      <w:bookmarkStart w:name="_GoBack" w:id="0"/>
      <w:bookmarkEnd w:id="0"/>
    </w:p>
    <w:p w:rsidRDefault="002048B2" w:rsidP="00DC4766" w:rsidR="00DC4766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>TALNA SLUŽBA U S</w:t>
      </w:r>
      <w:r>
        <w:t>LAVONSKOM BRODU</w:t>
      </w:r>
    </w:p>
    <w:p w:rsidRDefault="00CA7BDE" w:rsidR="00CA7BDE">
      <w:r>
        <w:t>Trg pobjede 13</w:t>
      </w:r>
    </w:p>
    <w:p w:rsidRDefault="00CA7BDE" w:rsidR="008044C1" w:rsidRPr="00770B5A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 w:rsidRPr="00770B5A">
        <w:t xml:space="preserve"> </w:t>
      </w:r>
      <w:r w:rsidR="00AD6624" w:rsidRPr="00770B5A">
        <w:t xml:space="preserve">           </w:t>
      </w:r>
      <w:r w:rsidR="00670949" w:rsidRPr="00770B5A">
        <w:t xml:space="preserve"> </w:t>
      </w:r>
      <w:r w:rsidR="000A24DF" w:rsidRPr="00770B5A">
        <w:t xml:space="preserve">    </w:t>
      </w:r>
      <w:r w:rsidR="008E6ED6" w:rsidRPr="00770B5A">
        <w:t>Broj: St-</w:t>
      </w:r>
      <w:r w:rsidR="00B8154F" w:rsidRPr="00770B5A">
        <w:t>310/2012-222</w:t>
      </w:r>
    </w:p>
    <w:p w:rsidRDefault="005D3177" w:rsidR="005D3177" w:rsidRPr="00770B5A"/>
    <w:p w:rsidRDefault="00315CAC" w:rsidP="00CA7BDE" w:rsidR="0073360D" w:rsidRPr="00770B5A">
      <w:pPr>
        <w:jc w:val="center"/>
      </w:pPr>
      <w:r w:rsidRPr="00770B5A">
        <w:t>R E P U B L I K A     H R V A T S K A</w:t>
      </w:r>
    </w:p>
    <w:p w:rsidRDefault="008E6ED6" w:rsidP="00CA7BDE" w:rsidR="005D3177" w:rsidRPr="00770B5A">
      <w:pPr>
        <w:jc w:val="center"/>
      </w:pPr>
      <w:r w:rsidRPr="00770B5A">
        <w:t>R J E Š E N J E</w:t>
      </w:r>
    </w:p>
    <w:p w:rsidRDefault="008E6ED6" w:rsidR="008E6ED6"/>
    <w:p w:rsidRDefault="008E6ED6" w:rsidP="00A25F7F" w:rsidR="00D7716C">
      <w:pPr>
        <w:jc w:val="both"/>
      </w:pPr>
      <w:r>
        <w:tab/>
        <w:t xml:space="preserve">TRGOVAČKI SUD U </w:t>
      </w:r>
      <w:r w:rsidR="00587C13">
        <w:t xml:space="preserve">OSIJEKU STALNA SLUŽBA U </w:t>
      </w:r>
      <w:r>
        <w:t xml:space="preserve">SLAVONSKOM BRODU, po stečajnom sucu Vesni Vukelić, u stečajnom postupku nad dužnikom </w:t>
      </w:r>
      <w:r w:rsidR="005B71DB">
        <w:t>LIMPRES d.o.o, u stečaju Pleternica</w:t>
      </w:r>
      <w:r>
        <w:t xml:space="preserve">, </w:t>
      </w:r>
      <w:r w:rsidR="0013363A">
        <w:t xml:space="preserve"> odlučujući o </w:t>
      </w:r>
      <w:r w:rsidR="000F7195">
        <w:t>nagradi</w:t>
      </w:r>
      <w:r w:rsidR="00E3056B">
        <w:t xml:space="preserve"> za rad članova Odbora</w:t>
      </w:r>
      <w:r w:rsidR="000F7195">
        <w:t xml:space="preserve"> vjerovnika</w:t>
      </w:r>
      <w:r w:rsidR="0013363A">
        <w:t xml:space="preserve">, dana </w:t>
      </w:r>
      <w:r w:rsidR="005B71DB">
        <w:t>29.srpnja 2016.</w:t>
      </w:r>
    </w:p>
    <w:p w:rsidRDefault="00A25F7F" w:rsidP="00A25F7F" w:rsidR="00A25F7F">
      <w:pPr>
        <w:jc w:val="both"/>
      </w:pPr>
    </w:p>
    <w:p w:rsidRDefault="008E6ED6" w:rsidP="00A25F7F" w:rsidR="00846EE8">
      <w:pPr>
        <w:jc w:val="center"/>
      </w:pPr>
      <w:r w:rsidRPr="00770B5A">
        <w:t>r i j e š i o    j e</w:t>
      </w:r>
    </w:p>
    <w:p w:rsidRDefault="00DC4766" w:rsidP="00A25F7F" w:rsidR="00DC4766">
      <w:pPr>
        <w:jc w:val="center"/>
        <w:rPr>
          <w:b/>
        </w:rPr>
      </w:pPr>
    </w:p>
    <w:p w:rsidRDefault="00C164A9" w:rsidP="001B7F0D" w:rsidR="00C164A9">
      <w:pPr>
        <w:jc w:val="center"/>
        <w:rPr>
          <w:b/>
        </w:rPr>
      </w:pPr>
    </w:p>
    <w:p w:rsidRDefault="001F372E" w:rsidP="000F7195" w:rsidR="00E3056B">
      <w:pPr>
        <w:ind w:firstLine="708"/>
        <w:jc w:val="both"/>
      </w:pPr>
      <w:r>
        <w:rPr>
          <w:b/>
        </w:rPr>
        <w:t>I</w:t>
      </w:r>
      <w:r w:rsidR="00E3056B" w:rsidRPr="00E3056B">
        <w:rPr>
          <w:b/>
        </w:rPr>
        <w:t xml:space="preserve"> –</w:t>
      </w:r>
      <w:r w:rsidR="00E3056B">
        <w:t xml:space="preserve"> Članici Odbora vjerovnika </w:t>
      </w:r>
      <w:r w:rsidR="005B71DB">
        <w:t>Ivanki Markota iz Pleternice, Vinogradska 9</w:t>
      </w:r>
      <w:r w:rsidR="00E3056B">
        <w:t xml:space="preserve"> za sudjelovanje na sjedn</w:t>
      </w:r>
      <w:r w:rsidR="005D2A89">
        <w:t>icama Odbora vjerovnika održanih</w:t>
      </w:r>
      <w:r w:rsidR="00E3056B">
        <w:t xml:space="preserve"> dana </w:t>
      </w:r>
      <w:r w:rsidR="005B71DB">
        <w:t>14.7.2015., 7.9.2015., 9.11.2015., 29.2.2016. i 11.5.2016.</w:t>
      </w:r>
      <w:r w:rsidR="00E3056B">
        <w:t xml:space="preserve"> određuje se nagrada u ukupnom iznosu od </w:t>
      </w:r>
      <w:r w:rsidR="005B71DB">
        <w:t>1.325,00</w:t>
      </w:r>
      <w:r w:rsidR="00E3056B">
        <w:t xml:space="preserve"> kn neto</w:t>
      </w:r>
      <w:r w:rsidR="005B71DB">
        <w:t>, te naknada putnih troškova u iznosu 240,00 kn</w:t>
      </w:r>
      <w:r w:rsidR="00E3056B">
        <w:t>.</w:t>
      </w:r>
    </w:p>
    <w:p w:rsidRDefault="005B71DB" w:rsidP="000F7195" w:rsidR="005B71DB">
      <w:pPr>
        <w:ind w:firstLine="708"/>
        <w:jc w:val="both"/>
      </w:pPr>
    </w:p>
    <w:p w:rsidRDefault="001F372E" w:rsidP="00E3056B" w:rsidR="00E3056B">
      <w:pPr>
        <w:ind w:firstLine="708"/>
        <w:jc w:val="both"/>
      </w:pPr>
      <w:r>
        <w:rPr>
          <w:b/>
        </w:rPr>
        <w:t>II</w:t>
      </w:r>
      <w:r w:rsidR="00E3056B" w:rsidRPr="00E3056B">
        <w:rPr>
          <w:b/>
        </w:rPr>
        <w:t xml:space="preserve"> –</w:t>
      </w:r>
      <w:r w:rsidR="00E3056B">
        <w:t xml:space="preserve"> Članu Odbora vjerovnika </w:t>
      </w:r>
      <w:r w:rsidR="005B71DB">
        <w:t>JURI ŠAINU iz Požege</w:t>
      </w:r>
      <w:r w:rsidR="00E3056B">
        <w:t>, za sudjelovanje na sjedn</w:t>
      </w:r>
      <w:r w:rsidR="005D2A89">
        <w:t>icama Odbora vjerovnika održanih</w:t>
      </w:r>
      <w:r w:rsidR="00E3056B">
        <w:t xml:space="preserve"> dana </w:t>
      </w:r>
      <w:r w:rsidR="005B71DB">
        <w:t xml:space="preserve">14.7.2015., 7.9.2015., 9.11.2015., 29.2.2016. i 11.5.2016 </w:t>
      </w:r>
      <w:r w:rsidR="00E3056B">
        <w:t>određuje s</w:t>
      </w:r>
      <w:r w:rsidR="005B71DB">
        <w:t>e nagrada u ukupnom iznosu od 1.325,00</w:t>
      </w:r>
      <w:r w:rsidR="00E3056B">
        <w:t xml:space="preserve"> kn neto.</w:t>
      </w:r>
    </w:p>
    <w:p w:rsidRDefault="005B71DB" w:rsidP="00E3056B" w:rsidR="005B71DB">
      <w:pPr>
        <w:ind w:firstLine="708"/>
        <w:jc w:val="both"/>
      </w:pPr>
    </w:p>
    <w:p w:rsidRDefault="001F372E" w:rsidP="00E3056B" w:rsidR="00E3056B">
      <w:pPr>
        <w:ind w:firstLine="708"/>
        <w:jc w:val="both"/>
      </w:pPr>
      <w:r>
        <w:rPr>
          <w:b/>
        </w:rPr>
        <w:t>I</w:t>
      </w:r>
      <w:r w:rsidR="00010B2F">
        <w:rPr>
          <w:b/>
        </w:rPr>
        <w:t>II</w:t>
      </w:r>
      <w:r w:rsidR="00E3056B" w:rsidRPr="00846EE8">
        <w:rPr>
          <w:b/>
        </w:rPr>
        <w:t xml:space="preserve"> –</w:t>
      </w:r>
      <w:r w:rsidR="00E3056B">
        <w:t xml:space="preserve"> Članu Odbora vjerovnika </w:t>
      </w:r>
      <w:r w:rsidR="004A2BA6">
        <w:t>Ivici Pran</w:t>
      </w:r>
      <w:r w:rsidR="005D2A89">
        <w:t>ić iz Požege</w:t>
      </w:r>
      <w:r w:rsidR="00E3056B">
        <w:t xml:space="preserve"> za sudjelovanje na </w:t>
      </w:r>
      <w:r w:rsidR="005D2A89">
        <w:t xml:space="preserve">sjednicama </w:t>
      </w:r>
      <w:r w:rsidR="00E3056B">
        <w:t>Odbora vje</w:t>
      </w:r>
      <w:r w:rsidR="005D2A89">
        <w:t>rovnika održanih</w:t>
      </w:r>
      <w:r w:rsidR="00010B2F">
        <w:t xml:space="preserve"> </w:t>
      </w:r>
      <w:r w:rsidR="00E3056B">
        <w:t xml:space="preserve"> dana </w:t>
      </w:r>
      <w:r w:rsidR="005D2A89">
        <w:t xml:space="preserve">14.7.2015., 7.9.2015., 29.2.2016. i 11.5.2016 </w:t>
      </w:r>
      <w:r w:rsidR="00010B2F">
        <w:t xml:space="preserve">određuje se nagrada u iznosu </w:t>
      </w:r>
      <w:r w:rsidR="005D2A89">
        <w:t xml:space="preserve">1.060,00 </w:t>
      </w:r>
      <w:r w:rsidR="00E3056B">
        <w:t>kn neto.</w:t>
      </w:r>
    </w:p>
    <w:p w:rsidRDefault="00010B2F" w:rsidP="000F7195" w:rsidR="00E3056B">
      <w:pPr>
        <w:ind w:firstLine="708"/>
        <w:jc w:val="both"/>
      </w:pPr>
      <w:r>
        <w:rPr>
          <w:b/>
        </w:rPr>
        <w:t>I</w:t>
      </w:r>
      <w:r w:rsidR="001F372E">
        <w:rPr>
          <w:b/>
        </w:rPr>
        <w:t>V</w:t>
      </w:r>
      <w:r w:rsidR="00E3056B" w:rsidRPr="00846EE8">
        <w:rPr>
          <w:b/>
        </w:rPr>
        <w:t xml:space="preserve"> –</w:t>
      </w:r>
      <w:r w:rsidR="00E3056B">
        <w:t xml:space="preserve"> Odmjerene nagrade i troškovi imaju se isplatiti sa svim pripadajućim porezima i doprinosima na teret troškova stečajnog postupka.</w:t>
      </w:r>
    </w:p>
    <w:p w:rsidRDefault="00DC4766" w:rsidP="000F7195" w:rsidR="00DC4766">
      <w:pPr>
        <w:ind w:firstLine="708"/>
        <w:jc w:val="both"/>
      </w:pPr>
    </w:p>
    <w:p w:rsidRDefault="005D3177" w:rsidP="0013363A" w:rsidR="005D3177">
      <w:pPr>
        <w:ind w:firstLine="708"/>
        <w:jc w:val="both"/>
      </w:pPr>
    </w:p>
    <w:p w:rsidRDefault="00C164A9" w:rsidP="00C164A9" w:rsidR="005D3177">
      <w:pPr>
        <w:jc w:val="center"/>
      </w:pPr>
      <w:r w:rsidRPr="00770B5A">
        <w:t>Obrazloženje</w:t>
      </w:r>
    </w:p>
    <w:p w:rsidRDefault="00DC4766" w:rsidP="00C164A9" w:rsidR="00DC4766" w:rsidRPr="00770B5A">
      <w:pPr>
        <w:jc w:val="center"/>
      </w:pPr>
    </w:p>
    <w:p w:rsidRDefault="00C164A9" w:rsidP="000F7195" w:rsidR="000F7195">
      <w:pPr>
        <w:jc w:val="both"/>
      </w:pPr>
      <w:r>
        <w:tab/>
      </w:r>
    </w:p>
    <w:p w:rsidRDefault="005D2A89" w:rsidP="00E3056B" w:rsidR="005D2A89">
      <w:pPr>
        <w:ind w:firstLine="708"/>
        <w:jc w:val="both"/>
      </w:pPr>
      <w:r>
        <w:t>Predsjednik</w:t>
      </w:r>
      <w:r w:rsidR="00E3056B">
        <w:t xml:space="preserve"> Odbora vjerovnika </w:t>
      </w:r>
      <w:r>
        <w:t>i članovi Odbora podnijeli su zahtjev steč.sucu za određivanje nagrade za rad u Odboru jer su tijekom 2015.i 2016.g.održali ukupno 5 sjednica.</w:t>
      </w:r>
    </w:p>
    <w:p w:rsidRDefault="005D2A89" w:rsidP="00E3056B" w:rsidR="005D2A89">
      <w:pPr>
        <w:ind w:firstLine="708"/>
        <w:jc w:val="both"/>
      </w:pPr>
      <w:r>
        <w:t>Uz zahtjev p</w:t>
      </w:r>
      <w:r w:rsidR="004A2BA6">
        <w:t>riložili su zapisnike o održanim sjednicama</w:t>
      </w:r>
      <w:r>
        <w:t>, dok je članica Odbora Ivanka Markota priložila i dokumentirano obrazloženo izvješće o putnim troškovima koje je imala radi prijevoza vlastitim vozilo</w:t>
      </w:r>
      <w:r w:rsidR="004A2BA6">
        <w:t>m</w:t>
      </w:r>
      <w:r>
        <w:t xml:space="preserve"> od mjesta prebivališta do mjesta održavanja sjednica.</w:t>
      </w:r>
    </w:p>
    <w:p w:rsidRDefault="00DC4766" w:rsidP="00E3056B" w:rsidR="00DC4766">
      <w:pPr>
        <w:ind w:firstLine="708"/>
        <w:jc w:val="both"/>
      </w:pPr>
    </w:p>
    <w:p w:rsidRDefault="00DC4766" w:rsidP="00E3056B" w:rsidR="00DC4766">
      <w:pPr>
        <w:ind w:firstLine="708"/>
        <w:jc w:val="both"/>
      </w:pPr>
    </w:p>
    <w:p w:rsidRDefault="00DC4766" w:rsidP="00E3056B" w:rsidR="00DC4766">
      <w:pPr>
        <w:ind w:firstLine="708"/>
        <w:jc w:val="both"/>
      </w:pPr>
    </w:p>
    <w:p w:rsidRDefault="00DC4766" w:rsidP="00E3056B" w:rsidR="00DC4766">
      <w:pPr>
        <w:ind w:firstLine="708"/>
        <w:jc w:val="both"/>
      </w:pPr>
      <w:r>
        <w:lastRenderedPageBreak/>
        <w:tab/>
      </w:r>
      <w:r>
        <w:tab/>
      </w:r>
      <w:r>
        <w:tab/>
        <w:t xml:space="preserve">           -2-</w:t>
      </w:r>
    </w:p>
    <w:p w:rsidRDefault="00DC4766" w:rsidP="00E3056B" w:rsidR="00DC4766">
      <w:pPr>
        <w:ind w:firstLine="708"/>
        <w:jc w:val="both"/>
      </w:pPr>
    </w:p>
    <w:p w:rsidRDefault="005D2A89" w:rsidP="00E3056B" w:rsidR="00010B2F">
      <w:pPr>
        <w:ind w:firstLine="708"/>
        <w:jc w:val="both"/>
      </w:pPr>
      <w:r>
        <w:t xml:space="preserve">Nakon izvršenog uvida u priložene zapisnike održanih sjednica Odbora od 14.7.2015., 7.9.2015.9.11.2015., 29.2.2016. i 11.5.2016. utvrđeno je da su članovi Odbora Jure Šain i Ivanka Markota sudjelovali na svih 5 sjednica, </w:t>
      </w:r>
      <w:r w:rsidR="004A2BA6">
        <w:t>dok je</w:t>
      </w:r>
      <w:r>
        <w:t xml:space="preserve"> Ivica Pranić </w:t>
      </w:r>
      <w:r w:rsidR="004A2BA6">
        <w:t xml:space="preserve">sudjelovao na </w:t>
      </w:r>
      <w:r>
        <w:t xml:space="preserve">4 sjednice, a kako je rješenjem steč.suca od 18.lipnja 2013. u </w:t>
      </w:r>
      <w:r w:rsidR="00010B2F">
        <w:t xml:space="preserve">smislu odredbe čl. 38 st. 1 Stečajnog zakona određena nagrada u iznosu </w:t>
      </w:r>
      <w:r>
        <w:t>265,00</w:t>
      </w:r>
      <w:r w:rsidR="00010B2F">
        <w:t xml:space="preserve"> kn neto po danu koji član provede u obavljanju poslova iz svog djelokruga</w:t>
      </w:r>
      <w:r>
        <w:t>, t</w:t>
      </w:r>
      <w:r w:rsidR="004A2BA6">
        <w:t>o je Ivanki Markota i Juri Šainu</w:t>
      </w:r>
      <w:r>
        <w:t xml:space="preserve"> </w:t>
      </w:r>
      <w:r w:rsidR="004A2BA6">
        <w:t>o</w:t>
      </w:r>
      <w:r>
        <w:t>dređena ukupna nagrada u iznosu</w:t>
      </w:r>
      <w:r w:rsidR="004A2BA6">
        <w:t xml:space="preserve"> 1.325,00 kn neto, a Ivici Pran</w:t>
      </w:r>
      <w:r>
        <w:t>ić</w:t>
      </w:r>
      <w:r w:rsidR="004A2BA6">
        <w:t>u</w:t>
      </w:r>
      <w:r>
        <w:t xml:space="preserve"> u iznosu 1.060,00 kn neto</w:t>
      </w:r>
      <w:r w:rsidR="00010B2F">
        <w:t>.</w:t>
      </w:r>
    </w:p>
    <w:p w:rsidRDefault="00941F6A" w:rsidP="00E3056B" w:rsidR="00941F6A">
      <w:pPr>
        <w:ind w:firstLine="708"/>
        <w:jc w:val="both"/>
      </w:pPr>
      <w:r>
        <w:t xml:space="preserve">Iz priloženog </w:t>
      </w:r>
      <w:r w:rsidR="005D2A89">
        <w:t>obračuna loko vožnje od 11.5.2016.utvrđeno je da je članica Odbora Ivanka Markota na sjednice dolazila</w:t>
      </w:r>
      <w:r>
        <w:t xml:space="preserve"> svojim osobnim vozilom iz mjesta prebivališta (na relaciji </w:t>
      </w:r>
      <w:r w:rsidR="005D2A89">
        <w:t>Pleternica-Požega-Pleternica</w:t>
      </w:r>
      <w:r>
        <w:t>) te da je obračun putnih troškova pravilno sačinjen s obzirom na prijeđenu kilometražu i odobrenu cijenu benzina po svakom prijeđenom kilometru (</w:t>
      </w:r>
      <w:r w:rsidR="005D2A89">
        <w:t>120 km</w:t>
      </w:r>
      <w:r w:rsidR="00010B2F">
        <w:t>x2</w:t>
      </w:r>
      <w:r w:rsidR="005D2A89">
        <w:t>,00 kn</w:t>
      </w:r>
      <w:r w:rsidR="00A72D12">
        <w:t>) pa je iz tih razloga ovoj članici</w:t>
      </w:r>
      <w:r>
        <w:t xml:space="preserve"> Odbora odobren </w:t>
      </w:r>
      <w:r w:rsidR="00A72D12">
        <w:t xml:space="preserve">i </w:t>
      </w:r>
      <w:r>
        <w:t>stvarni trošak u</w:t>
      </w:r>
      <w:r w:rsidR="002A7DF5">
        <w:t xml:space="preserve"> ukupnom </w:t>
      </w:r>
      <w:r>
        <w:t xml:space="preserve"> iznosu </w:t>
      </w:r>
      <w:r w:rsidR="00A72D12">
        <w:t>240,00 kn.</w:t>
      </w:r>
    </w:p>
    <w:p w:rsidRDefault="00941F6A" w:rsidP="00E3056B" w:rsidR="00941F6A">
      <w:pPr>
        <w:ind w:firstLine="708"/>
        <w:jc w:val="both"/>
      </w:pPr>
      <w:r>
        <w:t>Slijedom navedenog valjalo je odlučiti kao u izreci rješenja na temelju odredbe čl. 38 SZ-a.</w:t>
      </w:r>
    </w:p>
    <w:p w:rsidRDefault="00477BAA" w:rsidP="00C164A9" w:rsidR="00477BAA">
      <w:pPr>
        <w:jc w:val="both"/>
      </w:pPr>
    </w:p>
    <w:p w:rsidRDefault="00C164A9" w:rsidP="00C164A9" w:rsidR="00C164A9">
      <w:r>
        <w:tab/>
      </w:r>
      <w:r>
        <w:tab/>
      </w:r>
      <w:r>
        <w:tab/>
        <w:t xml:space="preserve">U Slav.Brodu, </w:t>
      </w:r>
      <w:r w:rsidR="0066516D">
        <w:t xml:space="preserve"> </w:t>
      </w:r>
      <w:r w:rsidR="00A72D12">
        <w:t>29.srpnja 2016</w:t>
      </w:r>
      <w:r w:rsidR="0066516D">
        <w:t>.</w:t>
      </w:r>
    </w:p>
    <w:p w:rsidRDefault="00C164A9" w:rsidP="00C164A9" w:rsidR="00434E22">
      <w:r>
        <w:t xml:space="preserve">                                                                                        </w:t>
      </w:r>
      <w:r>
        <w:tab/>
      </w:r>
      <w:r w:rsidR="00E1752D">
        <w:tab/>
      </w:r>
      <w:r>
        <w:t xml:space="preserve">STEČAJNI SUDAC:                                                                                       </w:t>
      </w:r>
      <w:r>
        <w:tab/>
      </w:r>
      <w:r w:rsidR="00E1752D">
        <w:tab/>
        <w:t xml:space="preserve">  </w:t>
      </w:r>
    </w:p>
    <w:p w:rsidRDefault="00C164A9" w:rsidP="00AB530F" w:rsidR="00846EE8">
      <w:pPr>
        <w:ind w:left="6372"/>
      </w:pPr>
      <w:r>
        <w:t>Vesna Vukelić v.r.</w:t>
      </w:r>
    </w:p>
    <w:p w:rsidRDefault="00846EE8" w:rsidP="00AB530F" w:rsidR="00846EE8">
      <w:pPr>
        <w:ind w:left="6372"/>
      </w:pPr>
    </w:p>
    <w:p w:rsidRDefault="00C164A9" w:rsidP="00C164A9" w:rsidR="00C164A9"/>
    <w:p w:rsidRDefault="001B7F0D" w:rsidP="00B86B26" w:rsidR="001B7F0D" w:rsidRPr="00B86B26"/>
    <w:p w:rsidRDefault="00226094" w:rsidP="00B97F5B" w:rsidR="00063CF2">
      <w:pPr>
        <w:jc w:val="both"/>
      </w:pPr>
      <w:r>
        <w:t>Dostaviti</w:t>
      </w:r>
      <w:r w:rsidR="00A72D12">
        <w:t xml:space="preserve"> putem mrežne stanice e-Oglasna ploča suda</w:t>
      </w:r>
    </w:p>
    <w:p w:rsidRDefault="00A72D12" w:rsidP="00063CF2" w:rsidR="00B86B26">
      <w:pPr>
        <w:numPr>
          <w:ilvl w:val="0"/>
          <w:numId w:val="5"/>
        </w:numPr>
        <w:jc w:val="both"/>
      </w:pPr>
      <w:r>
        <w:t>steč.upraviteljici</w:t>
      </w:r>
    </w:p>
    <w:p w:rsidRDefault="000F7195" w:rsidP="00D1415D" w:rsidR="00684F0A">
      <w:pPr>
        <w:ind w:left="720"/>
        <w:jc w:val="both"/>
      </w:pPr>
      <w:r>
        <w:t>članovima Odbora vjerovnika</w:t>
      </w:r>
    </w:p>
    <w:p w:rsidRDefault="00AB63E2" w:rsidP="00974AE3" w:rsidR="00AB63E2">
      <w:pPr>
        <w:ind w:left="360"/>
        <w:jc w:val="both"/>
      </w:pPr>
    </w:p>
    <w:sectPr w:rsidR="00AB63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D0B8A"/>
    <w:multiLevelType w:val="hybridMultilevel"/>
    <w:tmpl w:val="38100BFC"/>
    <w:lvl w:tplc="66F075A8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811E8F"/>
    <w:multiLevelType w:val="hybridMultilevel"/>
    <w:tmpl w:val="3584730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860B0D"/>
    <w:multiLevelType w:val="hybridMultilevel"/>
    <w:tmpl w:val="A22AB2F0"/>
    <w:lvl w:tplc="47DC56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0B2F"/>
    <w:rsid w:val="00010F5C"/>
    <w:rsid w:val="000325A2"/>
    <w:rsid w:val="00043960"/>
    <w:rsid w:val="00063CF2"/>
    <w:rsid w:val="00073CA2"/>
    <w:rsid w:val="000A24DF"/>
    <w:rsid w:val="000C5BB8"/>
    <w:rsid w:val="000C621E"/>
    <w:rsid w:val="000F435A"/>
    <w:rsid w:val="000F7195"/>
    <w:rsid w:val="0013363A"/>
    <w:rsid w:val="00142736"/>
    <w:rsid w:val="00162906"/>
    <w:rsid w:val="0017039A"/>
    <w:rsid w:val="001812D1"/>
    <w:rsid w:val="00192DE8"/>
    <w:rsid w:val="001B27AA"/>
    <w:rsid w:val="001B7F0D"/>
    <w:rsid w:val="001C1393"/>
    <w:rsid w:val="001F372E"/>
    <w:rsid w:val="0020366C"/>
    <w:rsid w:val="002048B2"/>
    <w:rsid w:val="0021361E"/>
    <w:rsid w:val="00226094"/>
    <w:rsid w:val="00233DC4"/>
    <w:rsid w:val="00250DF5"/>
    <w:rsid w:val="002A7DF5"/>
    <w:rsid w:val="002C2476"/>
    <w:rsid w:val="002E3B30"/>
    <w:rsid w:val="002F2E75"/>
    <w:rsid w:val="00315CAC"/>
    <w:rsid w:val="00320B33"/>
    <w:rsid w:val="00327287"/>
    <w:rsid w:val="0033260E"/>
    <w:rsid w:val="00353F46"/>
    <w:rsid w:val="00362A55"/>
    <w:rsid w:val="003C05F4"/>
    <w:rsid w:val="003C351D"/>
    <w:rsid w:val="004067BB"/>
    <w:rsid w:val="00434E22"/>
    <w:rsid w:val="00453432"/>
    <w:rsid w:val="00477BAA"/>
    <w:rsid w:val="004818CE"/>
    <w:rsid w:val="00487A73"/>
    <w:rsid w:val="004A09E5"/>
    <w:rsid w:val="004A2BA6"/>
    <w:rsid w:val="004E7FCB"/>
    <w:rsid w:val="004F5C86"/>
    <w:rsid w:val="005815F5"/>
    <w:rsid w:val="00585DE8"/>
    <w:rsid w:val="00587C13"/>
    <w:rsid w:val="005B71DB"/>
    <w:rsid w:val="005D2A89"/>
    <w:rsid w:val="005D3177"/>
    <w:rsid w:val="005E6735"/>
    <w:rsid w:val="005F26AD"/>
    <w:rsid w:val="006210C3"/>
    <w:rsid w:val="00623755"/>
    <w:rsid w:val="006316DE"/>
    <w:rsid w:val="006623EF"/>
    <w:rsid w:val="0066516D"/>
    <w:rsid w:val="00670397"/>
    <w:rsid w:val="00670949"/>
    <w:rsid w:val="00682116"/>
    <w:rsid w:val="00684F0A"/>
    <w:rsid w:val="00695FBB"/>
    <w:rsid w:val="006F6342"/>
    <w:rsid w:val="00706911"/>
    <w:rsid w:val="00716E0D"/>
    <w:rsid w:val="0073360D"/>
    <w:rsid w:val="0075462E"/>
    <w:rsid w:val="00770B5A"/>
    <w:rsid w:val="007A418C"/>
    <w:rsid w:val="007A57D0"/>
    <w:rsid w:val="007E6E1A"/>
    <w:rsid w:val="00802805"/>
    <w:rsid w:val="008044C1"/>
    <w:rsid w:val="00816D1D"/>
    <w:rsid w:val="00830C5D"/>
    <w:rsid w:val="00846EE8"/>
    <w:rsid w:val="00874235"/>
    <w:rsid w:val="008776D5"/>
    <w:rsid w:val="008B2719"/>
    <w:rsid w:val="008C2D8B"/>
    <w:rsid w:val="008D71F8"/>
    <w:rsid w:val="008E262B"/>
    <w:rsid w:val="008E6ED6"/>
    <w:rsid w:val="0090311B"/>
    <w:rsid w:val="00913EAC"/>
    <w:rsid w:val="00921F70"/>
    <w:rsid w:val="00931765"/>
    <w:rsid w:val="00941F6A"/>
    <w:rsid w:val="00941FF2"/>
    <w:rsid w:val="00974AE3"/>
    <w:rsid w:val="00976EE1"/>
    <w:rsid w:val="009A1D7A"/>
    <w:rsid w:val="009B3B46"/>
    <w:rsid w:val="009D1B8B"/>
    <w:rsid w:val="009F7D50"/>
    <w:rsid w:val="00A02E05"/>
    <w:rsid w:val="00A250B7"/>
    <w:rsid w:val="00A25F7F"/>
    <w:rsid w:val="00A35C20"/>
    <w:rsid w:val="00A53D4D"/>
    <w:rsid w:val="00A553A6"/>
    <w:rsid w:val="00A72D12"/>
    <w:rsid w:val="00AA4C1A"/>
    <w:rsid w:val="00AB530F"/>
    <w:rsid w:val="00AB63E2"/>
    <w:rsid w:val="00AC48E4"/>
    <w:rsid w:val="00AC7EB8"/>
    <w:rsid w:val="00AD6624"/>
    <w:rsid w:val="00AF60CF"/>
    <w:rsid w:val="00AF73A6"/>
    <w:rsid w:val="00B05FAA"/>
    <w:rsid w:val="00B2677C"/>
    <w:rsid w:val="00B30F61"/>
    <w:rsid w:val="00B8154F"/>
    <w:rsid w:val="00B83ED1"/>
    <w:rsid w:val="00B86B26"/>
    <w:rsid w:val="00B97F5B"/>
    <w:rsid w:val="00BB1DE8"/>
    <w:rsid w:val="00C164A9"/>
    <w:rsid w:val="00C2062B"/>
    <w:rsid w:val="00C42E0F"/>
    <w:rsid w:val="00C662C4"/>
    <w:rsid w:val="00C95E1C"/>
    <w:rsid w:val="00CA4A38"/>
    <w:rsid w:val="00CA7B2E"/>
    <w:rsid w:val="00CA7BDE"/>
    <w:rsid w:val="00CC1691"/>
    <w:rsid w:val="00D1415D"/>
    <w:rsid w:val="00D153FF"/>
    <w:rsid w:val="00D7716C"/>
    <w:rsid w:val="00D967C9"/>
    <w:rsid w:val="00DC43AA"/>
    <w:rsid w:val="00DC4766"/>
    <w:rsid w:val="00E015AC"/>
    <w:rsid w:val="00E058D8"/>
    <w:rsid w:val="00E1752D"/>
    <w:rsid w:val="00E17F09"/>
    <w:rsid w:val="00E22CAE"/>
    <w:rsid w:val="00E27BED"/>
    <w:rsid w:val="00E3056B"/>
    <w:rsid w:val="00E34446"/>
    <w:rsid w:val="00E77BEF"/>
    <w:rsid w:val="00E906C7"/>
    <w:rsid w:val="00E9546E"/>
    <w:rsid w:val="00EB2660"/>
    <w:rsid w:val="00ED4141"/>
    <w:rsid w:val="00ED6F32"/>
    <w:rsid w:val="00EF1B00"/>
    <w:rsid w:val="00EF59AD"/>
    <w:rsid w:val="00F458BD"/>
    <w:rsid w:val="00F71B33"/>
    <w:rsid w:val="00FD0B06"/>
    <w:rsid w:val="00FE2514"/>
    <w:rsid w:val="00FE4C68"/>
    <w:rsid w:val="00FE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9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09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9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9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9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9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09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9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9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9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2012.</izvorni_sadrzaj>
    <derivirana_varijabla naziv="DomainObject.Predmet.DatumOsnivanja_1">24.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St-310/2012</izvorni_sadrzaj>
    <derivirana_varijabla naziv="DomainObject.Predmet.OznakaBroj_1">St-310/2012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1-III u hodniku, IV i V ,VI dio  u roč.</izvorni_sadrzaj>
    <derivirana_varijabla naziv="DomainObject.Predmet.PrimjedbaSuca_1">1-III u hodniku, IV i V ,VI dio  u roč.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LIMPRES d.o.o. PLETERNICA</izvorni_sadrzaj>
    <derivirana_varijabla naziv="DomainObject.Predmet.ProtustrankaFormated_1">  LIMPRES d.o.o. PLETERNICA</derivirana_varijabla>
  </DomainObject.Predmet.ProtustrankaFormated>
  <DomainObject.Predmet.ProtustrankaFormatedOIB>
    <izvorni_sadrzaj>  LIMPRES d.o.o. PLETERNICA, OIB 80283643088</izvorni_sadrzaj>
    <derivirana_varijabla naziv="DomainObject.Predmet.ProtustrankaFormatedOIB_1">  LIMPRES d.o.o. PLETERNICA, OIB 80283643088</derivirana_varijabla>
  </DomainObject.Predmet.ProtustrankaFormatedOIB>
  <DomainObject.Predmet.ProtustrankaFormatedWithAdress>
    <izvorni_sadrzaj> LIMPRES d.o.o. PLETERNICA, Eugena Podubskog 52, Pleternica</izvorni_sadrzaj>
    <derivirana_varijabla naziv="DomainObject.Predmet.ProtustrankaFormatedWithAdress_1"> LIMPRES d.o.o. PLETERNICA, Eugena Podubskog 52, Pleternica</derivirana_varijabla>
  </DomainObject.Predmet.ProtustrankaFormatedWithAdress>
  <DomainObject.Predmet.ProtustrankaFormatedWithAdressOIB>
    <izvorni_sadrzaj> LIMPRES d.o.o. PLETERNICA, OIB 80283643088, Eugena Podubskog 52, Pleternica</izvorni_sadrzaj>
    <derivirana_varijabla naziv="DomainObject.Predmet.ProtustrankaFormatedWithAdressOIB_1"> LIMPRES d.o.o. PLETERNICA, OIB 80283643088, Eugena Podubskog 52, Pleternica</derivirana_varijabla>
  </DomainObject.Predmet.ProtustrankaFormatedWithAdressOIB>
  <DomainObject.Predmet.ProtustrankaWithAdress>
    <izvorni_sadrzaj>LIMPRES d.o.o. PLETERNICA Eugena Podubskog 52, Pleternica</izvorni_sadrzaj>
    <derivirana_varijabla naziv="DomainObject.Predmet.ProtustrankaWithAdress_1">LIMPRES d.o.o. PLETERNICA Eugena Podubskog 52, Pleternica</derivirana_varijabla>
  </DomainObject.Predmet.ProtustrankaWithAdress>
  <DomainObject.Predmet.ProtustrankaWithAdressOIB>
    <izvorni_sadrzaj>LIMPRES d.o.o. PLETERNICA, OIB 80283643088, Eugena Podubskog 52, Pleternica</izvorni_sadrzaj>
    <derivirana_varijabla naziv="DomainObject.Predmet.ProtustrankaWithAdressOIB_1">LIMPRES d.o.o. PLETERNICA, OIB 80283643088, Eugena Podubskog 52, Pleternica</derivirana_varijabla>
  </DomainObject.Predmet.ProtustrankaWithAdressOIB>
  <DomainObject.Predmet.ProtustrankaNazivFormated>
    <izvorni_sadrzaj>LIMPRES d.o.o. PLETERNICA</izvorni_sadrzaj>
    <derivirana_varijabla naziv="DomainObject.Predmet.ProtustrankaNazivFormated_1">LIMPRES d.o.o. PLETERNICA</derivirana_varijabla>
  </DomainObject.Predmet.ProtustrankaNazivFormated>
  <DomainObject.Predmet.ProtustrankaNazivFormatedOIB>
    <izvorni_sadrzaj>LIMPRES d.o.o. PLETERNICA, OIB 80283643088</izvorni_sadrzaj>
    <derivirana_varijabla naziv="DomainObject.Predmet.ProtustrankaNazivFormatedOIB_1">LIMPRES d.o.o. PLETERNICA, OIB 80283643088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LIMPRES  d.o.o.  PLETERNICA</izvorni_sadrzaj>
    <derivirana_varijabla naziv="DomainObject.Predmet.StrankaFormated_1">  LIMPRES  d.o.o.  PLETERNICA</derivirana_varijabla>
  </DomainObject.Predmet.StrankaFormated>
  <DomainObject.Predmet.StrankaFormatedOIB>
    <izvorni_sadrzaj>  LIMPRES  d.o.o.  PLETERNICA, OIB 80283643088</izvorni_sadrzaj>
    <derivirana_varijabla naziv="DomainObject.Predmet.StrankaFormatedOIB_1">  LIMPRES  d.o.o.  PLETERNICA, OIB 80283643088</derivirana_varijabla>
  </DomainObject.Predmet.StrankaFormatedOIB>
  <DomainObject.Predmet.StrankaFormatedWithAdress>
    <izvorni_sadrzaj> LIMPRES  d.o.o.  PLETERNICA, Eugena Podubskog 52, Pleternica</izvorni_sadrzaj>
    <derivirana_varijabla naziv="DomainObject.Predmet.StrankaFormatedWithAdress_1"> LIMPRES  d.o.o.  PLETERNICA, Eugena Podubskog 52, Pleternica</derivirana_varijabla>
  </DomainObject.Predmet.StrankaFormatedWithAdress>
  <DomainObject.Predmet.StrankaFormatedWithAdressOIB>
    <izvorni_sadrzaj> LIMPRES  d.o.o.  PLETERNICA, OIB 80283643088, Eugena Podubskog 52, Pleternica</izvorni_sadrzaj>
    <derivirana_varijabla naziv="DomainObject.Predmet.StrankaFormatedWithAdressOIB_1"> LIMPRES  d.o.o.  PLETERNICA, OIB 80283643088, Eugena Podubskog 52, Pleternica</derivirana_varijabla>
  </DomainObject.Predmet.StrankaFormatedWithAdressOIB>
  <DomainObject.Predmet.StrankaWithAdress>
    <izvorni_sadrzaj>LIMPRES  d.o.o.  PLETERNICA Eugena Podubskog 52,Pleternica</izvorni_sadrzaj>
    <derivirana_varijabla naziv="DomainObject.Predmet.StrankaWithAdress_1">LIMPRES  d.o.o.  PLETERNICA Eugena Podubskog 52,Pleternica</derivirana_varijabla>
  </DomainObject.Predmet.StrankaWithAdress>
  <DomainObject.Predmet.StrankaWithAdressOIB>
    <izvorni_sadrzaj>LIMPRES  d.o.o.  PLETERNICA, OIB 80283643088, Eugena Podubskog 52,Pleternica</izvorni_sadrzaj>
    <derivirana_varijabla naziv="DomainObject.Predmet.StrankaWithAdressOIB_1">LIMPRES  d.o.o.  PLETERNICA, OIB 80283643088, Eugena Podubskog 52,Pleternica</derivirana_varijabla>
  </DomainObject.Predmet.StrankaWithAdressOIB>
  <DomainObject.Predmet.StrankaNazivFormated>
    <izvorni_sadrzaj>LIMPRES  d.o.o.  PLETERNICA</izvorni_sadrzaj>
    <derivirana_varijabla naziv="DomainObject.Predmet.StrankaNazivFormated_1">LIMPRES  d.o.o.  PLETERNICA</derivirana_varijabla>
  </DomainObject.Predmet.StrankaNazivFormated>
  <DomainObject.Predmet.StrankaNazivFormatedOIB>
    <izvorni_sadrzaj>LIMPRES  d.o.o.  PLETERNICA, OIB 80283643088</izvorni_sadrzaj>
    <derivirana_varijabla naziv="DomainObject.Predmet.StrankaNazivFormatedOIB_1">LIMPRES  d.o.o.  PLETERNICA, OIB 80283643088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LIMPRES  d.o.o.  PLETERNICA</item>
    </izvorni_sadrzaj>
    <derivirana_varijabla naziv="DomainObject.Predmet.StrankaListFormated_1">
      <item>LIMPRES  d.o.o.  PLETERNICA</item>
    </derivirana_varijabla>
  </DomainObject.Predmet.StrankaListFormated>
  <DomainObject.Predmet.StrankaListFormatedOIB>
    <izvorni_sadrzaj>
      <item>LIMPRES  d.o.o.  PLETERNICA, OIB 80283643088</item>
    </izvorni_sadrzaj>
    <derivirana_varijabla naziv="DomainObject.Predmet.StrankaListFormatedOIB_1">
      <item>LIMPRES  d.o.o.  PLETERNICA, OIB 80283643088</item>
    </derivirana_varijabla>
  </DomainObject.Predmet.StrankaListFormatedOIB>
  <DomainObject.Predmet.StrankaListFormatedWithAdress>
    <izvorni_sadrzaj>
      <item>LIMPRES  d.o.o.  PLETERNICA, Eugena Podubskog 52, Pleternica</item>
    </izvorni_sadrzaj>
    <derivirana_varijabla naziv="DomainObject.Predmet.StrankaListFormatedWithAdress_1">
      <item>LIMPRES  d.o.o.  PLETERNICA, Eugena Podubskog 52, Pleternica</item>
    </derivirana_varijabla>
  </DomainObject.Predmet.StrankaListFormatedWithAdress>
  <DomainObject.Predmet.StrankaListFormatedWithAdressOIB>
    <izvorni_sadrzaj>
      <item>LIMPRES  d.o.o.  PLETERNICA, OIB 80283643088, Eugena Podubskog 52, Pleternica</item>
    </izvorni_sadrzaj>
    <derivirana_varijabla naziv="DomainObject.Predmet.StrankaListFormatedWithAdressOIB_1">
      <item>LIMPRES  d.o.o.  PLETERNICA, OIB 80283643088, Eugena Podubskog 52, Pleternica</item>
    </derivirana_varijabla>
  </DomainObject.Predmet.StrankaListFormatedWithAdressOIB>
  <DomainObject.Predmet.StrankaListNazivFormated>
    <izvorni_sadrzaj>
      <item>LIMPRES  d.o.o.  PLETERNICA</item>
    </izvorni_sadrzaj>
    <derivirana_varijabla naziv="DomainObject.Predmet.StrankaListNazivFormated_1">
      <item>LIMPRES  d.o.o.  PLETERNICA</item>
    </derivirana_varijabla>
  </DomainObject.Predmet.StrankaListNazivFormated>
  <DomainObject.Predmet.StrankaListNazivFormatedOIB>
    <izvorni_sadrzaj>
      <item>LIMPRES  d.o.o.  PLETERNICA, OIB 80283643088</item>
    </izvorni_sadrzaj>
    <derivirana_varijabla naziv="DomainObject.Predmet.StrankaListNazivFormatedOIB_1">
      <item>LIMPRES  d.o.o.  PLETERNICA, OIB 80283643088</item>
    </derivirana_varijabla>
  </DomainObject.Predmet.StrankaListNazivFormatedOIB>
  <DomainObject.Predmet.ProtuStrankaListFormated>
    <izvorni_sadrzaj>
      <item>LIMPRES d.o.o. PLETERNICA</item>
    </izvorni_sadrzaj>
    <derivirana_varijabla naziv="DomainObject.Predmet.ProtuStrankaListFormated_1">
      <item>LIMPRES d.o.o. PLETERNICA</item>
    </derivirana_varijabla>
  </DomainObject.Predmet.ProtuStrankaListFormated>
  <DomainObject.Predmet.ProtuStrankaListFormatedOIB>
    <izvorni_sadrzaj>
      <item>LIMPRES d.o.o. PLETERNICA, OIB 80283643088</item>
    </izvorni_sadrzaj>
    <derivirana_varijabla naziv="DomainObject.Predmet.ProtuStrankaListFormatedOIB_1">
      <item>LIMPRES d.o.o. PLETERNICA, OIB 80283643088</item>
    </derivirana_varijabla>
  </DomainObject.Predmet.ProtuStrankaListFormatedOIB>
  <DomainObject.Predmet.ProtuStrankaListFormatedWithAdress>
    <izvorni_sadrzaj>
      <item>LIMPRES d.o.o. PLETERNICA, Eugena Podubskog 52, Pleternica</item>
    </izvorni_sadrzaj>
    <derivirana_varijabla naziv="DomainObject.Predmet.ProtuStrankaListFormatedWithAdress_1">
      <item>LIMPRES d.o.o. PLETERNICA, Eugena Podubskog 52, Pleternica</item>
    </derivirana_varijabla>
  </DomainObject.Predmet.ProtuStrankaListFormatedWithAdress>
  <DomainObject.Predmet.ProtuStrankaListFormatedWithAdressOIB>
    <izvorni_sadrzaj>
      <item>LIMPRES d.o.o. PLETERNICA, OIB 80283643088, Eugena Podubskog 52, Pleternica</item>
    </izvorni_sadrzaj>
    <derivirana_varijabla naziv="DomainObject.Predmet.ProtuStrankaListFormatedWithAdressOIB_1">
      <item>LIMPRES d.o.o. PLETERNICA, OIB 80283643088, Eugena Podubskog 52, Pleternica</item>
    </derivirana_varijabla>
  </DomainObject.Predmet.ProtuStrankaListFormatedWithAdressOIB>
  <DomainObject.Predmet.ProtuStrankaListNazivFormated>
    <izvorni_sadrzaj>
      <item>LIMPRES d.o.o. PLETERNICA</item>
    </izvorni_sadrzaj>
    <derivirana_varijabla naziv="DomainObject.Predmet.ProtuStrankaListNazivFormated_1">
      <item>LIMPRES d.o.o. PLETERNICA</item>
    </derivirana_varijabla>
  </DomainObject.Predmet.ProtuStrankaListNazivFormated>
  <DomainObject.Predmet.ProtuStrankaListNazivFormatedOIB>
    <izvorni_sadrzaj>
      <item>LIMPRES d.o.o. PLETERNICA, OIB 80283643088</item>
    </izvorni_sadrzaj>
    <derivirana_varijabla naziv="DomainObject.Predmet.ProtuStrankaListNazivFormatedOIB_1">
      <item>LIMPRES d.o.o. PLETERNICA, OIB 80283643088</item>
    </derivirana_varijabla>
  </DomainObject.Predmet.ProtuStrankaListNazivFormatedOIB>
  <DomainObject.Predmet.OstaliListFormated>
    <izvorni_sadrzaj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_1"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>
  <DomainObject.Predmet.OstaliListFormatedOIB>
    <izvorni_sadrzaj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OIB_1"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OIB>
  <DomainObject.Predmet.OstaliListFormatedWithAdress>
    <izvorni_sadrzaj>
      <item>Davor Varžak, Pleternica, E.Podupskog 52</item>
      <item>Dalia Marković, Bučje 51</item>
      <item>HYPO ALPE-ADRIA-BANK dioničko društvo, Slavonska avenija 6, 10000 Zagreb</item>
      <item>ŽDO Građ.upr.odjel Sl.Brod</item>
      <item>PRIVREDNA BANKA ZAGREB - DIONIČKO DRUŠTVO, Račkoga 6, 10000 Zagreb</item>
      <item>Kristina Kožić, Požega, Slavka Kolara 16, 34000 Požega</item>
      <item>PODRAVSKA BANKA dioničko društvo,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WithAdress_1">
      <item>Davor Varžak, Pleternica, E.Podupskog 52</item>
      <item>Dalia Marković, Bučje 51</item>
      <item>HYPO ALPE-ADRIA-BANK dioničko društvo, Slavonska avenija 6, 10000 Zagreb</item>
      <item>ŽDO Građ.upr.odjel Sl.Brod</item>
      <item>PRIVREDNA BANKA ZAGREB - DIONIČKO DRUŠTVO, Račkoga 6, 10000 Zagreb</item>
      <item>Kristina Kožić, Požega, Slavka Kolara 16, 34000 Požega</item>
      <item>PODRAVSKA BANKA dioničko društvo,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WithAdress>
  <DomainObject.Predmet.OstaliListFormatedWithAdressOIB>
    <izvorni_sadrzaj>
      <item>Davor Varžak, Pleternica, E.Podupskog 52</item>
      <item>Dalia Marković, Bučje 51</item>
      <item>HYPO ALPE-ADRIA-BANK dioničko društvo, OIB 14036333877, Slavonska avenija 6, 10000 Zagreb</item>
      <item>ŽDO Građ.upr.odjel Sl.Brod</item>
      <item>PRIVREDNA BANKA ZAGREB - DIONIČKO DRUŠTVO, OIB 02535697732, Račkoga 6, 10000 Zagreb</item>
      <item>Kristina Kožić, Požega, OIB 98925012265, Slavka Kolara 16, 34000 Požega</item>
      <item>PODRAVSKA BANKA dioničko društvo, OIB 97326283154,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FormatedWithAdressOIB_1">
      <item>Davor Varžak, Pleternica, E.Podupskog 52</item>
      <item>Dalia Marković, Bučje 51</item>
      <item>HYPO ALPE-ADRIA-BANK dioničko društvo, OIB 14036333877, Slavonska avenija 6, 10000 Zagreb</item>
      <item>ŽDO Građ.upr.odjel Sl.Brod</item>
      <item>PRIVREDNA BANKA ZAGREB - DIONIČKO DRUŠTVO, OIB 02535697732, Račkoga 6, 10000 Zagreb</item>
      <item>Kristina Kožić, Požega, OIB 98925012265, Slavka Kolara 16, 34000 Požega</item>
      <item>PODRAVSKA BANKA dioničko društvo, OIB 97326283154, Opatička 3, 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FormatedWithAdressOIB>
  <DomainObject.Predmet.OstaliListNazivFormated>
    <izvorni_sadrzaj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NazivFormated_1"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NazivFormated>
  <DomainObject.Predmet.OstaliListNazivFormatedOIB>
    <izvorni_sadrzaj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OstaliListNazivFormatedOIB_1">
      <item>Davor Varžak, Pleternica, E.Podupskog 52</item>
      <item>Dalia Marković, Bučje 51</item>
      <item>HYPO ALPE-ADRIA-BANK dioničko društvo, OIB 14036333877</item>
      <item>ŽDO Građ.upr.odjel Sl.Brod</item>
      <item>PRIVREDNA BANKA ZAGREB - DIONIČKO DRUŠTVO, OIB 02535697732</item>
      <item>Kristina Kožić, Požega, OIB 98925012265</item>
      <item>PODRAVSKA BANKA dioničko društvo, OIB 97326283154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LIMPRES  d.o.o.  PLETERNICA</izvorni_sadrzaj>
    <derivirana_varijabla naziv="DomainObject.Predmet.StrankaIDrugi_1">LIMPRES  d.o.o.  PLETERNICA</derivirana_varijabla>
  </DomainObject.Predmet.StrankaIDrugi>
  <DomainObject.Predmet.ProtustrankaIDrugi>
    <izvorni_sadrzaj>LIMPRES d.o.o. PLETERNICA</izvorni_sadrzaj>
    <derivirana_varijabla naziv="DomainObject.Predmet.ProtustrankaIDrugi_1">LIMPRES d.o.o. PLETERNICA</derivirana_varijabla>
  </DomainObject.Predmet.ProtustrankaIDrugi>
  <DomainObject.Predmet.StrankaIDrugiAdressOIB>
    <izvorni_sadrzaj>LIMPRES  d.o.o.  PLETERNICA, OIB 80283643088, Eugena Podubskog 52, Pleternica</izvorni_sadrzaj>
    <derivirana_varijabla naziv="DomainObject.Predmet.StrankaIDrugiAdressOIB_1">LIMPRES  d.o.o.  PLETERNICA, OIB 80283643088, Eugena Podubskog 52, Pleternica</derivirana_varijabla>
  </DomainObject.Predmet.StrankaIDrugiAdressOIB>
  <DomainObject.Predmet.ProtustrankaIDrugiAdressOIB>
    <izvorni_sadrzaj>LIMPRES d.o.o. PLETERNICA, OIB 80283643088, Eugena Podubskog 52, Pleternica</izvorni_sadrzaj>
    <derivirana_varijabla naziv="DomainObject.Predmet.ProtustrankaIDrugiAdressOIB_1">LIMPRES d.o.o. PLETERNICA, OIB 80283643088, Eugena Podubskog 52,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LIMPRES d.o.o. PLETERNICA</item>
      <item>LIMPRES  d.o.o.  PLETERNICA</item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SudioniciListNaziv_1">
      <item>LIMPRES d.o.o. PLETERNICA</item>
      <item>LIMPRES  d.o.o.  PLETERNICA</item>
      <item>Davor Varžak, Pleternica, E.Podupskog 52</item>
      <item>Dalia Marković, Bučje 51</item>
      <item>HYPO ALPE-ADRIA-BANK dioničko društvo</item>
      <item>ŽDO Građ.upr.odjel Sl.Brod</item>
      <item>PRIVREDNA BANKA ZAGREB - DIONIČKO DRUŠTVO</item>
      <item>Kristina Kožić, Požega</item>
      <item>PODRAVSKA BANKA dioničko društvo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SudioniciListNaziv>
  <DomainObject.Predmet.SudioniciListAdressOIB>
    <izvorni_sadrzaj>
      <item>LIMPRES d.o.o. PLETERNICA, OIB 80283643088, Eugena Podubskog 52,Pleternica</item>
      <item>LIMPRES  d.o.o.  PLETERNICA, OIB 80283643088, Eugena Podubskog 52,Pleternica</item>
      <item>Davor Varžak, Pleternica, E.Podupskog 52</item>
      <item>Dalia Marković, Bučje 51</item>
      <item>HYPO ALPE-ADRIA-BANK dioničko društvo, OIB 14036333877, Slavonska avenija 6,10000 Zagreb</item>
      <item>ŽDO Građ.upr.odjel Sl.Brod</item>
      <item>PRIVREDNA BANKA ZAGREB - DIONIČKO DRUŠTVO, OIB 02535697732, Račkoga 6,10000 Zagreb</item>
      <item>Kristina Kožić, Požega, OIB 98925012265, Slavka Kolara 16,34000 Požega</item>
      <item>PODRAVSKA BANKA dioničko društvo, OIB 97326283154, Opatička 3,Koprivnica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izvorni_sadrzaj>
    <derivirana_varijabla naziv="DomainObject.Predmet.SudioniciListAdressOIB_1">
      <item>LIMPRES d.o.o. PLETERNICA, OIB 80283643088, Eugena Podubskog 52,Pleternica</item>
      <item>LIMPRES  d.o.o.  PLETERNICA, OIB 80283643088, Eugena Podubskog 52,Pleternica</item>
      <item>Davor Varžak, Pleternica, E.Podupskog 52</item>
      <item>Dalia Marković, Bučje 51</item>
      <item>HYPO ALPE-ADRIA-BANK dioničko društvo, OIB 14036333877, Slavonska avenija 6,10000 Zagreb</item>
      <item>ŽDO Građ.upr.odjel Sl.Brod</item>
      <item>PRIVREDNA BANKA ZAGREB - DIONIČKO DRUŠTVO, OIB 02535697732, Račkoga 6,10000 Zagreb</item>
      <item>Kristina Kožić, Požega, OIB 98925012265, Slavka Kolara 16,34000 Požega</item>
      <item>PODRAVSKA BANKA dioničko društvo, OIB 97326283154, Opatička 3,Koprivnica</item>
      <item>Porezna uprava</item>
      <item>Mato Šimunović,odvj. sl.Brod</item>
      <item>Tomica Varžak, Pleternica</item>
      <item>Ivanka Markota, Pleternica</item>
      <item>Ivica Škunca,odvj.Zagreb</item>
      <item>Dalia Marković, Bučje</item>
      <item>Mijo Kladarić,odvj. Slav.Brod</item>
      <item>Marina Burić, Zagreb</item>
      <item>Mira Jelčić,zamj.ŽDO Gr.upr.odjel</item>
      <item>Davor Varžak, Pleternica</item>
      <item>Jure Šain, PU Požega</item>
      <item>IVICA PRANIĆ, Požega, Ivana Matković 10</item>
      <item>Ružica Majetić, Pleternica</item>
      <item>Ivica Škunca,odvj.Zagreb</item>
      <item>Petar Krnić,odvj.Slav.Brod</item>
      <item>Nataša Antunović,odvj.vježb.Sl.Brod</item>
      <item>Josip Galić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80283643088</item>
      <item>, OIB 80283643088</item>
      <item>, OIB null</item>
      <item>, OIB null</item>
      <item>, OIB 14036333877</item>
      <item>, OIB null</item>
      <item>, OIB 02535697732</item>
      <item>, OIB 98925012265</item>
      <item>, OIB 97326283154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80283643088</item>
      <item>, OIB 80283643088</item>
      <item>, OIB null</item>
      <item>, OIB null</item>
      <item>, OIB 14036333877</item>
      <item>, OIB null</item>
      <item>, OIB 02535697732</item>
      <item>, OIB 98925012265</item>
      <item>, OIB 97326283154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473</properties:Words>
  <properties:Characters>2606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2016-07-29T07:25:00Z</dcterms:created>
  <dc:creator>Korisnik</dc:creator>
  <cp:lastModifiedBy>wsadmin</cp:lastModifiedBy>
  <cp:lastPrinted>2016-07-29T07:19:00Z</cp:lastPrinted>
  <dcterms:modified xmlns:xsi="http://www.w3.org/2001/XMLSchema-instance" xsi:type="dcterms:W3CDTF">2016-07-29T07:26:00Z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