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140671" w14:paraId="d140671" w:rsidRDefault="00340FC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40FC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40FC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0FC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340FC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40FC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Vinki Mihalinčić</w:t>
          </w:r>
        </w:sdtContent>
      </w:sdt>
      <w:r w:rsidR="00BC4B7C" w:rsidRPr="0072128C">
        <w:t xml:space="preserve"> </w:t>
      </w:r>
      <w:r w:rsidR="00BC67D5">
        <w:t>u stečajnom postupku nad stečajnim dužnikom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 xml:space="preserve"> NOVOGRADNJA-ZAGORKA d.o.o. – u stečaju, OIB 62612798320, Trakošćanska 31, 10000 Zagreb</w:t>
          </w:r>
        </w:sdtContent>
      </w:sdt>
      <w:r w:rsidR="00BC4B7C" w:rsidRPr="0072128C">
        <w:t xml:space="preserve">, </w:t>
      </w:r>
      <w:r w:rsidR="00BC67D5">
        <w:t xml:space="preserve">dana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16. lipnja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Milan Šipek, Stobrečka 10, Zagreb OIB 38516047282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 xml:space="preserve">sudske pristojbe za Žalba protiv </w:t>
          </w:r>
          <w:r w:rsidR="00340FC5" w:rsidRPr="00340FC5">
            <w:rPr>
              <w:rStyle w:val="eSPISCCParagraphDefaultFont"/>
              <w:rFonts w:eastAsiaTheme="minorHAnsi"/>
            </w:rPr>
            <w:t xml:space="preserve">rješenja o otvaranju stečajnog postupka </w:t>
          </w:r>
          <w:r w:rsidR="00BC67D5" w:rsidRPr="00340FC5">
            <w:rPr>
              <w:rStyle w:val="eSPISCCParagraphDefaultFont"/>
              <w:rFonts w:eastAsiaTheme="minorHAnsi"/>
            </w:rPr>
            <w:t>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HR635045-20735-10024992445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Pristojbe iz predmeta St-1509/2016,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16. lipnja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Vinka Mihalinčić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340FC5" w:rsidP="00340FC5" w:rsidR="00340FC5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340FC5" w:rsidP="00340FC5" w:rsidR="00340FC5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7AC7FB4B440F4264BA9CF585AC9DFF84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Pr="00340FC5">
            <w:rPr>
              <w:rStyle w:val="eSPISCCParagraphDefaultFont"/>
              <w:rFonts w:eastAsiaTheme="minorHAnsi"/>
            </w:rPr>
            <w:t>Milan Šipek, Stobrečka 10, Zagreb OIB 38516047282</w:t>
          </w:r>
        </w:sdtContent>
      </w:sdt>
      <w:r w:rsidRPr="0072128C">
        <w:rPr>
          <w:noProof/>
        </w:rPr>
        <w:t xml:space="preserve">  </w:t>
      </w:r>
    </w:p>
    <w:p w:rsidRDefault="00340FC5" w:rsidP="00340FC5" w:rsidR="00340FC5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BD584A1E73384EC2ADCB96B284A5CD44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Content>
          <w:r w:rsidRPr="00340FC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E8661C4E4B3349A3B85767AE8C59DB7C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340FC5">
            <w:rPr>
              <w:rStyle w:val="eSPISCCParagraphDefaultFont"/>
              <w:rFonts w:eastAsiaTheme="minorHAnsi"/>
            </w:rPr>
            <w:t>16. lipnja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40F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BC67D5" w:rsidRPr="00340FC5">
            <w:rPr>
              <w:rStyle w:val="eSPISCCParagraphDefaultFont"/>
              <w:rFonts w:eastAsiaTheme="minorHAnsi"/>
            </w:rPr>
            <w:t>Pristojbe iz predmeta St-1509/2016,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40F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Milan Šipek, Stobrečka 10, Zagreb OIB 38516047282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30. lipnja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HR635045-20735-10024992445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40FC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C67D5" w:rsidRPr="00340FC5">
                  <w:rPr>
                    <w:rStyle w:val="eSPISCCParagraphDefaultFont"/>
                    <w:rFonts w:eastAsiaTheme="minorHAnsi"/>
                  </w:rPr>
                  <w:t>Pristojbe iz predmeta St-1509/2016, TS ZG</w:t>
                </w:r>
              </w:sdtContent>
            </w:sdt>
          </w:p>
        </w:tc>
      </w:tr>
    </w:tbl>
    <w:p w:rsidRDefault="00340FC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FC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C67D5" w:rsidRPr="00340FC5">
          <w:rPr>
            <w:rStyle w:val="eSPISCCParagraphDefaultFont"/>
          </w:rPr>
          <w:t>31.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C67D5" w:rsidRPr="00340FC5">
          <w:rPr>
            <w:rStyle w:val="eSPISCCParagraphDefaultFont"/>
          </w:rPr>
          <w:t>St-1509/2016-23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FC5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67D5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AC7FB4B440F4264BA9CF585AC9DFF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2A54DC-1B1C-4A69-B1DF-1A3690A09EF0}"/>
      </w:docPartPr>
      <w:docPartBody>
        <w:p w:rsidRDefault="003B6D28" w:rsidP="003B6D28" w:rsidR="00000000">
          <w:pPr>
            <w:pStyle w:val="7AC7FB4B440F4264BA9CF585AC9DFF84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584A1E73384EC2ADCB96B284A5CD4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9C55629-8486-480D-B0E4-674A83A1D1E9}"/>
      </w:docPartPr>
      <w:docPartBody>
        <w:p w:rsidRDefault="003B6D28" w:rsidP="003B6D28" w:rsidR="00000000">
          <w:pPr>
            <w:pStyle w:val="BD584A1E73384EC2ADCB96B284A5CD4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E8661C4E4B3349A3B85767AE8C59DB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9758E25-6981-40ED-B727-86E4BD845825}"/>
      </w:docPartPr>
      <w:docPartBody>
        <w:p w:rsidRDefault="003B6D28" w:rsidP="003B6D28" w:rsidR="00000000">
          <w:pPr>
            <w:pStyle w:val="E8661C4E4B3349A3B85767AE8C59DB7C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3B6D28"/>
    <w:rsid w:val="004D419C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6D28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C9B07D7122934AC8BDBB7AE1EC653236" w:type="paragraph">
    <w:name w:val="C9B07D7122934AC8BDBB7AE1EC653236"/>
    <w:rsid w:val="004D419C"/>
  </w:style>
  <w:style w:customStyle="true" w:styleId="77B3FA17B1FD49F1B1849CBA4CE8F52A" w:type="paragraph">
    <w:name w:val="77B3FA17B1FD49F1B1849CBA4CE8F52A"/>
    <w:rsid w:val="004D419C"/>
  </w:style>
  <w:style w:customStyle="true" w:styleId="56CAE8BE6A1E4F4D87F6B8CCD89E42D3" w:type="paragraph">
    <w:name w:val="56CAE8BE6A1E4F4D87F6B8CCD89E42D3"/>
    <w:rsid w:val="004D419C"/>
  </w:style>
  <w:style w:customStyle="true" w:styleId="7AC7FB4B440F4264BA9CF585AC9DFF84" w:type="paragraph">
    <w:name w:val="7AC7FB4B440F4264BA9CF585AC9DFF84"/>
    <w:rsid w:val="003B6D28"/>
  </w:style>
  <w:style w:customStyle="true" w:styleId="BD584A1E73384EC2ADCB96B284A5CD44" w:type="paragraph">
    <w:name w:val="BD584A1E73384EC2ADCB96B284A5CD44"/>
    <w:rsid w:val="003B6D28"/>
  </w:style>
  <w:style w:customStyle="true" w:styleId="E8661C4E4B3349A3B85767AE8C59DB7C" w:type="paragraph">
    <w:name w:val="E8661C4E4B3349A3B85767AE8C59DB7C"/>
    <w:rsid w:val="003B6D28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6D28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C9B07D7122934AC8BDBB7AE1EC653236" w:type="paragraph">
    <w:name w:val="C9B07D7122934AC8BDBB7AE1EC653236"/>
    <w:rsid w:val="004D419C"/>
  </w:style>
  <w:style w:customStyle="1" w:styleId="77B3FA17B1FD49F1B1849CBA4CE8F52A" w:type="paragraph">
    <w:name w:val="77B3FA17B1FD49F1B1849CBA4CE8F52A"/>
    <w:rsid w:val="004D419C"/>
  </w:style>
  <w:style w:customStyle="1" w:styleId="56CAE8BE6A1E4F4D87F6B8CCD89E42D3" w:type="paragraph">
    <w:name w:val="56CAE8BE6A1E4F4D87F6B8CCD89E42D3"/>
    <w:rsid w:val="004D419C"/>
  </w:style>
  <w:style w:customStyle="1" w:styleId="7AC7FB4B440F4264BA9CF585AC9DFF84" w:type="paragraph">
    <w:name w:val="7AC7FB4B440F4264BA9CF585AC9DFF84"/>
    <w:rsid w:val="003B6D28"/>
  </w:style>
  <w:style w:customStyle="1" w:styleId="BD584A1E73384EC2ADCB96B284A5CD44" w:type="paragraph">
    <w:name w:val="BD584A1E73384EC2ADCB96B284A5CD44"/>
    <w:rsid w:val="003B6D28"/>
  </w:style>
  <w:style w:customStyle="1" w:styleId="E8661C4E4B3349A3B85767AE8C59DB7C" w:type="paragraph">
    <w:name w:val="E8661C4E4B3349A3B85767AE8C59DB7C"/>
    <w:rsid w:val="003B6D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St-1509/2016-23</izvorni_sadrzaj>
    <derivirana_varijabla naziv="DomainObject.Oznaka_1">St-1509/2016-23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NOVOGRADNJA-ZAGORKA d.o.o.</izvorni_sadrzaj>
    <derivirana_varijabla naziv="DomainObject.Predmet.ProtustrankaFormated_1">  NOVOGRADNJA-ZAGORKA d.o.o.</derivirana_varijabla>
  </DomainObject.Predmet.ProtustrankaFormated>
  <DomainObject.Predmet.ProtustrankaFormatedOIB>
    <izvorni_sadrzaj>  NOVOGRADNJA-ZAGORKA d.o.o., OIB 62612798320</izvorni_sadrzaj>
    <derivirana_varijabla naziv="DomainObject.Predmet.ProtustrankaFormatedOIB_1">  NOVOGRADNJA-ZAGORKA d.o.o., OIB 62612798320</derivirana_varijabla>
  </DomainObject.Predmet.ProtustrankaFormatedOIB>
  <DomainObject.Predmet.ProtustrankaFormatedWithAdress>
    <izvorni_sadrzaj> NOVOGRADNJA-ZAGORKA d.o.o., Trakošćanska 31, 10000 Zagreb</izvorni_sadrzaj>
    <derivirana_varijabla naziv="DomainObject.Predmet.ProtustrankaFormatedWithAdress_1"> NOVOGRADNJA-ZAGORKA d.o.o., Trakošćanska 31, 10000 Zagreb</derivirana_varijabla>
  </DomainObject.Predmet.ProtustrankaFormatedWithAdress>
  <DomainObject.Predmet.ProtustrankaFormatedWithAdressOIB>
    <izvorni_sadrzaj> NOVOGRADNJA-ZAGORKA d.o.o., OIB 62612798320, Trakošćanska 31, 10000 Zagreb</izvorni_sadrzaj>
    <derivirana_varijabla naziv="DomainObject.Predmet.ProtustrankaFormatedWithAdressOIB_1"> NOVOGRADNJA-ZAGORKA d.o.o. – u stečaju, OIB 62612798320, Trakošćanska 31, 10000 Zagreb</derivirana_varijabla>
  </DomainObject.Predmet.ProtustrankaFormatedWithAdressOIB>
  <DomainObject.Predmet.ProtustrankaWithAdress>
    <izvorni_sadrzaj>NOVOGRADNJA-ZAGORKA d.o.o. Trakošćanska 31, 10000 Zagreb</izvorni_sadrzaj>
    <derivirana_varijabla naziv="DomainObject.Predmet.ProtustrankaWithAdress_1">NOVOGRADNJA-ZAGORKA d.o.o. Trakošćanska 31, 10000 Zagreb</derivirana_varijabla>
  </DomainObject.Predmet.ProtustrankaWithAdress>
  <DomainObject.Predmet.ProtustrankaWithAdressOIB>
    <izvorni_sadrzaj>NOVOGRADNJA-ZAGORKA d.o.o., OIB 62612798320, Trakošćanska 31, 10000 Zagreb</izvorni_sadrzaj>
    <derivirana_varijabla naziv="DomainObject.Predmet.ProtustrankaWithAdressOIB_1">NOVOGRADNJA-ZAGORKA d.o.o., OIB 62612798320, Trakošćanska 31, 10000 Zagreb</derivirana_varijabla>
  </DomainObject.Predmet.ProtustrankaWithAdressOIB>
  <DomainObject.Predmet.ProtustrankaNazivFormated>
    <izvorni_sadrzaj>NOVOGRADNJA-ZAGORKA d.o.o.</izvorni_sadrzaj>
    <derivirana_varijabla naziv="DomainObject.Predmet.ProtustrankaNazivFormated_1">NOVOGRADNJA-ZAGORKA d.o.o.</derivirana_varijabla>
    <derivirana_varijabla naziv="Padez">NOVOGRADNJA-ZAGORKA d.o.o.</derivirana_varijabla>
  </DomainObject.Predmet.ProtustrankaNazivFormated>
  <DomainObject.Predmet.ProtustrankaNazivFormatedOIB>
    <izvorni_sadrzaj>NOVOGRADNJA-ZAGORKA d.o.o., OIB 62612798320</izvorni_sadrzaj>
    <derivirana_varijabla naziv="DomainObject.Predmet.ProtustrankaNazivFormatedOIB_1">NOVOGRADNJA-ZAGORKA d.o.o., OIB 62612798320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  <derivirana_varijabla naziv="Dativ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Šipek</izvorni_sadrzaj>
    <derivirana_varijabla naziv="DomainObject.Predmet.StrankaFormated_1">  FINA Regionalni centar Zagreb; Milan Šipek</derivirana_varijabla>
  </DomainObject.Predmet.StrankaFormated>
  <DomainObject.Predmet.StrankaFormatedOIB>
    <izvorni_sadrzaj>  FINA Regionalni centar Zagreb, OIB 85821130368; Milan Šipek, OIB 38516047282</izvorni_sadrzaj>
    <derivirana_varijabla naziv="DomainObject.Predmet.StrankaFormatedOIB_1">  FINA Regionalni centar Zagreb, OIB 85821130368; Milan Šipek, OIB 38516047282</derivirana_varijabla>
  </DomainObject.Predmet.StrankaFormatedOIB>
  <DomainObject.Predmet.StrankaFormatedWithAdress>
    <izvorni_sadrzaj> FINA Regionalni centar Zagreb, Ulica grada Vukovara 70, 10000 Zagreb; Milan Šipek, Stobrečka 10, 10000 Zagreb</izvorni_sadrzaj>
    <derivirana_varijabla naziv="DomainObject.Predmet.StrankaFormatedWithAdress_1"> FINA Regionalni centar Zagreb, Ulica grada Vukovara 70, 10000 Zagreb; Milan Šipek, Stobrečka 10, 10000 Zagreb</derivirana_varijabla>
  </DomainObject.Predmet.StrankaFormatedWithAdress>
  <DomainObject.Predmet.StrankaFormatedWithAdressOIB>
    <izvorni_sadrzaj> FINA Regionalni centar Zagreb, OIB 85821130368, Ulica grada Vukovara 70, 10000 Zagreb; Milan Šipek, OIB 38516047282, Stobrečka 10, 10000 Zagreb</izvorni_sadrzaj>
    <derivirana_varijabla naziv="DomainObject.Predmet.StrankaFormatedWithAdressOIB_1"> FINA Regionalni centar Zagreb, OIB 85821130368, Ulica grada Vukovara 70, 10000 Zagreb; Milan Šipek, OIB 38516047282, Stobrečka 10, 10000 Zagreb</derivirana_varijabla>
  </DomainObject.Predmet.StrankaFormatedWithAdressOIB>
  <DomainObject.Predmet.StrankaWithAdress>
    <izvorni_sadrzaj>FINA Regionalni centar Zagreb Ulica grada Vukovara 70,10000 Zagreb,Milan Šipek Stobrečka 10,10000 Zagreb</izvorni_sadrzaj>
    <derivirana_varijabla naziv="DomainObject.Predmet.StrankaWithAdress_1">FINA Regionalni centar Zagreb Ulica grada Vukovara 70,10000 Zagreb,Milan Šipek Stobrečka 10,10000 Zagreb</derivirana_varijabla>
  </DomainObject.Predmet.StrankaWithAdress>
  <DomainObject.Predmet.StrankaWithAdressOIB>
    <izvorni_sadrzaj>FINA Regionalni centar Zagreb, OIB 85821130368, Ulica grada Vukovara 70,10000 Zagreb,Milan Šipek, OIB 38516047282, Stobrečka 10,10000 Zagreb</izvorni_sadrzaj>
    <derivirana_varijabla naziv="DomainObject.Predmet.StrankaWithAdressOIB_1">FINA Regionalni centar Zagreb, OIB 85821130368, Ulica grada Vukovara 70,10000 Zagreb,Milan Šipek, OIB 38516047282, Stobrečka 10,10000 Zagreb</derivirana_varijabla>
  </DomainObject.Predmet.StrankaWithAdressOIB>
  <DomainObject.Predmet.StrankaNazivFormated>
    <izvorni_sadrzaj>FINA Regionalni centar Zagreb,Milan Šipek</izvorni_sadrzaj>
    <derivirana_varijabla naziv="DomainObject.Predmet.StrankaNazivFormated_1">FINA Regionalni centar Zagreb,Milan Šipek</derivirana_varijabla>
    <derivirana_varijabla naziv="Padez">FINA Regionalni centar Zagreb,Milan Šipek</derivirana_varijabla>
  </DomainObject.Predmet.StrankaNazivFormated>
  <DomainObject.Predmet.StrankaNazivFormatedOIB>
    <izvorni_sadrzaj>FINA Regionalni centar Zagreb, OIB 85821130368,Milan Šipek, OIB 38516047282</izvorni_sadrzaj>
    <derivirana_varijabla naziv="DomainObject.Predmet.StrankaNazivFormatedOIB_1">FINA Regionalni centar Zagreb, OIB 85821130368,Milan Šipek, OIB 38516047282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  <derivirana_varijabla naziv="Padez">Vinka Mihalinčić</derivirana_varijabla>
  </DomainObject.Predmet.Zapisnicar>
  <DomainObject.Predmet.StrankaListFormated>
    <izvorni_sadrzaj>
      <item>FINA Regionalni centar Zagreb</item>
      <item>Milan Šipek</item>
    </izvorni_sadrzaj>
    <derivirana_varijabla naziv="DomainObject.Predmet.StrankaListFormated_1">
      <item>FINA Regionalni centar Zagreb</item>
      <item>Milan Šipek</item>
    </derivirana_varijabla>
  </DomainObject.Predmet.StrankaListFormated>
  <DomainObject.Predmet.StrankaListFormatedOIB>
    <izvorni_sadrzaj>
      <item>FINA Regionalni centar Zagreb, OIB 85821130368</item>
      <item>Milan Šipek, OIB 38516047282</item>
    </izvorni_sadrzaj>
    <derivirana_varijabla naziv="DomainObject.Predmet.StrankaListFormatedOIB_1">
      <item>FINA Regionalni centar Zagreb, OIB 85821130368</item>
      <item>Milan Šipek, OIB 38516047282</item>
    </derivirana_varijabla>
  </DomainObject.Predmet.StrankaListFormatedOIB>
  <DomainObject.Predmet.StrankaListFormatedWithAdress>
    <izvorni_sadrzaj>
      <item>FINA Regionalni centar Zagreb, Ulica grada Vukovara 70, 10000 Zagreb</item>
      <item>Milan Šipek, Stobrečka 10, 10000 Zagreb</item>
    </izvorni_sadrzaj>
    <derivirana_varijabla naziv="DomainObject.Predmet.StrankaListFormatedWithAdress_1">
      <item>FINA Regionalni centar Zagreb, Ulica grada Vukovara 70, 10000 Zagreb</item>
      <item>Milan Šipek, Stobrečka 10,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Milan Šipek, OIB 38516047282, Stobrečka 10, 10000 Zagreb</item>
    </izvorni_sadrzaj>
    <derivirana_varijabla naziv="DomainObject.Predmet.StrankaListFormatedWithAdressOIB_1">
      <item>FINA Regionalni centar Zagreb, OIB 85821130368, Ulica grada Vukovara 70, 10000 Zagreb</item>
      <item>Milan Šipek, OIB 38516047282, Stobrečka 10, 10000 Zagreb</item>
    </derivirana_varijabla>
  </DomainObject.Predmet.StrankaListFormatedWithAdressOIB>
  <DomainObject.Predmet.StrankaListNazivFormated>
    <izvorni_sadrzaj>
      <item>FINA Regionalni centar Zagreb</item>
      <item>Milan Šipek</item>
    </izvorni_sadrzaj>
    <derivirana_varijabla naziv="DomainObject.Predmet.StrankaListNazivFormated_1">
      <item>FINA Regionalni centar Zagreb</item>
      <item>Milan Šipek</item>
    </derivirana_varijabla>
  </DomainObject.Predmet.StrankaListNazivFormated>
  <DomainObject.Predmet.StrankaListNazivFormatedOIB>
    <izvorni_sadrzaj>
      <item>FINA Regionalni centar Zagreb, OIB 85821130368</item>
      <item>Milan Šipek, OIB 38516047282</item>
    </izvorni_sadrzaj>
    <derivirana_varijabla naziv="DomainObject.Predmet.StrankaListNazivFormatedOIB_1">
      <item>FINA Regionalni centar Zagreb, OIB 85821130368</item>
      <item>Milan Šipek, OIB 38516047282</item>
    </derivirana_varijabla>
  </DomainObject.Predmet.StrankaListNazivFormatedOIB>
  <DomainObject.Predmet.ProtuStrankaListFormated>
    <izvorni_sadrzaj>
      <item>NOVOGRADNJA-ZAGORKA d.o.o.</item>
    </izvorni_sadrzaj>
    <derivirana_varijabla naziv="DomainObject.Predmet.ProtuStrankaListFormated_1">
      <item>NOVOGRADNJA-ZAGORKA d.o.o.</item>
    </derivirana_varijabla>
  </DomainObject.Predmet.ProtuStrankaListFormated>
  <DomainObject.Predmet.ProtuStrankaListFormatedOIB>
    <izvorni_sadrzaj>
      <item>NOVOGRADNJA-ZAGORKA d.o.o., OIB 62612798320</item>
    </izvorni_sadrzaj>
    <derivirana_varijabla naziv="DomainObject.Predmet.ProtuStrankaListFormatedOIB_1">
      <item>NOVOGRADNJA-ZAGORKA d.o.o., OIB 62612798320</item>
    </derivirana_varijabla>
  </DomainObject.Predmet.ProtuStrankaListFormatedOIB>
  <DomainObject.Predmet.ProtuStrankaListFormatedWithAdress>
    <izvorni_sadrzaj>
      <item>NOVOGRADNJA-ZAGORKA d.o.o., Trakošćanska 31, 10000 Zagreb</item>
    </izvorni_sadrzaj>
    <derivirana_varijabla naziv="DomainObject.Predmet.ProtuStrankaListFormatedWithAdress_1">
      <item>NOVOGRADNJA-ZAGORKA d.o.o., Trakošćanska 31, 10000 Zagreb</item>
    </derivirana_varijabla>
  </DomainObject.Predmet.ProtuStrankaListFormatedWithAdress>
  <DomainObject.Predmet.ProtuStrankaListFormatedWithAdressOIB>
    <izvorni_sadrzaj>
      <item>NOVOGRADNJA-ZAGORKA d.o.o., OIB 62612798320, Trakošćanska 31, 10000 Zagreb</item>
    </izvorni_sadrzaj>
    <derivirana_varijabla naziv="DomainObject.Predmet.ProtuStrankaListFormatedWithAdressOIB_1">
      <item>NOVOGRADNJA-ZAGORKA d.o.o., OIB 62612798320, Trakošćanska 31, 10000 Zagreb</item>
    </derivirana_varijabla>
  </DomainObject.Predmet.ProtuStrankaListFormatedWithAdressOIB>
  <DomainObject.Predmet.ProtuStrankaListNazivFormated>
    <izvorni_sadrzaj>
      <item>NOVOGRADNJA-ZAGORKA d.o.o.</item>
    </izvorni_sadrzaj>
    <derivirana_varijabla naziv="DomainObject.Predmet.ProtuStrankaListNazivFormated_1">
      <item>NOVOGRADNJA-ZAGORKA d.o.o.</item>
    </derivirana_varijabla>
  </DomainObject.Predmet.ProtuStrankaListNazivFormated>
  <DomainObject.Predmet.ProtuStrankaListNazivFormatedOIB>
    <izvorni_sadrzaj>
      <item>NOVOGRADNJA-ZAGORKA d.o.o., OIB 62612798320</item>
    </izvorni_sadrzaj>
    <derivirana_varijabla naziv="DomainObject.Predmet.ProtuStrankaListNazivFormatedOIB_1">
      <item>NOVOGRADNJA-ZAGORKA d.o.o., OIB 62612798320</item>
    </derivirana_varijabla>
  </DomainObject.Predmet.ProtuStrankaListNazivFormatedOIB>
  <DomainObject.Predmet.OstaliListFormated>
    <izvorni_sadrzaj>
      <item>Milan Šipek</item>
    </izvorni_sadrzaj>
    <derivirana_varijabla naziv="DomainObject.Predmet.OstaliListFormated_1">
      <item>Milan Šipek</item>
    </derivirana_varijabla>
    <derivirana_varijabla naziv="DrugaOsoba">
      <item>Milan Šipek</item>
    </derivirana_varijabla>
  </DomainObject.Predmet.OstaliListFormated>
  <DomainObject.Predmet.OstaliListFormatedOIB>
    <izvorni_sadrzaj>
      <item>Milan Šipek, OIB 38516047282</item>
    </izvorni_sadrzaj>
    <derivirana_varijabla naziv="DomainObject.Predmet.OstaliListFormatedOIB_1">
      <item>Milan Šipek, OIB 38516047282</item>
    </derivirana_varijabla>
  </DomainObject.Predmet.OstaliListFormatedOIB>
  <DomainObject.Predmet.OstaliListFormatedWithAdress>
    <izvorni_sadrzaj>
      <item>Milan Šipek, Stobrečka 10, 10000 Zagreb</item>
    </izvorni_sadrzaj>
    <derivirana_varijabla naziv="DomainObject.Predmet.OstaliListFormatedWithAdress_1">
      <item>Milan Šipek, Stobrečka 10, 10000 Zagreb</item>
    </derivirana_varijabla>
  </DomainObject.Predmet.OstaliListFormatedWithAdress>
  <DomainObject.Predmet.OstaliListFormatedWithAdressOIB>
    <izvorni_sadrzaj>
      <item>Milan Šipek, OIB 38516047282, Stobrečka 10, 10000 Zagreb</item>
    </izvorni_sadrzaj>
    <derivirana_varijabla naziv="DomainObject.Predmet.OstaliListFormatedWithAdressOIB_1">
      <item>Milan Šipek, OIB 38516047282, Stobrečka 10, 10000 Zagreb</item>
    </derivirana_varijabla>
  </DomainObject.Predmet.OstaliListFormatedWithAdressOIB>
  <DomainObject.Predmet.OstaliListNazivFormated>
    <izvorni_sadrzaj>
      <item>Milan Šipek</item>
    </izvorni_sadrzaj>
    <derivirana_varijabla naziv="DomainObject.Predmet.OstaliListNazivFormated_1">
      <item>Milan Šipek</item>
    </derivirana_varijabla>
  </DomainObject.Predmet.OstaliListNazivFormated>
  <DomainObject.Predmet.OstaliListNazivFormatedOIB>
    <izvorni_sadrzaj>
      <item>Milan Šipek, OIB 38516047282</item>
    </izvorni_sadrzaj>
    <derivirana_varijabla naziv="DomainObject.Predmet.OstaliListNazivFormatedOIB_1">
      <item>Milan Šipek, OIB 38516047282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St-1509/2016-23</izvorni_sadrzaj>
    <derivirana_varijabla naziv="DomainObject.PoslovniBrojDokumenta_1">St-1509/2016-23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NOVOGRADNJA-ZAGORKA d.o.o.</izvorni_sadrzaj>
    <derivirana_varijabla naziv="DomainObject.Predmet.ProtustrankaIDrugi_1">NOVOGRADNJA-ZAGORKA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NOVOGRADNJA-ZAGORKA d.o.o., OIB 62612798320, Trakošćanska 31, 10000 Zagreb</izvorni_sadrzaj>
    <derivirana_varijabla naziv="DomainObject.Predmet.ProtustrankaIDrugiAdressOIB_1">NOVOGRADNJA-ZAGORKA d.o.o., OIB 62612798320, Trakošćanska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NOVOGRADNJA-ZAGORKA d.o.o.</item>
      <item>Milan Šipek</item>
      <item>Milan Šipek</item>
    </izvorni_sadrzaj>
    <derivirana_varijabla naziv="DomainObject.Predmet.SudioniciListNaziv_1">
      <item>FINA Regionalni centar Zagreb</item>
      <item>NOVOGRADNJA-ZAGORKA d.o.o.</item>
      <item>Milan Šipek</item>
      <item>Milan Šipek</item>
    </derivirana_varijabla>
    <derivirana_varijabla naziv="OstaliSudionici">
      <item>FINA Regionalni centar Zagreb</item>
      <item>NOVOGRADNJA-ZAGORKA d.o.o.</item>
      <item>Milan Šipek</item>
      <item>Milan Šipek</item>
    </derivirana_varijabla>
  </DomainObject.Predmet.SudioniciListNaziv>
  <DomainObject.Predmet.SudioniciListAdressOIB>
    <izvorni_sadrzaj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</izvorni_sadrzaj>
    <derivirana_varijabla naziv="DomainObject.Predmet.SudioniciListAdressOIB_1">
      <item>FINA Regionalni centar Zagreb, OIB 85821130368, Ulica grada Vukovara 70,10000 Zagreb</item>
      <item>NOVOGRADNJA-ZAGORKA d.o.o., OIB 62612798320, Trakošćanska 31,10000 Zagreb</item>
      <item>Milan Šipek, OIB 38516047282, Stobrečka 10,10000 Zagreb</item>
      <item>Milan Šipek, OIB 38516047282, Stobrečka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rješenja o otvaranju stečajnog postupka u iznosu od 200,00 kn, Pristojba na rješenje u iznosu od 100,00 kn, u ukupnom iznosu od 300,00 kn</derivirana_varijabla>
  </DomainObject.Predmet.Pristojbe>
  <DomainObject.Predmet.PristojbeSudionikNazivOIB>
    <izvorni_sadrzaj>Milan Šipek, OIB 38516047282</izvorni_sadrzaj>
    <derivirana_varijabla naziv="DomainObject.Predmet.PristojbeSudionikNazivOIB_1">Milan Šipek, Stobrečka 10, Zagreb OIB 38516047282</derivirana_varijabla>
  </DomainObject.Predmet.PristojbeSudionikNazivOIB>
  <DomainObject.Predmet.PristojbePNB>
    <izvorni_sadrzaj>HR635045-20735-10024992445</izvorni_sadrzaj>
    <derivirana_varijabla naziv="DomainObject.Predmet.PristojbePNB_1">HR635045-20735-10024992445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St-1509/2016, TS ZG</izvorni_sadrzaj>
    <derivirana_varijabla naziv="DomainObject.Predmet.PristojbeOpisPlacanja_1">Pristojbe iz predmeta St-1509/2016,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62612798320</item>
      <item>, OIB 38516047282</item>
      <item>, OIB 38516047282</item>
    </izvorni_sadrzaj>
    <derivirana_varijabla naziv="DomainObject.Predmet.SudioniciListNazivOIB_1">
      <item>, OIB 85821130368</item>
      <item>, OIB 62612798320</item>
      <item>, OIB 38516047282</item>
      <item>, OIB 38516047282</item>
    </derivirana_varijabla>
  </DomainObject.Predmet.SudioniciListNazivOIB>
  <DomainObject.Barcode>
    <izvorni_sadrzaj>iVBORw0KGgoAAAANSUhEUgAABVUAAAFBAQAAAABf6XKMAAAEV0lEQVR42u3dQW4bMQyFYQE6gI+k
q+tIXnYxACu9R8pxs0kXySDAbwTtZDwjfcqOoCi2+DWfPw0rVqxYsWLFihUr1oimz/WY1yOudaWL
9X9/rpsRz7Ge2zfbWDcjZntEj7jq33V/3dxPxux6uO9npsaZLd9aI+RP7GHXk2uiPd3+VSP4xTXC
HrZp0v3Zv66ba3ysWLFixYoVK1asWLH+mNVP75efW3Zppq4LvTm7XzHFr0TptTwJhul+ff3a9G3X
tWZpubbnyNEk3lPoJlasWLFixYoVK1asWG+z6t9QgGGrvtL9daGQo1WEo+s9xyZq3HplD72+6npd
T8oaCl00Ti5ewYxn2WvQ+vUMVqxYsWLFihUrVqxY77NKVsGGcxLTAYmyFEPQIUc486FIZjZnQZ7D
jylXoSjo6RBI4+RFOBHiX7XOkWkPhz15jRUrVqxYsWLFihUr1hutyXKIErm9qXIbuYDItEdaM9sR
GaKMikyGoxevMPdFVfTioOjEP/oDzboIb5bCihUrVqxYsWLFihXrLdauTUhOSDhF4RIIzTpPYYPm
8xpGXWtQLdLZi37o3hSV4zQ/U463DIrX4IgIK1asWLFixYoVK1as91gVhziEqNyGbqoE4nKhQlSp
s3ISLqj2ItcEOwJxaiS8+OFERa8FNJdVe+Uap2dg8yqf8LYnrFixYsWKFStWrFix3mPVlJe3Jbki
QtGLowsfiuSJ/UpFJq58Hp7jqicd6mTdtRDOmjhKuVwXXUMZrczK/+Q2sGLFihUrVqxYsWLF+g1W
b11SQNLqYKOsnX7lNpSxaF6YcJ7AVscwLniuBUc5hjZRzV4JkjyqyaFL+DjXsyqsWLFixYoVK1as
WLHeYh0nfpC4Xad6OX8yXdHz0NVst5C5kPd0yD810tVrYfgMptNc4dzpmQ7Jjg5YsWLFihUrVqxY
sWK9x5pRx1S6orn+2RuYqi5aG5tOqbOPT22t8iJZ/BzObThp4QZsSnJc9aR7KrxVYjfXWoye0IEV
K1asWLFixYoVK9Z7rPW1W6a5kvnsdsqzkDLOaZF9lLNlgk9fddrDTRdO87b+qaw6cndUfOq1kNuk
sGLFihUrVqxYsWLFep81dyBl74TIzUk9Zh2ZpAkiEqRRLHO24wQtfvcsUiPMnqHRhweynXN2aHAN
9qsDNFasWLFixYoVK1asWG+wOtMwdQTSeNU8uAuCj0bNzgrZmOFEJlGHqGYRRdZUvAKSXh3driyc
GFdtgbrq5NY6XDW+sj8LK1asWLFixYoVK1as32LN3U55sKkrnKuSwYXQWcZsrk9EimqrVi+OjH8q
wnFTZ9ddqwQ6syNez+ncph1Xw3+XL/RmxooVK1asWLFixYoV6/dYfSKqmyVkDNPaIz4ckJoF0k5v
ZAlEuHeaq52HCyFOMiPbs4U3TmVuoyqxT0eH3CB1ejljxYoVK1asWLFixYr1J62/5YMVK1asWLFi
xYoV66+y/gXUjzCMvKqElAAAAABJRU5ErkJggg==</izvorni_sadrzaj>
    <derivirana_varijabla naziv="DomainObject.Barcode_1">iVBORw0KGgoAAAANSUhEUgAABVUAAAFBAQAAAABf6XKMAAAEV0lEQVR42u3dQW4bMQyFYQE6gI+k
q+tIXnYxACu9R8pxs0kXySDAbwTtZDwjfcqOoCi2+DWfPw0rVqxYsWLFihUr1oimz/WY1yOudaWL
9X9/rpsRz7Ge2zfbWDcjZntEj7jq33V/3dxPxux6uO9npsaZLd9aI+RP7GHXk2uiPd3+VSP4xTXC
HrZp0v3Zv66ba3ysWLFixYoVK1asWLH+mNVP75efW3Zppq4LvTm7XzHFr0TptTwJhul+ff3a9G3X
tWZpubbnyNEk3lPoJlasWLFixYoVK1asWG+z6t9QgGGrvtL9daGQo1WEo+s9xyZq3HplD72+6npd
T8oaCl00Ti5ewYxn2WvQ+vUMVqxYsWLFihUrVqxY77NKVsGGcxLTAYmyFEPQIUc486FIZjZnQZ7D
jylXoSjo6RBI4+RFOBHiX7XOkWkPhz15jRUrVqxYsWLFihUr1hutyXKIErm9qXIbuYDItEdaM9sR
GaKMikyGoxevMPdFVfTioOjEP/oDzboIb5bCihUrVqxYsWLFihXrLdauTUhOSDhF4RIIzTpPYYPm
8xpGXWtQLdLZi37o3hSV4zQ/U463DIrX4IgIK1asWLFixYoVK1as91gVhziEqNyGbqoE4nKhQlSp
s3ISLqj2ItcEOwJxaiS8+OFERa8FNJdVe+Uap2dg8yqf8LYnrFixYsWKFStWrFix3mPVlJe3Jbki
QtGLowsfiuSJ/UpFJq58Hp7jqicd6mTdtRDOmjhKuVwXXUMZrczK/+Q2sGLFihUrVqxYsWLF+g1W
b11SQNLqYKOsnX7lNpSxaF6YcJ7AVscwLniuBUc5hjZRzV4JkjyqyaFL+DjXsyqsWLFixYoVK1as
WLHeYh0nfpC4Xad6OX8yXdHz0NVst5C5kPd0yD810tVrYfgMptNc4dzpmQ7Jjg5YsWLFihUrVqxY
sWK9x5pRx1S6orn+2RuYqi5aG5tOqbOPT22t8iJZ/BzObThp4QZsSnJc9aR7KrxVYjfXWoye0IEV
K1asWLFixYoVK9Z7rPW1W6a5kvnsdsqzkDLOaZF9lLNlgk9fddrDTRdO87b+qaw6cndUfOq1kNuk
sGLFihUrVqxYsWLFep81dyBl74TIzUk9Zh2ZpAkiEqRRLHO24wQtfvcsUiPMnqHRhweynXN2aHAN
9qsDNFasWLFixYoVK1asWG+wOtMwdQTSeNU8uAuCj0bNzgrZmOFEJlGHqGYRRdZUvAKSXh3driyc
GFdtgbrq5NY6XDW+sj8LK1asWLFixYoVK1as32LN3U55sKkrnKuSwYXQWcZsrk9EimqrVi+OjH8q
wnFTZ9ddqwQ6syNez+ncph1Xw3+XL/RmxooVK1asWLFixYoV6/dYfSKqmyVkDNPaIz4ckJoF0k5v
ZAlEuHeaq52HCyFOMiPbs4U3TmVuoyqxT0eH3CB1ejljxYoVK1asWLFixYr1J62/5YMVK1asWLFi
xYoV66+y/gXUjzCMvKqElAAAAABJRU5ErkJggg==</derivirana_varijabla>
  </DomainObject.Barcode>
  <DomainObject.Predmet.PristojbeDatumRokPlacanja>
    <izvorni_sadrzaj>30. lipnja 2016.</izvorni_sadrzaj>
    <derivirana_varijabla naziv="DomainObject.Predmet.PristojbeDatumRokPlacanja_1">30. lipnja 2016.</derivirana_varijabla>
  </DomainObject.Predmet.PristojbeDatumRokPlacanja>
  <DomainObject.Predmet.PristojbeNazivVrste>
    <izvorni_sadrzaj>Pristojbe iz predmeta St-1509/2016, TS ZG</izvorni_sadrzaj>
    <derivirana_varijabla naziv="DomainObject.Predmet.PristojbeNazivVrste_1">Pristojbe iz predmeta St-1509/2016,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7E4AB-9A6B-4E77-88C5-B5CB56303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443</properties:Words>
  <properties:Characters>2541</properties:Characters>
  <properties:Lines>81</properties:Lines>
  <properties:Paragraphs>40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Vinka Mihalinčić</cp:lastModifiedBy>
  <cp:lastPrinted>2016-06-16T08:17:00Z</cp:lastPrinted>
  <dcterms:modified xmlns:xsi="http://www.w3.org/2001/XMLSchema-instance" xsi:type="dcterms:W3CDTF">2016-06-16T08:17:00Z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St-1509/2016-23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