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cdad" w14:paraId="827cda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613B1D">
        <w:t>70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613B1D">
        <w:t xml:space="preserve">BONLAIT društvo s ograničenom odgovornošću za trgovinu i </w:t>
      </w:r>
      <w:r w:rsidR="0049786B">
        <w:t>usluge</w:t>
      </w:r>
      <w:r w:rsidR="00D70554" w:rsidRPr="002236A1">
        <w:t xml:space="preserve">, </w:t>
      </w:r>
      <w:r w:rsidR="00613B1D">
        <w:t>Sesvete Ulica Radovana Nikšića 3</w:t>
      </w:r>
      <w:r w:rsidR="00D70554" w:rsidRPr="002236A1">
        <w:t>, MBS 08</w:t>
      </w:r>
      <w:r w:rsidR="00613B1D">
        <w:t>0</w:t>
      </w:r>
      <w:r w:rsidR="00152DC7">
        <w:t>8</w:t>
      </w:r>
      <w:r w:rsidR="00065EE0">
        <w:t>94350</w:t>
      </w:r>
      <w:r w:rsidR="00D70554" w:rsidRPr="002236A1">
        <w:t xml:space="preserve">, OIB </w:t>
      </w:r>
      <w:r w:rsidR="00065EE0">
        <w:t>27144661104</w:t>
      </w:r>
      <w:r w:rsidR="00D70554">
        <w:t xml:space="preserve">, </w:t>
      </w:r>
      <w:r w:rsidR="00D70554" w:rsidRPr="0041082E">
        <w:t xml:space="preserve">dana </w:t>
      </w:r>
      <w:r w:rsidR="0006605B">
        <w:t>2</w:t>
      </w:r>
      <w:r w:rsidR="003473B0">
        <w:t>8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065EE0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065EE0" w:rsidRPr="00065EE0">
        <w:t>BONLAIT društvo s ograničenom odgovornošću za trgovinu i usluge, Sesvete Ulica Radovana Nikšića 3, MBS 080894350, OIB 27144661104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065EE0">
        <w:t>Željko Rupčić, Đakovo</w:t>
      </w:r>
      <w:r w:rsidR="00932D61">
        <w:t>, Božidara Adžije 58</w:t>
      </w:r>
      <w:r w:rsidRPr="00275D0E">
        <w:t xml:space="preserve">, OIB </w:t>
      </w:r>
      <w:r w:rsidR="00932D61">
        <w:t>31017026540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D753F">
        <w:t>29</w:t>
      </w:r>
      <w:r>
        <w:t>.01.2019.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5F5B2E" w:rsidP="005F5B2E" w:rsidR="005F5B2E">
      <w:pPr>
        <w:pStyle w:val="Odlomakpopisa"/>
      </w:pPr>
    </w:p>
    <w:p w:rsidRDefault="005F5B2E" w:rsidP="005F5B2E" w:rsidR="005F5B2E">
      <w:pPr>
        <w:ind w:left="720"/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065EE0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065EE0" w:rsidRPr="00065EE0">
        <w:t>BONLAIT društvo s ograničenom odgovornošću za trgovinu i usluge, Sesvete Ulica Radovana Nikšića 3, MBS 080894350, OIB 27144661104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9D753F" w:rsidP="006410C4" w:rsidR="006410C4">
      <w:pPr>
        <w:ind w:firstLine="720" w:left="2160"/>
      </w:pPr>
      <w:r>
        <w:t>5</w:t>
      </w:r>
      <w:r w:rsidR="006410C4">
        <w:t xml:space="preserve">. </w:t>
      </w:r>
      <w:r>
        <w:t>veljače</w:t>
      </w:r>
      <w:r w:rsidR="006410C4">
        <w:t xml:space="preserve"> 2019. u </w:t>
      </w:r>
      <w:r w:rsidR="00C105EE">
        <w:t>10</w:t>
      </w:r>
      <w:r w:rsidR="006410C4">
        <w:t>,</w:t>
      </w:r>
      <w:r w:rsidR="00810DEA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9D753F">
        <w:t>1</w:t>
      </w:r>
      <w:r>
        <w:t>2.0</w:t>
      </w:r>
      <w:r w:rsidR="00C105EE">
        <w:t>3</w:t>
      </w:r>
      <w:r>
        <w:t>.2018. zaprimljen je na Trgovačkom sudu u Zagrebu prijedlog FINE Regionalni centar Zagreb, Klasa: 110-07/18-01/04 Ur. broj 04-06-18-</w:t>
      </w:r>
      <w:r w:rsidR="0008739A">
        <w:t>112</w:t>
      </w:r>
      <w:r w:rsidR="00810DEA">
        <w:t>3</w:t>
      </w:r>
      <w:r>
        <w:t xml:space="preserve"> od </w:t>
      </w:r>
      <w:r w:rsidR="0008739A">
        <w:t>8</w:t>
      </w:r>
      <w:r>
        <w:t>.0</w:t>
      </w:r>
      <w:r w:rsidR="0008739A">
        <w:t>3</w:t>
      </w:r>
      <w:r>
        <w:t xml:space="preserve">.2018. godine, za otvaranje stečajnog postupka nad dužnikom </w:t>
      </w:r>
      <w:r w:rsidR="00065EE0" w:rsidRPr="00065EE0">
        <w:t>BONLAIT društvo s ograničenom odgovornošću za trgovinu i usluge, Sesvete Ulica Radovana Nikšića 3, MBS 080894350, OIB 27144661104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08739A">
        <w:t>7</w:t>
      </w:r>
      <w:r>
        <w:t>.0</w:t>
      </w:r>
      <w:r w:rsidR="0008739A">
        <w:t>3</w:t>
      </w:r>
      <w:r>
        <w:t xml:space="preserve">.2018. dužnik u Očevidniku redoslijeda osnova za plaćanje ima evidentirane neizvršene osnove za plaćanje u neprekinutom razdoblju od </w:t>
      </w:r>
      <w:r w:rsidR="005F5B2E">
        <w:t>5</w:t>
      </w:r>
      <w:r>
        <w:t>0</w:t>
      </w:r>
      <w:r w:rsidR="005F5B2E">
        <w:t>5</w:t>
      </w:r>
      <w:r>
        <w:t xml:space="preserve"> dana, u ukupnom iznosu od </w:t>
      </w:r>
      <w:r w:rsidR="005F5B2E">
        <w:t>5</w:t>
      </w:r>
      <w:r w:rsidR="0008739A">
        <w:t>1.</w:t>
      </w:r>
      <w:r w:rsidR="005F5B2E">
        <w:t>0</w:t>
      </w:r>
      <w:r w:rsidR="0008739A">
        <w:t>5</w:t>
      </w:r>
      <w:r w:rsidR="005F5B2E">
        <w:t>4</w:t>
      </w:r>
      <w:r w:rsidR="0008739A">
        <w:t>,</w:t>
      </w:r>
      <w:r w:rsidR="005F5B2E">
        <w:t>54</w:t>
      </w:r>
      <w:r>
        <w:t xml:space="preserve"> kn, u koji iznos je uračunata kamata i naknada FINE za provedbe ovrhe na novčanim sredstvima dužnika. Navodi da dužnik ima </w:t>
      </w:r>
      <w:r w:rsidR="007C0EBF">
        <w:t>1</w:t>
      </w:r>
      <w:r>
        <w:t xml:space="preserve"> zaposlen</w:t>
      </w:r>
      <w:r w:rsidR="007C0EBF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7C0EBF">
        <w:t>7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5F5B2E">
        <w:t>ne</w:t>
      </w:r>
      <w:r>
        <w:t xml:space="preserve">ma zaplijenjena novčana sredstva na dan </w:t>
      </w:r>
      <w:r w:rsidR="007C0EBF">
        <w:t>7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 w:rsidR="00955070">
        <w:t>8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5F5B2E">
        <w:t>i</w:t>
      </w:r>
      <w:r>
        <w:t xml:space="preserve"> stečajn</w:t>
      </w:r>
      <w:r w:rsidR="005F5B2E">
        <w:t>i</w:t>
      </w:r>
      <w:r>
        <w:t xml:space="preserve"> upravitelj </w:t>
      </w:r>
      <w:r w:rsidR="005F5B2E">
        <w:t>Željko Rupčić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B23ACA">
        <w:t>Marina Džalto, Sesvete, Radovana Nikšića 3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55CC9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613B1D">
      <w:t>70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5EE0"/>
    <w:rsid w:val="0006605B"/>
    <w:rsid w:val="00071806"/>
    <w:rsid w:val="000817DB"/>
    <w:rsid w:val="00084DCC"/>
    <w:rsid w:val="0008739A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0B62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5CC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5B2E"/>
    <w:rsid w:val="005F6182"/>
    <w:rsid w:val="00604BA2"/>
    <w:rsid w:val="00611430"/>
    <w:rsid w:val="00613B1D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34D7"/>
    <w:rsid w:val="00810DEA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2D61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3ACA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C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C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C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St-1770/2018</izvorni_sadrzaj>
    <derivirana_varijabla naziv="DomainObject.Predmet.OznakaBroj_1">St-1770/2018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BONLAIT d.o.o.</izvorni_sadrzaj>
    <derivirana_varijabla naziv="DomainObject.Predmet.ProtustrankaFormated_1">  BONLAIT d.o.o.</derivirana_varijabla>
  </DomainObject.Predmet.ProtustrankaFormated>
  <DomainObject.Predmet.ProtustrankaFormatedOIB>
    <izvorni_sadrzaj>  BONLAIT d.o.o., OIB 27144661104</izvorni_sadrzaj>
    <derivirana_varijabla naziv="DomainObject.Predmet.ProtustrankaFormatedOIB_1">  BONLAIT d.o.o., OIB 27144661104</derivirana_varijabla>
  </DomainObject.Predmet.ProtustrankaFormatedOIB>
  <DomainObject.Predmet.ProtustrankaFormatedWithAdress>
    <izvorni_sadrzaj> BONLAIT d.o.o., Ulica Radovana Nikšića 3, 10360 Sesvete</izvorni_sadrzaj>
    <derivirana_varijabla naziv="DomainObject.Predmet.ProtustrankaFormatedWithAdress_1"> BONLAIT d.o.o., Ulica Radovana Nikšića 3, 10360 Sesvete</derivirana_varijabla>
  </DomainObject.Predmet.ProtustrankaFormatedWithAdress>
  <DomainObject.Predmet.ProtustrankaFormatedWithAdressOIB>
    <izvorni_sadrzaj> BONLAIT d.o.o., OIB 27144661104, Ulica Radovana Nikšića 3, 10360 Sesvete</izvorni_sadrzaj>
    <derivirana_varijabla naziv="DomainObject.Predmet.ProtustrankaFormatedWithAdressOIB_1"> BONLAIT d.o.o., OIB 27144661104, Ulica Radovana Nikšića 3, 10360 Sesvete</derivirana_varijabla>
  </DomainObject.Predmet.ProtustrankaFormatedWithAdressOIB>
  <DomainObject.Predmet.ProtustrankaWithAdress>
    <izvorni_sadrzaj>BONLAIT d.o.o. Ulica Radovana Nikšića 3, 10360 Sesvete</izvorni_sadrzaj>
    <derivirana_varijabla naziv="DomainObject.Predmet.ProtustrankaWithAdress_1">BONLAIT d.o.o. Ulica Radovana Nikšića 3, 10360 Sesvete</derivirana_varijabla>
  </DomainObject.Predmet.ProtustrankaWithAdress>
  <DomainObject.Predmet.ProtustrankaWithAdressOIB>
    <izvorni_sadrzaj>BONLAIT d.o.o., OIB 27144661104, Ulica Radovana Nikšića 3, 10360 Sesvete</izvorni_sadrzaj>
    <derivirana_varijabla naziv="DomainObject.Predmet.ProtustrankaWithAdressOIB_1">BONLAIT d.o.o., OIB 27144661104, Ulica Radovana Nikšića 3, 10360 Sesvete</derivirana_varijabla>
  </DomainObject.Predmet.ProtustrankaWithAdressOIB>
  <DomainObject.Predmet.ProtustrankaNazivFormated>
    <izvorni_sadrzaj>BONLAIT d.o.o.</izvorni_sadrzaj>
    <derivirana_varijabla naziv="DomainObject.Predmet.ProtustrankaNazivFormated_1">BONLAIT d.o.o.</derivirana_varijabla>
  </DomainObject.Predmet.ProtustrankaNazivFormated>
  <DomainObject.Predmet.ProtustrankaNazivFormatedOIB>
    <izvorni_sadrzaj>BONLAIT d.o.o., OIB 27144661104</izvorni_sadrzaj>
    <derivirana_varijabla naziv="DomainObject.Predmet.ProtustrankaNazivFormatedOIB_1">BONLAIT d.o.o., OIB 27144661104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BONLAIT d.o.o.</item>
    </izvorni_sadrzaj>
    <derivirana_varijabla naziv="DomainObject.Predmet.ProtuStrankaListFormated_1">
      <item>BONLAIT d.o.o.</item>
    </derivirana_varijabla>
  </DomainObject.Predmet.ProtuStrankaListFormated>
  <DomainObject.Predmet.ProtuStrankaListFormatedOIB>
    <izvorni_sadrzaj>
      <item>BONLAIT d.o.o., OIB 27144661104</item>
    </izvorni_sadrzaj>
    <derivirana_varijabla naziv="DomainObject.Predmet.ProtuStrankaListFormatedOIB_1">
      <item>BONLAIT d.o.o., OIB 27144661104</item>
    </derivirana_varijabla>
  </DomainObject.Predmet.ProtuStrankaListFormatedOIB>
  <DomainObject.Predmet.ProtuStrankaListFormatedWithAdress>
    <izvorni_sadrzaj>
      <item>BONLAIT d.o.o., Ulica Radovana Nikšića 3, 10360 Sesvete</item>
    </izvorni_sadrzaj>
    <derivirana_varijabla naziv="DomainObject.Predmet.ProtuStrankaListFormatedWithAdress_1">
      <item>BONLAIT d.o.o., Ulica Radovana Nikšića 3, 10360 Sesvete</item>
    </derivirana_varijabla>
  </DomainObject.Predmet.ProtuStrankaListFormatedWithAdress>
  <DomainObject.Predmet.ProtuStrankaListFormatedWithAdressOIB>
    <izvorni_sadrzaj>
      <item>BONLAIT d.o.o., OIB 27144661104, Ulica Radovana Nikšića 3, 10360 Sesvete</item>
    </izvorni_sadrzaj>
    <derivirana_varijabla naziv="DomainObject.Predmet.ProtuStrankaListFormatedWithAdressOIB_1">
      <item>BONLAIT d.o.o., OIB 27144661104, Ulica Radovana Nikšića 3, 10360 Sesvete</item>
    </derivirana_varijabla>
  </DomainObject.Predmet.ProtuStrankaListFormatedWithAdressOIB>
  <DomainObject.Predmet.ProtuStrankaListNazivFormated>
    <izvorni_sadrzaj>
      <item>BONLAIT d.o.o.</item>
    </izvorni_sadrzaj>
    <derivirana_varijabla naziv="DomainObject.Predmet.ProtuStrankaListNazivFormated_1">
      <item>BONLAIT d.o.o.</item>
    </derivirana_varijabla>
  </DomainObject.Predmet.ProtuStrankaListNazivFormated>
  <DomainObject.Predmet.ProtuStrankaListNazivFormatedOIB>
    <izvorni_sadrzaj>
      <item>BONLAIT d.o.o., OIB 27144661104</item>
    </izvorni_sadrzaj>
    <derivirana_varijabla naziv="DomainObject.Predmet.ProtuStrankaListNazivFormatedOIB_1">
      <item>BONLAIT d.o.o., OIB 27144661104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BONLAIT d.o.o.</izvorni_sadrzaj>
    <derivirana_varijabla naziv="DomainObject.Predmet.ProtustrankaIDrugi_1">BONLAIT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BONLAIT d.o.o., OIB 27144661104, Ulica Radovana Nikšića 3, 10360 Sesvete</izvorni_sadrzaj>
    <derivirana_varijabla naziv="DomainObject.Predmet.ProtustrankaIDrugiAdressOIB_1">BONLAIT d.o.o., OIB 27144661104, Ulica Radovana Nikšića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BONLAIT d.o.o.</item>
      <item>FINA Regionalni centar Zagreb</item>
    </izvorni_sadrzaj>
    <derivirana_varijabla naziv="DomainObject.Predmet.SudioniciListNaziv_1">
      <item>BONLAIT d.o.o.</item>
      <item>FINA Regionalni centar Zagreb</item>
    </derivirana_varijabla>
  </DomainObject.Predmet.SudioniciListNaziv>
  <DomainObject.Predmet.SudioniciListAdressOIB>
    <izvorni_sadrzaj>
      <item>BONLAIT d.o.o., OIB 27144661104, Ulica Radovana Nikšića 3,10360 Sesvete</item>
      <item>FINA Regionalni centar Zagreb, OIB 85821130368, Trg svibanjskih žrtava 1995. br. 1,10000 Zagreb</item>
    </izvorni_sadrzaj>
    <derivirana_varijabla naziv="DomainObject.Predmet.SudioniciListAdressOIB_1">
      <item>BONLAIT d.o.o., OIB 27144661104, Ulica Radovana Nikšića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27144661104</item>
      <item>, OIB 85821130368</item>
    </izvorni_sadrzaj>
    <derivirana_varijabla naziv="DomainObject.Predmet.SudioniciListNazivOIB_1">
      <item>, OIB 27144661104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1EE81-FC0A-427B-8AEE-3C46B6DE7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705</properties:Words>
  <properties:Characters>3908</properties:Characters>
  <properties:Lines>121</properties:Lines>
  <properties:Paragraphs>36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2018-12-28T11:24:00Z</dcterms:modified>
  <cp:revision>61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