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fb5a" w14:paraId="339fb5a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8B6170">
        <w:t>8</w:t>
      </w:r>
      <w:r w:rsidR="00845837">
        <w:t>68</w:t>
      </w:r>
      <w:r w:rsidR="00335F93">
        <w:t>/1</w:t>
      </w:r>
      <w:r w:rsidR="00D86986">
        <w:t>8</w:t>
      </w:r>
      <w:r w:rsidR="00335F93">
        <w:t>-</w:t>
      </w:r>
      <w:r w:rsidR="00845837">
        <w:t>9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845837" w:rsidRPr="00845837">
        <w:t>Trgovački sud u Osijeku, po sucu mr. sc. Tihomiru Kovačeviću, kao stečajnom sucu, povodom prijedloga RH, MF, PU, Područni ured Vukovar zastupana po ŽDO u Vukovaru, OIB 18683136487 za otvaranje stečajnog postupka nad dužnikom STANOGRADNJA j.d.o.o. za graditeljstvo, trgovinu i usluge, Andrijaševci, Ljudevita Gaja 9, MBS 030185037, OIB 34585299021</w:t>
      </w:r>
      <w:r w:rsidR="00514F01" w:rsidRPr="0041082E">
        <w:t xml:space="preserve">, dana </w:t>
      </w:r>
      <w:r w:rsidR="003014F4">
        <w:t>1</w:t>
      </w:r>
      <w:r w:rsidR="00845837">
        <w:t>3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845837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845837" w:rsidRPr="00845837">
        <w:t>STANOGRADNJA j.d.o.o. za graditeljstvo, trgovinu i usluge, Andrijaševci, Ljudevita Gaja 9, MBS 030185037, OIB 34585299021</w:t>
      </w:r>
      <w:r>
        <w:t>s pozivom na broj HR05 272-</w:t>
      </w:r>
      <w:r w:rsidR="003014F4">
        <w:t>8</w:t>
      </w:r>
      <w:r w:rsidR="00C2469F">
        <w:t>68</w:t>
      </w:r>
      <w:r>
        <w:t>-1</w:t>
      </w:r>
      <w:r w:rsidR="00D86986">
        <w:t>8</w:t>
      </w:r>
      <w:r>
        <w:t xml:space="preserve"> kod Hrvatske poštanske banke iznos od </w:t>
      </w:r>
      <w:r w:rsidR="00C2469F">
        <w:rPr>
          <w:color w:val="000000"/>
        </w:rPr>
        <w:t>26.690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C2469F" w:rsidP="00C2469F" w:rsidR="00C2469F">
      <w:pPr>
        <w:ind w:firstLine="720"/>
        <w:jc w:val="both"/>
      </w:pPr>
      <w:r>
        <w:t xml:space="preserve">Dana 2.02.2018. zaprimljen je na ovome sudu zahtjev FINE Regionalni centar Osijek, Podružnica Osijek, klasa: 110-07/18-01/04 Ur. broj 04-06-18-532 od 1.02.2018. godine, za provedbu skraćenog stečajnog postupka nad dužnikom </w:t>
      </w:r>
      <w:r w:rsidRPr="00D65F36">
        <w:t>STANOGRADNJA j.d.o.o. za graditeljstvo, trgovinu i usluge, Andrijaševci, Ljudevita Gaja 9, MBS 030185037, OIB 34585299021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C2469F" w:rsidP="00C2469F" w:rsidR="00C2469F">
      <w:pPr>
        <w:ind w:firstLine="720"/>
        <w:jc w:val="both"/>
      </w:pPr>
    </w:p>
    <w:p w:rsidRDefault="00C2469F" w:rsidP="00C2469F" w:rsidR="00C2469F">
      <w:pPr>
        <w:ind w:firstLine="720"/>
        <w:jc w:val="both"/>
      </w:pPr>
      <w:r>
        <w:lastRenderedPageBreak/>
        <w:t>U prijedlogu je navela da na dan 31.01.2018. dužnik u Očevidniku redoslijeda osnova za plaćanje ima evidentirane neizvršene osnove za plaćanje u neprekinutom razdoblju od 120 dana, u ukupnom iznosu od 70.839,98 kn, u koji iznos je uračunata kamata i naknada FINE za provedbe ovrhe na novčanim sredstvima dužnika. Navodi da dužnik nema zaposlenih radnika.</w:t>
      </w:r>
    </w:p>
    <w:p w:rsidRDefault="00C2469F" w:rsidP="00C2469F" w:rsidR="00C2469F">
      <w:pPr>
        <w:ind w:firstLine="720"/>
        <w:jc w:val="both"/>
      </w:pPr>
    </w:p>
    <w:p w:rsidRDefault="00C2469F" w:rsidP="00C2469F" w:rsidR="00C2469F">
      <w:pPr>
        <w:ind w:firstLine="720"/>
        <w:jc w:val="both"/>
      </w:pPr>
      <w:r>
        <w:t xml:space="preserve">Dostavlja popis računa i oročenih novčanih sredstava na dan </w:t>
      </w:r>
      <w:r w:rsidRPr="00D65F36">
        <w:t>31.01.2018</w:t>
      </w:r>
      <w:r>
        <w:t>., te navodi da na temelju čl. 112. st. 5. SZ dužnik na ime predujma za namirenje troškova stečajnog postupka nema zaplijenjena novčana sredstva.</w:t>
      </w:r>
    </w:p>
    <w:p w:rsidRDefault="00C2469F" w:rsidP="00C2469F" w:rsidR="00C2469F">
      <w:pPr>
        <w:ind w:firstLine="720"/>
        <w:jc w:val="both"/>
      </w:pPr>
    </w:p>
    <w:p w:rsidRDefault="00C2469F" w:rsidP="00E6746A" w:rsidR="00E6746A">
      <w:pPr>
        <w:ind w:firstLine="720"/>
        <w:jc w:val="both"/>
      </w:pPr>
      <w:r>
        <w:t>Dana 14.02.2018. sud je zaprimio prijedlog RH, MF, PU za otvaranje stečajnog postupka nad predmetnim dužnikom, te je sud obustavio skraćeni stečajni postupak, te postupak nastavio po općim odredbama SZ.</w:t>
      </w:r>
    </w:p>
    <w:p w:rsidRDefault="00E6746A" w:rsidP="00E6746A" w:rsidR="00E6746A">
      <w:pPr>
        <w:ind w:firstLine="720"/>
        <w:jc w:val="both"/>
      </w:pPr>
    </w:p>
    <w:p w:rsidRDefault="00514F01" w:rsidP="00EC148A" w:rsidR="00846A27">
      <w:pPr>
        <w:ind w:firstLine="720"/>
        <w:jc w:val="both"/>
      </w:pPr>
      <w:r w:rsidRPr="00E6746A">
        <w:t xml:space="preserve">Na ročištu radi izjašnjenja o prijedlogu za otvaranje stečajnog postupka i ročišta radi rasprave o uvjetima za otvaranje stečajnog postupka nad dužnikom, održanom </w:t>
      </w:r>
      <w:r w:rsidR="003014F4" w:rsidRPr="00E6746A">
        <w:t>1</w:t>
      </w:r>
      <w:r w:rsidR="00C2469F" w:rsidRPr="00E6746A">
        <w:t>3</w:t>
      </w:r>
      <w:r w:rsidRPr="00E6746A">
        <w:t>.0</w:t>
      </w:r>
      <w:r w:rsidR="0061105B" w:rsidRPr="00E6746A">
        <w:t>9</w:t>
      </w:r>
      <w:r w:rsidRPr="00E6746A">
        <w:t>.2018.  godine, privremen</w:t>
      </w:r>
      <w:r w:rsidR="00FD02E7" w:rsidRPr="00E6746A">
        <w:t>a</w:t>
      </w:r>
      <w:r w:rsidRPr="00E6746A">
        <w:t xml:space="preserve"> stečajn</w:t>
      </w:r>
      <w:r w:rsidR="00FD02E7" w:rsidRPr="00E6746A">
        <w:t>a</w:t>
      </w:r>
      <w:r w:rsidRPr="00E6746A">
        <w:t xml:space="preserve"> upravitelj</w:t>
      </w:r>
      <w:r w:rsidR="00FD02E7" w:rsidRPr="00E6746A">
        <w:t>ica</w:t>
      </w:r>
      <w:r w:rsidRPr="00E6746A">
        <w:t xml:space="preserve"> je izloži</w:t>
      </w:r>
      <w:r w:rsidR="00FD02E7" w:rsidRPr="00E6746A">
        <w:t>la</w:t>
      </w:r>
      <w:r w:rsidRPr="00E6746A">
        <w:t xml:space="preserve"> svoje pisano izvješće od </w:t>
      </w:r>
      <w:r w:rsidR="00C2469F" w:rsidRPr="00E6746A">
        <w:t>5</w:t>
      </w:r>
      <w:r w:rsidRPr="00E6746A">
        <w:t>.0</w:t>
      </w:r>
      <w:r w:rsidR="00D01475" w:rsidRPr="00E6746A">
        <w:t>9</w:t>
      </w:r>
      <w:r w:rsidRPr="00E6746A">
        <w:t xml:space="preserve">.2018. godine koje se nalazi u spisu na listu broj </w:t>
      </w:r>
      <w:r w:rsidR="00C2469F" w:rsidRPr="00E6746A">
        <w:t>25</w:t>
      </w:r>
      <w:r w:rsidRPr="00E6746A">
        <w:t>-</w:t>
      </w:r>
      <w:r w:rsidR="0074465A" w:rsidRPr="00E6746A">
        <w:t>2</w:t>
      </w:r>
      <w:r w:rsidR="00C2469F" w:rsidRPr="00E6746A">
        <w:t>8</w:t>
      </w:r>
      <w:r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7B595B">
        <w:t>i</w:t>
      </w:r>
      <w:r w:rsidRPr="00E6746A">
        <w:t>ma imovin</w:t>
      </w:r>
      <w:r w:rsidR="004202D9" w:rsidRPr="00E6746A">
        <w:t xml:space="preserve">u </w:t>
      </w:r>
      <w:r w:rsidR="007B595B">
        <w:t xml:space="preserve">neznatne vrijednosti </w:t>
      </w:r>
      <w:r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E6746A" w:rsidRPr="00E6746A">
        <w:t xml:space="preserve">26.690,00 </w:t>
      </w:r>
      <w:r w:rsidR="00240F73" w:rsidRPr="00E6746A">
        <w:t xml:space="preserve">kn </w:t>
      </w:r>
      <w:r w:rsidR="007F6BA7" w:rsidRPr="00E6746A">
        <w:t xml:space="preserve">i to </w:t>
      </w:r>
      <w:r w:rsidR="00E6746A">
        <w:rPr>
          <w:rFonts w:eastAsia="Courier New"/>
        </w:rPr>
        <w:t>k</w:t>
      </w:r>
      <w:r w:rsidR="00E6746A" w:rsidRPr="00E6746A">
        <w:rPr>
          <w:rFonts w:eastAsia="Courier New"/>
        </w:rPr>
        <w:t>njigo</w:t>
      </w:r>
      <w:r w:rsidR="00E6746A">
        <w:rPr>
          <w:rFonts w:eastAsia="Courier New"/>
        </w:rPr>
        <w:t>vodstvene usluge-u stečaju u iznosu od 3.000,00 kn, p</w:t>
      </w:r>
      <w:r w:rsidR="00E6746A" w:rsidRPr="00AE76E0">
        <w:rPr>
          <w:rFonts w:eastAsia="Courier New"/>
        </w:rPr>
        <w:t>latni promet (otvaranje i zatvaranje računa,</w:t>
      </w:r>
      <w:r w:rsidR="00E6746A">
        <w:rPr>
          <w:rFonts w:eastAsia="Courier New"/>
        </w:rPr>
        <w:t xml:space="preserve"> Usluge platnog prometa) u iznosu od </w:t>
      </w:r>
      <w:r w:rsidR="00E6746A" w:rsidRPr="00D03467">
        <w:rPr>
          <w:rFonts w:eastAsia="Courier New"/>
        </w:rPr>
        <w:t>540,00 kn</w:t>
      </w:r>
      <w:r w:rsidR="00DB41DD">
        <w:rPr>
          <w:rFonts w:eastAsia="Courier New"/>
        </w:rPr>
        <w:t xml:space="preserve">, izrada žiga u iznosu od </w:t>
      </w:r>
      <w:r w:rsidR="00E6746A" w:rsidRPr="00AE76E0">
        <w:rPr>
          <w:rFonts w:eastAsia="Courier New"/>
        </w:rPr>
        <w:t>150,00 kn</w:t>
      </w:r>
      <w:r w:rsidR="00DB41DD">
        <w:rPr>
          <w:rFonts w:eastAsia="Courier New"/>
        </w:rPr>
        <w:t>, n</w:t>
      </w:r>
      <w:r w:rsidR="00E6746A" w:rsidRPr="00AE76E0">
        <w:rPr>
          <w:rFonts w:eastAsia="Courier New"/>
        </w:rPr>
        <w:t>aknada troškova stečajnom upravitelju</w:t>
      </w:r>
      <w:r w:rsidR="00E6746A">
        <w:rPr>
          <w:rFonts w:eastAsia="Courier New"/>
        </w:rPr>
        <w:t xml:space="preserve"> </w:t>
      </w:r>
      <w:r w:rsidR="00E6746A" w:rsidRPr="00D03467">
        <w:rPr>
          <w:rFonts w:eastAsia="Courier New"/>
        </w:rPr>
        <w:t xml:space="preserve">(poštanski troškovi, takse, putni </w:t>
      </w:r>
      <w:r w:rsidR="00DB41DD">
        <w:rPr>
          <w:rFonts w:eastAsia="Courier New"/>
        </w:rPr>
        <w:t xml:space="preserve">troškovi) u iznosu od </w:t>
      </w:r>
      <w:r w:rsidR="00EC148A">
        <w:rPr>
          <w:rFonts w:eastAsia="Courier New"/>
        </w:rPr>
        <w:t>2.000,00 kn, n</w:t>
      </w:r>
      <w:r w:rsidR="00E6746A" w:rsidRPr="00AE76E0">
        <w:rPr>
          <w:rFonts w:eastAsia="Courier New"/>
        </w:rPr>
        <w:t xml:space="preserve">agrada stečajnom upravitelju za obavljene poslove </w:t>
      </w:r>
      <w:r w:rsidR="00E6746A" w:rsidRPr="00D03467">
        <w:rPr>
          <w:rFonts w:eastAsia="Courier New"/>
        </w:rPr>
        <w:t>prethodnog i stečajnog postupka</w:t>
      </w:r>
      <w:r w:rsidR="00E6746A">
        <w:rPr>
          <w:rFonts w:eastAsia="Courier New"/>
        </w:rPr>
        <w:t xml:space="preserve"> </w:t>
      </w:r>
      <w:r w:rsidR="00E6746A" w:rsidRPr="00D03467">
        <w:rPr>
          <w:rFonts w:eastAsia="Courier New"/>
        </w:rPr>
        <w:t>prema Uredbi o načinu obračuna i plaćanja</w:t>
      </w:r>
      <w:r w:rsidR="00E6746A">
        <w:rPr>
          <w:rFonts w:eastAsia="Courier New"/>
        </w:rPr>
        <w:t xml:space="preserve"> </w:t>
      </w:r>
      <w:r w:rsidR="00E6746A" w:rsidRPr="00D03467">
        <w:rPr>
          <w:rFonts w:eastAsia="Courier New"/>
        </w:rPr>
        <w:t>nagrad</w:t>
      </w:r>
      <w:r w:rsidR="00EC148A">
        <w:rPr>
          <w:rFonts w:eastAsia="Courier New"/>
        </w:rPr>
        <w:t xml:space="preserve">e stečajnim upraviteljima u iznosu od </w:t>
      </w:r>
      <w:r w:rsidR="00E6746A" w:rsidRPr="00D03467">
        <w:rPr>
          <w:rFonts w:eastAsia="Courier New"/>
        </w:rPr>
        <w:t>20.000,00 kn</w:t>
      </w:r>
      <w:r w:rsidR="00EC148A">
        <w:t xml:space="preserve"> i p</w:t>
      </w:r>
      <w:r w:rsidR="00E6746A" w:rsidRPr="00AE76E0">
        <w:rPr>
          <w:rFonts w:eastAsia="Courier New"/>
        </w:rPr>
        <w:t xml:space="preserve">aušalna pristojba (zakon o sudskim pristojbama) </w:t>
      </w:r>
      <w:r w:rsidR="00EC148A">
        <w:rPr>
          <w:rFonts w:eastAsia="Courier New"/>
        </w:rPr>
        <w:t xml:space="preserve">u iznosu od </w:t>
      </w:r>
      <w:r w:rsidR="00E6746A" w:rsidRPr="00AE76E0">
        <w:rPr>
          <w:rFonts w:eastAsia="Courier New"/>
        </w:rPr>
        <w:t xml:space="preserve">1.000,00 </w:t>
      </w:r>
      <w:r w:rsidR="0074465A">
        <w:t xml:space="preserve"> </w:t>
      </w:r>
      <w:r w:rsidR="00E539AF"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 w:rsidRPr="00F15533">
      <w:pPr>
        <w:jc w:val="center"/>
      </w:pPr>
      <w:r w:rsidRPr="00F15533">
        <w:t xml:space="preserve">U Osijeku </w:t>
      </w:r>
      <w:r w:rsidR="006D33C4">
        <w:t>1</w:t>
      </w:r>
      <w:r w:rsidR="00EC148A">
        <w:t>3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4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845837" w:rsidRPr="00845837">
      <w:t>868/18-9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8648F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2DF0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B595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64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64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4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4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64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64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4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4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St-868/2018</izvorni_sadrzaj>
    <derivirana_varijabla naziv="DomainObject.Predmet.OznakaBroj_1">St-868/2018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STANOGRADNJA j.d.o.o. za graditeljstvo, trgovinu i usluge</izvorni_sadrzaj>
    <derivirana_varijabla naziv="DomainObject.Predmet.ProtustrankaFormated_1">  STANOGRADNJA j.d.o.o. za graditeljstvo, trgovinu i usluge</derivirana_varijabla>
  </DomainObject.Predmet.ProtustrankaFormated>
  <DomainObject.Predmet.ProtustrankaFormatedOIB>
    <izvorni_sadrzaj>  STANOGRADNJA j.d.o.o. za graditeljstvo, trgovinu i usluge, OIB 34585299021</izvorni_sadrzaj>
    <derivirana_varijabla naziv="DomainObject.Predmet.ProtustrankaFormatedOIB_1">  STANOGRADNJA j.d.o.o. za graditeljstvo, trgovinu i usluge, OIB 34585299021</derivirana_varijabla>
  </DomainObject.Predmet.ProtustrankaFormatedOIB>
  <DomainObject.Predmet.ProtustrankaFormatedWithAdress>
    <izvorni_sadrzaj> STANOGRADNJA j.d.o.o. za graditeljstvo, trgovinu i usluge, Ljudevita Gaja 9, 32271 Andrijaševci</izvorni_sadrzaj>
    <derivirana_varijabla naziv="DomainObject.Predmet.ProtustrankaFormatedWithAdress_1"> STANOGRADNJA j.d.o.o. za graditeljstvo, trgovinu i usluge, Ljudevita Gaja 9, 32271 Andrijaševci</derivirana_varijabla>
  </DomainObject.Predmet.ProtustrankaFormatedWithAdress>
  <DomainObject.Predmet.ProtustrankaFormatedWithAdressOIB>
    <izvorni_sadrzaj> STANOGRADNJA j.d.o.o. za graditeljstvo, trgovinu i usluge, OIB 34585299021, Ljudevita Gaja 9, 32271 Andrijaševci</izvorni_sadrzaj>
    <derivirana_varijabla naziv="DomainObject.Predmet.ProtustrankaFormatedWithAdressOIB_1"> STANOGRADNJA j.d.o.o. za graditeljstvo, trgovinu i usluge, OIB 34585299021, Ljudevita Gaja 9, 32271 Andrijaševci</derivirana_varijabla>
  </DomainObject.Predmet.ProtustrankaFormatedWithAdressOIB>
  <DomainObject.Predmet.ProtustrankaWithAdress>
    <izvorni_sadrzaj>STANOGRADNJA j.d.o.o. za graditeljstvo, trgovinu i usluge Ljudevita Gaja 9, 32271 Andrijaševci</izvorni_sadrzaj>
    <derivirana_varijabla naziv="DomainObject.Predmet.ProtustrankaWithAdress_1">STANOGRADNJA j.d.o.o. za graditeljstvo, trgovinu i usluge Ljudevita Gaja 9, 32271 Andrijaševci</derivirana_varijabla>
  </DomainObject.Predmet.ProtustrankaWithAdress>
  <DomainObject.Predmet.ProtustrankaWithAdressOIB>
    <izvorni_sadrzaj>STANOGRADNJA j.d.o.o. za graditeljstvo, trgovinu i usluge, OIB 34585299021, Ljudevita Gaja 9, 32271 Andrijaševci</izvorni_sadrzaj>
    <derivirana_varijabla naziv="DomainObject.Predmet.ProtustrankaWithAdressOIB_1">STANOGRADNJA j.d.o.o. za graditeljstvo, trgovinu i usluge, OIB 34585299021, Ljudevita Gaja 9, 32271 Andrijaševci</derivirana_varijabla>
  </DomainObject.Predmet.ProtustrankaWithAdressOIB>
  <DomainObject.Predmet.ProtustrankaNazivFormated>
    <izvorni_sadrzaj>STANOGRADNJA j.d.o.o. za graditeljstvo, trgovinu i usluge</izvorni_sadrzaj>
    <derivirana_varijabla naziv="DomainObject.Predmet.ProtustrankaNazivFormated_1">STANOGRADNJA j.d.o.o. za graditeljstvo, trgovinu i usluge</derivirana_varijabla>
  </DomainObject.Predmet.ProtustrankaNazivFormated>
  <DomainObject.Predmet.ProtustrankaNazivFormatedOIB>
    <izvorni_sadrzaj>STANOGRADNJA j.d.o.o. za graditeljstvo, trgovinu i usluge, OIB 34585299021</izvorni_sadrzaj>
    <derivirana_varijabla naziv="DomainObject.Predmet.ProtustrankaNazivFormatedOIB_1">STANOGRADNJA j.d.o.o. za graditeljstvo, trgovinu i usluge, OIB 34585299021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STANOGRADNJA j.d.o.o. za graditeljstvo, trgovinu i usluge</item>
    </izvorni_sadrzaj>
    <derivirana_varijabla naziv="DomainObject.Predmet.ProtuStrankaListFormated_1">
      <item>STANOGRADNJA j.d.o.o. za graditeljstvo, trgovinu i usluge</item>
    </derivirana_varijabla>
  </DomainObject.Predmet.ProtuStrankaListFormated>
  <DomainObject.Predmet.ProtuStrankaListFormatedOIB>
    <izvorni_sadrzaj>
      <item>STANOGRADNJA j.d.o.o. za graditeljstvo, trgovinu i usluge, OIB 34585299021</item>
    </izvorni_sadrzaj>
    <derivirana_varijabla naziv="DomainObject.Predmet.ProtuStrankaListFormatedOIB_1">
      <item>STANOGRADNJA j.d.o.o. za graditeljstvo, trgovinu i usluge, OIB 34585299021</item>
    </derivirana_varijabla>
  </DomainObject.Predmet.ProtuStrankaListFormatedOIB>
  <DomainObject.Predmet.ProtuStrankaListFormatedWithAdress>
    <izvorni_sadrzaj>
      <item>STANOGRADNJA j.d.o.o. za graditeljstvo, trgovinu i usluge, Ljudevita Gaja 9, 32271 Andrijaševci</item>
    </izvorni_sadrzaj>
    <derivirana_varijabla naziv="DomainObject.Predmet.ProtuStrankaListFormatedWithAdress_1">
      <item>STANOGRADNJA j.d.o.o. za graditeljstvo, trgovinu i usluge, Ljudevita Gaja 9, 32271 Andrijaševci</item>
    </derivirana_varijabla>
  </DomainObject.Predmet.ProtuStrankaListFormatedWithAdress>
  <DomainObject.Predmet.ProtuStrankaListFormatedWithAdressOIB>
    <izvorni_sadrzaj>
      <item>STANOGRADNJA j.d.o.o. za graditeljstvo, trgovinu i usluge, OIB 34585299021, Ljudevita Gaja 9, 32271 Andrijaševci</item>
    </izvorni_sadrzaj>
    <derivirana_varijabla naziv="DomainObject.Predmet.ProtuStrankaListFormatedWithAdressOIB_1">
      <item>STANOGRADNJA j.d.o.o. za graditeljstvo, trgovinu i usluge, OIB 34585299021, Ljudevita Gaja 9, 32271 Andrijaševci</item>
    </derivirana_varijabla>
  </DomainObject.Predmet.ProtuStrankaListFormatedWithAdressOIB>
  <DomainObject.Predmet.ProtuStrankaListNazivFormated>
    <izvorni_sadrzaj>
      <item>STANOGRADNJA j.d.o.o. za graditeljstvo, trgovinu i usluge</item>
    </izvorni_sadrzaj>
    <derivirana_varijabla naziv="DomainObject.Predmet.ProtuStrankaListNazivFormated_1">
      <item>STANOGRADNJA j.d.o.o. za graditeljstvo, trgovinu i usluge</item>
    </derivirana_varijabla>
  </DomainObject.Predmet.ProtuStrankaListNazivFormated>
  <DomainObject.Predmet.ProtuStrankaListNazivFormatedOIB>
    <izvorni_sadrzaj>
      <item>STANOGRADNJA j.d.o.o. za graditeljstvo, trgovinu i usluge, OIB 34585299021</item>
    </izvorni_sadrzaj>
    <derivirana_varijabla naziv="DomainObject.Predmet.ProtuStrankaListNazivFormatedOIB_1">
      <item>STANOGRADNJA j.d.o.o. za graditeljstvo, trgovinu i usluge, OIB 34585299021</item>
    </derivirana_varijabla>
  </DomainObject.Predmet.ProtuStrankaListNazivFormatedOIB>
  <DomainObject.Predmet.OstaliListFormated>
    <izvorni_sadrzaj>
      <item>Daniel Ikić</item>
    </izvorni_sadrzaj>
    <derivirana_varijabla naziv="DomainObject.Predmet.OstaliListFormated_1">
      <item>Daniel Ikić</item>
    </derivirana_varijabla>
  </DomainObject.Predmet.OstaliListFormated>
  <DomainObject.Predmet.OstaliListFormatedOIB>
    <izvorni_sadrzaj>
      <item>Daniel Ikić, OIB 85485596561</item>
    </izvorni_sadrzaj>
    <derivirana_varijabla naziv="DomainObject.Predmet.OstaliListFormatedOIB_1">
      <item>Daniel Ikić, OIB 85485596561</item>
    </derivirana_varijabla>
  </DomainObject.Predmet.OstaliListFormatedOIB>
  <DomainObject.Predmet.OstaliListFormatedWithAdress>
    <izvorni_sadrzaj>
      <item>Daniel Ikić, Samoborska 6, 32000 Vukovar</item>
    </izvorni_sadrzaj>
    <derivirana_varijabla naziv="DomainObject.Predmet.OstaliListFormatedWithAdress_1">
      <item>Daniel Ikić, Samoborska 6, 32000 Vukovar</item>
    </derivirana_varijabla>
  </DomainObject.Predmet.OstaliListFormatedWithAdress>
  <DomainObject.Predmet.OstaliListFormatedWithAdressOIB>
    <izvorni_sadrzaj>
      <item>Daniel Ikić, OIB 85485596561, Samoborska 6, 32000 Vukovar</item>
    </izvorni_sadrzaj>
    <derivirana_varijabla naziv="DomainObject.Predmet.OstaliListFormatedWithAdressOIB_1">
      <item>Daniel Ikić, OIB 85485596561, Samoborska 6, 32000 Vukovar</item>
    </derivirana_varijabla>
  </DomainObject.Predmet.OstaliListFormatedWithAdressOIB>
  <DomainObject.Predmet.OstaliListNazivFormated>
    <izvorni_sadrzaj>
      <item>Daniel Ikić</item>
    </izvorni_sadrzaj>
    <derivirana_varijabla naziv="DomainObject.Predmet.OstaliListNazivFormated_1">
      <item>Daniel Ikić</item>
    </derivirana_varijabla>
  </DomainObject.Predmet.OstaliListNazivFormated>
  <DomainObject.Predmet.OstaliListNazivFormatedOIB>
    <izvorni_sadrzaj>
      <item>Daniel Ikić, OIB 85485596561</item>
    </izvorni_sadrzaj>
    <derivirana_varijabla naziv="DomainObject.Predmet.OstaliListNazivFormatedOIB_1">
      <item>Daniel Ikić, OIB 85485596561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STANOGRADNJA j.d.o.o. za graditeljstvo, trgovinu i usluge</izvorni_sadrzaj>
    <derivirana_varijabla naziv="DomainObject.Predmet.ProtustrankaIDrugi_1">STANOGRADNJA j.d.o.o. za graditeljstvo,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STANOGRADNJA j.d.o.o. za graditeljstvo, trgovinu i usluge, OIB 34585299021, Ljudevita Gaja 9, 32271 Andrijaševci</izvorni_sadrzaj>
    <derivirana_varijabla naziv="DomainObject.Predmet.ProtustrankaIDrugiAdressOIB_1">STANOGRADNJA j.d.o.o. za graditeljstvo, trgovinu i usluge, OIB 34585299021, Ljudevita Gaja 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STANOGRADNJA j.d.o.o. za graditeljstvo, trgovinu i usluge</item>
      <item>RH MF POREZNA UPRAVA PODRUČNI URED VUKOVAR</item>
      <item>Daniel Ikić</item>
    </izvorni_sadrzaj>
    <derivirana_varijabla naziv="DomainObject.Predmet.SudioniciListNaziv_1">
      <item>STANOGRADNJA j.d.o.o. za graditeljstvo, trgovinu i usluge</item>
      <item>RH MF POREZNA UPRAVA PODRUČNI URED VUKOVAR</item>
      <item>Daniel Ikić</item>
    </derivirana_varijabla>
  </DomainObject.Predmet.SudioniciListNaziv>
  <DomainObject.Predmet.SudioniciListAdressOIB>
    <izvorni_sadrzaj>
      <item>STANOGRADNJA j.d.o.o. za graditeljstvo, trgovinu i usluge, OIB 34585299021, Ljudevita Gaja 9,32271 Andrijaševci</item>
      <item>RH MF POREZNA UPRAVA PODRUČNI URED VUKOVAR, OIB 18683136487</item>
      <item>Daniel Ikić, OIB 85485596561, Samoborska 6,32000 Vukovar</item>
    </izvorni_sadrzaj>
    <derivirana_varijabla naziv="DomainObject.Predmet.SudioniciListAdressOIB_1">
      <item>STANOGRADNJA j.d.o.o. za graditeljstvo, trgovinu i usluge, OIB 34585299021, Ljudevita Gaja 9,32271 Andrijaševci</item>
      <item>RH MF POREZNA UPRAVA PODRUČNI URED VUKOVAR, OIB 18683136487</item>
      <item>Daniel Ikić, OIB 85485596561, Samoborska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34585299021</item>
      <item>, OIB 18683136487</item>
      <item>, OIB 85485596561</item>
    </izvorni_sadrzaj>
    <derivirana_varijabla naziv="DomainObject.Predmet.SudioniciListNazivOIB_1">
      <item>, OIB 34585299021</item>
      <item>, OIB 18683136487</item>
      <item>, OIB 85485596561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7645C-E7F5-4E39-9C67-46CFFACDD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711</properties:Words>
  <properties:Characters>3885</properties:Characters>
  <properties:Lines>86</properties:Lines>
  <properties:Paragraphs>24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2018-09-13T08:02:00Z</cp:lastPrinted>
  <dcterms:modified xmlns:xsi="http://www.w3.org/2001/XMLSchema-instance" xsi:type="dcterms:W3CDTF">2018-09-13T08:37:00Z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26.690,00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