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88af" w14:paraId="3a988af" w:rsidRDefault="00CF167A" w:rsidP="00D5479F" w:rsidR="00D5479F">
      <w:pPr>
        <w:jc w:val="right"/>
        <w15:collapsed w:val="false"/>
      </w:pPr>
      <w:r>
        <w:t xml:space="preserve">Poslovni broj: </w:t>
      </w:r>
      <w:r w:rsidR="00D5479F">
        <w:t>6 St-</w:t>
      </w:r>
      <w:r>
        <w:t>28/15-170</w:t>
      </w:r>
    </w:p>
    <w:p w:rsidRDefault="00CF167A" w:rsidP="00D5479F" w:rsidR="00CF167A">
      <w:pPr>
        <w:jc w:val="right"/>
      </w:pPr>
    </w:p>
    <w:p w:rsidRDefault="00CF167A" w:rsidP="00CF167A" w:rsidR="00CF167A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67A" w:rsidP="00CF167A" w:rsidR="00CF167A" w:rsidRPr="00D21A2C">
      <w:pPr>
        <w:jc w:val="both"/>
      </w:pPr>
    </w:p>
    <w:p w:rsidRDefault="00CF167A" w:rsidP="00CF167A" w:rsidR="00CF167A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F167A" w:rsidP="00CF167A" w:rsidR="00CF167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F167A" w:rsidP="00CF167A" w:rsidR="00CF167A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182507">
        <w:t xml:space="preserve"> </w:t>
      </w:r>
      <w:r>
        <w:t>E</w:t>
      </w:r>
      <w:r w:rsidR="00182507">
        <w:t xml:space="preserve"> </w:t>
      </w:r>
      <w:r>
        <w:t>P</w:t>
      </w:r>
      <w:r w:rsidR="00182507">
        <w:t xml:space="preserve"> </w:t>
      </w:r>
      <w:r>
        <w:t>U</w:t>
      </w:r>
      <w:r w:rsidR="00182507">
        <w:t xml:space="preserve"> </w:t>
      </w:r>
      <w:r>
        <w:t>B</w:t>
      </w:r>
      <w:r w:rsidR="00182507">
        <w:t xml:space="preserve"> </w:t>
      </w:r>
      <w:r>
        <w:t>L</w:t>
      </w:r>
      <w:r w:rsidR="00182507">
        <w:t xml:space="preserve"> </w:t>
      </w:r>
      <w:r>
        <w:t>I</w:t>
      </w:r>
      <w:r w:rsidR="00182507">
        <w:t xml:space="preserve"> </w:t>
      </w:r>
      <w:r>
        <w:t>K</w:t>
      </w:r>
      <w:r w:rsidR="00182507">
        <w:t xml:space="preserve"> </w:t>
      </w:r>
      <w:r>
        <w:t>A</w:t>
      </w:r>
      <w:r w:rsidR="00182507">
        <w:t xml:space="preserve"> </w:t>
      </w:r>
      <w:r>
        <w:t xml:space="preserve"> H</w:t>
      </w:r>
      <w:r w:rsidR="00182507">
        <w:t xml:space="preserve"> </w:t>
      </w:r>
      <w:r>
        <w:t>R</w:t>
      </w:r>
      <w:r w:rsidR="00182507">
        <w:t xml:space="preserve"> </w:t>
      </w:r>
      <w:r>
        <w:t>V</w:t>
      </w:r>
      <w:r w:rsidR="00182507">
        <w:t xml:space="preserve"> </w:t>
      </w:r>
      <w:r>
        <w:t>A</w:t>
      </w:r>
      <w:r w:rsidR="00182507">
        <w:t xml:space="preserve"> </w:t>
      </w:r>
      <w:r>
        <w:t>T</w:t>
      </w:r>
      <w:r w:rsidR="00182507">
        <w:t xml:space="preserve"> </w:t>
      </w:r>
      <w:r>
        <w:t>S</w:t>
      </w:r>
      <w:r w:rsidR="00182507">
        <w:t xml:space="preserve"> </w:t>
      </w:r>
      <w:r>
        <w:t>K</w:t>
      </w:r>
      <w:r w:rsidR="00182507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CF167A">
        <w:rPr>
          <w:b/>
        </w:rPr>
        <w:t xml:space="preserve">PRVI MAJ d.d. "u stečaju" </w:t>
      </w:r>
      <w:proofErr w:type="spellStart"/>
      <w:r w:rsidR="00CF167A">
        <w:rPr>
          <w:b/>
        </w:rPr>
        <w:t>Laslovo</w:t>
      </w:r>
      <w:proofErr w:type="spellEnd"/>
      <w:r w:rsidR="00CF167A">
        <w:rPr>
          <w:b/>
        </w:rPr>
        <w:t xml:space="preserve">, V. Nazora </w:t>
      </w:r>
      <w:proofErr w:type="spellStart"/>
      <w:r w:rsidR="00CF167A">
        <w:rPr>
          <w:b/>
        </w:rPr>
        <w:t>bb</w:t>
      </w:r>
      <w:proofErr w:type="spellEnd"/>
      <w:r w:rsidR="00CF167A">
        <w:rPr>
          <w:b/>
        </w:rPr>
        <w:t>, OIB: 23591550147, MBS: 030013204</w:t>
      </w:r>
      <w:r>
        <w:t xml:space="preserve">, dana  </w:t>
      </w:r>
      <w:r w:rsidR="00CF167A">
        <w:t>10. prosinca</w:t>
      </w:r>
      <w:r w:rsidR="00182507">
        <w:t xml:space="preserve"> 2018.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F425DF" w:rsidP="00F425DF" w:rsidR="005A270B">
      <w:pPr>
        <w:pStyle w:val="Tijeloteksta"/>
        <w:ind w:firstLine="708"/>
      </w:pPr>
      <w:r>
        <w:t>I</w:t>
      </w:r>
      <w:r w:rsidR="00182507">
        <w:t>.</w:t>
      </w:r>
      <w:r>
        <w:t xml:space="preserve">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  <w:r w:rsidR="00182507">
        <w:t xml:space="preserve">upisane u zemljišnoknjižni odjel Osijek </w:t>
      </w:r>
      <w:proofErr w:type="spellStart"/>
      <w:r w:rsidR="00182507">
        <w:t>zk</w:t>
      </w:r>
      <w:proofErr w:type="spellEnd"/>
      <w:r w:rsidR="00182507">
        <w:t xml:space="preserve">. ul. br.  </w:t>
      </w:r>
      <w:r w:rsidR="007764FF">
        <w:t xml:space="preserve">580, k.o. </w:t>
      </w:r>
      <w:proofErr w:type="spellStart"/>
      <w:r w:rsidR="007764FF">
        <w:t>Laslovo</w:t>
      </w:r>
      <w:proofErr w:type="spellEnd"/>
      <w:r w:rsidR="007764FF">
        <w:t xml:space="preserve">, </w:t>
      </w:r>
      <w:r w:rsidR="00555597">
        <w:t xml:space="preserve">na </w:t>
      </w:r>
      <w:r w:rsidR="00F02F2A">
        <w:t xml:space="preserve">kojoj nekretnini je upisano  založno pravo </w:t>
      </w:r>
      <w:r w:rsidR="00C82FAD">
        <w:t xml:space="preserve">za korist </w:t>
      </w:r>
      <w:proofErr w:type="spellStart"/>
      <w:r w:rsidR="00C82FAD">
        <w:t>razlučnog</w:t>
      </w:r>
      <w:proofErr w:type="spellEnd"/>
      <w:r w:rsidR="00C82FAD">
        <w:t xml:space="preserve"> vjerovnika </w:t>
      </w:r>
      <w:r w:rsidR="007764FF">
        <w:t>PBZ d.d. Zagreb</w:t>
      </w:r>
      <w:r>
        <w:t xml:space="preserve">, u iznosu od </w:t>
      </w:r>
      <w:r w:rsidR="007764FF">
        <w:t>765.000,00</w:t>
      </w:r>
      <w:r>
        <w:t xml:space="preserve"> kn 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7764FF" w:rsidP="007764FF" w:rsidR="007764FF">
      <w:r>
        <w:t xml:space="preserve">1. a) </w:t>
      </w:r>
      <w:r w:rsidR="00312E10">
        <w:t xml:space="preserve">troškovi utvrđenja tražbine sukladno čl. 170 st. 1 SZ (5%) u iznosu od </w:t>
      </w:r>
      <w:r>
        <w:t>38.250,00</w:t>
      </w:r>
      <w:r w:rsidR="00312E10">
        <w:t xml:space="preserve"> kn te </w:t>
      </w:r>
    </w:p>
    <w:p w:rsidRDefault="007764FF" w:rsidP="007764FF" w:rsidR="007764FF">
      <w:r>
        <w:t xml:space="preserve">b) </w:t>
      </w:r>
      <w:r w:rsidR="005A270B">
        <w:t xml:space="preserve">troškovi </w:t>
      </w:r>
      <w:r w:rsidR="00555597">
        <w:t>unovčenja sukladno</w:t>
      </w:r>
      <w:r w:rsidR="005A270B">
        <w:t xml:space="preserve"> čl. 170. st.</w:t>
      </w:r>
      <w:r w:rsidR="00555597">
        <w:t>2</w:t>
      </w:r>
      <w:r w:rsidR="005A270B">
        <w:t xml:space="preserve">. SZ  u iznosu od </w:t>
      </w:r>
      <w:r>
        <w:t>163.887,50</w:t>
      </w:r>
      <w:r w:rsidR="006E5710">
        <w:t xml:space="preserve"> kn </w:t>
      </w:r>
      <w:r>
        <w:t xml:space="preserve">koji se sastoji od: </w:t>
      </w:r>
    </w:p>
    <w:p w:rsidRDefault="007764FF" w:rsidP="007764FF" w:rsidR="007764FF">
      <w:r>
        <w:t>* trošak izrade Elaborata o procjeni vrijednosti nekretnine                             6.125,00  kuna</w:t>
      </w:r>
    </w:p>
    <w:p w:rsidRDefault="007764FF" w:rsidP="007764FF" w:rsidR="007764FF">
      <w:r>
        <w:t xml:space="preserve">   urađen od strane ovlaštenog sudskog vještaka građevinske</w:t>
      </w:r>
    </w:p>
    <w:p w:rsidRDefault="007764FF" w:rsidP="007764FF" w:rsidR="007764FF">
      <w:r>
        <w:t xml:space="preserve">   struke </w:t>
      </w:r>
    </w:p>
    <w:p w:rsidRDefault="007764FF" w:rsidP="007764FF" w:rsidR="007764FF">
      <w:r>
        <w:t>* oglašavanje u dnevnom tisku Glasa Slavonije (15 x 4.375,00 kn)             65.625,00  kuna</w:t>
      </w:r>
    </w:p>
    <w:p w:rsidRDefault="007764FF" w:rsidP="007764FF" w:rsidR="007764FF">
      <w:r>
        <w:t xml:space="preserve">* oglašavanje na lokalnim televizijama                                                         10.937,50  kuna  </w:t>
      </w:r>
    </w:p>
    <w:p w:rsidRDefault="007764FF" w:rsidP="007764FF" w:rsidR="007764FF">
      <w:r>
        <w:t xml:space="preserve">   - TV Slavonije i Baranje (15 x 437,50 kn =6.562,50 kn)</w:t>
      </w:r>
    </w:p>
    <w:p w:rsidRDefault="007764FF" w:rsidP="007764FF" w:rsidR="007764FF">
      <w:r>
        <w:t xml:space="preserve">   - Vinkovačka televizija (10 x 437,50 kn =4.375,00 kn)</w:t>
      </w:r>
    </w:p>
    <w:p w:rsidRDefault="007764FF" w:rsidP="007764FF" w:rsidR="007764FF" w:rsidRPr="00515F8F">
      <w:pPr>
        <w:rPr>
          <w:bCs/>
        </w:rPr>
      </w:pPr>
      <w:r>
        <w:t xml:space="preserve">* </w:t>
      </w:r>
      <w:r w:rsidRPr="00515F8F">
        <w:rPr>
          <w:bCs/>
        </w:rPr>
        <w:t xml:space="preserve">nagrada stečajnom upravitelju u bruto iznosu (sukladno        </w:t>
      </w:r>
      <w:r>
        <w:rPr>
          <w:bCs/>
        </w:rPr>
        <w:t xml:space="preserve">                   </w:t>
      </w:r>
      <w:r w:rsidRPr="00515F8F">
        <w:rPr>
          <w:bCs/>
        </w:rPr>
        <w:t>8</w:t>
      </w:r>
      <w:r>
        <w:rPr>
          <w:bCs/>
        </w:rPr>
        <w:t>1</w:t>
      </w:r>
      <w:r w:rsidRPr="00515F8F">
        <w:rPr>
          <w:bCs/>
        </w:rPr>
        <w:t>.</w:t>
      </w:r>
      <w:r>
        <w:rPr>
          <w:bCs/>
        </w:rPr>
        <w:t>200</w:t>
      </w:r>
      <w:r w:rsidRPr="00515F8F">
        <w:rPr>
          <w:bCs/>
        </w:rPr>
        <w:t>,</w:t>
      </w:r>
      <w:r>
        <w:rPr>
          <w:bCs/>
        </w:rPr>
        <w:t>00</w:t>
      </w:r>
      <w:r w:rsidRPr="00515F8F">
        <w:rPr>
          <w:bCs/>
        </w:rPr>
        <w:t xml:space="preserve">  kuna  </w:t>
      </w:r>
    </w:p>
    <w:p w:rsidRDefault="007764FF" w:rsidP="007764FF" w:rsidR="007764FF" w:rsidRPr="00515F8F">
      <w:pPr>
        <w:rPr>
          <w:bCs/>
        </w:rPr>
      </w:pPr>
      <w:r w:rsidRPr="00515F8F">
        <w:rPr>
          <w:bCs/>
        </w:rPr>
        <w:t xml:space="preserve">   Uredbi o kriterijima i načinu obračuna i plaćanja</w:t>
      </w:r>
    </w:p>
    <w:p w:rsidRDefault="007764FF" w:rsidP="007764FF" w:rsidR="007764FF">
      <w:pPr>
        <w:rPr>
          <w:bCs/>
        </w:rPr>
      </w:pPr>
      <w:r w:rsidRPr="00515F8F">
        <w:rPr>
          <w:bCs/>
        </w:rPr>
        <w:t xml:space="preserve">   nagrade stečajnim upraviteljima – </w:t>
      </w:r>
      <w:proofErr w:type="spellStart"/>
      <w:r w:rsidRPr="00515F8F">
        <w:rPr>
          <w:bCs/>
        </w:rPr>
        <w:t>N.N</w:t>
      </w:r>
      <w:proofErr w:type="spellEnd"/>
      <w:r w:rsidRPr="00515F8F">
        <w:rPr>
          <w:bCs/>
        </w:rPr>
        <w:t>. broj 105/15)</w:t>
      </w:r>
      <w:r>
        <w:rPr>
          <w:bCs/>
        </w:rPr>
        <w:t xml:space="preserve"> uplatom na žiro račun stečajnog dužnika</w:t>
      </w:r>
    </w:p>
    <w:p w:rsidRDefault="007764FF" w:rsidP="007764FF" w:rsidR="007764FF">
      <w:pPr>
        <w:rPr>
          <w:bCs/>
        </w:rPr>
      </w:pPr>
    </w:p>
    <w:p w:rsidRDefault="007764FF" w:rsidP="0012641F" w:rsidR="0012641F" w:rsidRPr="00C0551F">
      <w:pPr>
        <w:rPr>
          <w:b/>
        </w:rPr>
      </w:pPr>
      <w:r>
        <w:rPr>
          <w:bCs/>
        </w:rPr>
        <w:t xml:space="preserve">2. </w:t>
      </w:r>
      <w:r w:rsidR="001E15EB">
        <w:t xml:space="preserve"> </w:t>
      </w:r>
      <w:proofErr w:type="spellStart"/>
      <w:r w:rsidR="00654005">
        <w:rPr>
          <w:color w:val="000000"/>
          <w:lang w:eastAsia="en-US"/>
        </w:rPr>
        <w:t>Razlučni</w:t>
      </w:r>
      <w:proofErr w:type="spellEnd"/>
      <w:r w:rsidR="00654005">
        <w:rPr>
          <w:color w:val="000000"/>
          <w:lang w:eastAsia="en-US"/>
        </w:rPr>
        <w:t xml:space="preserve"> vjerovnik </w:t>
      </w:r>
      <w:r>
        <w:rPr>
          <w:color w:val="000000"/>
          <w:lang w:eastAsia="en-US"/>
        </w:rPr>
        <w:t>PBZ d.d. Zagreb</w:t>
      </w:r>
      <w:r w:rsidR="00654005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u iznosu od </w:t>
      </w:r>
      <w:r w:rsidR="0012641F">
        <w:rPr>
          <w:b/>
        </w:rPr>
        <w:t>562</w:t>
      </w:r>
      <w:r w:rsidR="0012641F" w:rsidRPr="00693D56">
        <w:rPr>
          <w:b/>
        </w:rPr>
        <w:t>.</w:t>
      </w:r>
      <w:r w:rsidR="0012641F">
        <w:rPr>
          <w:b/>
        </w:rPr>
        <w:t>862</w:t>
      </w:r>
      <w:r w:rsidR="0012641F" w:rsidRPr="00693D56">
        <w:rPr>
          <w:b/>
        </w:rPr>
        <w:t>,50 kuna</w:t>
      </w:r>
      <w:r w:rsidR="0012641F">
        <w:rPr>
          <w:b/>
        </w:rPr>
        <w:t xml:space="preserve"> </w:t>
      </w:r>
      <w:r w:rsidR="00654005">
        <w:rPr>
          <w:color w:val="000000"/>
          <w:lang w:eastAsia="en-US"/>
        </w:rPr>
        <w:t xml:space="preserve">uplatom na žiro račun </w:t>
      </w:r>
      <w:r w:rsidR="0012641F">
        <w:t xml:space="preserve"> </w:t>
      </w:r>
      <w:r w:rsidR="0012641F" w:rsidRPr="00C0551F">
        <w:rPr>
          <w:b/>
        </w:rPr>
        <w:t>IBAN broj:  HR64 2340 0091 0000 0001 3</w:t>
      </w:r>
    </w:p>
    <w:p w:rsidRDefault="0012641F" w:rsidP="0012641F" w:rsidR="0012641F">
      <w:r>
        <w:t xml:space="preserve">       Model:              HR05</w:t>
      </w:r>
    </w:p>
    <w:p w:rsidRDefault="0012641F" w:rsidP="007764FF" w:rsidR="00171F06" w:rsidRPr="0012641F">
      <w:r>
        <w:t xml:space="preserve">       Poziv na broj:   2600013-199582-7</w:t>
      </w:r>
      <w:r w:rsidR="00654005">
        <w:rPr>
          <w:color w:val="000000"/>
          <w:lang w:eastAsia="en-US"/>
        </w:rPr>
        <w:t xml:space="preserve">, po pravomoćnosti ovoga rješenja.  </w:t>
      </w:r>
    </w:p>
    <w:p w:rsidRDefault="00171F06" w:rsidP="003C094D" w:rsidR="00171F06"/>
    <w:p w:rsidRDefault="004F003C" w:rsidP="008F2DEB" w:rsidR="004F003C">
      <w:pPr>
        <w:ind w:firstLine="708"/>
        <w:jc w:val="both"/>
      </w:pPr>
    </w:p>
    <w:p w:rsidRDefault="0012641F" w:rsidP="008F2DEB" w:rsidR="0012641F">
      <w:pPr>
        <w:ind w:firstLine="708"/>
        <w:jc w:val="both"/>
      </w:pPr>
    </w:p>
    <w:p w:rsidRDefault="0012641F" w:rsidP="008F2DEB" w:rsidR="0012641F">
      <w:pPr>
        <w:ind w:firstLine="708"/>
        <w:jc w:val="both"/>
      </w:pPr>
    </w:p>
    <w:p w:rsidRDefault="0012641F" w:rsidP="0012641F" w:rsidR="0012641F">
      <w:pPr>
        <w:jc w:val="right"/>
      </w:pPr>
      <w:r>
        <w:lastRenderedPageBreak/>
        <w:t>Poslovni broj: 6 St-28/15-170</w:t>
      </w:r>
    </w:p>
    <w:p w:rsidRDefault="0012641F" w:rsidP="008F2DEB" w:rsidR="0012641F">
      <w:pPr>
        <w:ind w:firstLine="708"/>
        <w:jc w:val="both"/>
      </w:pPr>
    </w:p>
    <w:p w:rsidRDefault="0012641F" w:rsidP="008F2DEB" w:rsidR="0012641F">
      <w:pPr>
        <w:ind w:firstLine="708"/>
        <w:jc w:val="both"/>
      </w:pPr>
    </w:p>
    <w:p w:rsidRDefault="00654005" w:rsidP="0012641F" w:rsidR="005A270B" w:rsidRPr="0012641F">
      <w:pPr>
        <w:rPr>
          <w:b/>
        </w:rPr>
      </w:pPr>
      <w:r>
        <w:t>II</w:t>
      </w:r>
      <w:r w:rsidR="00182507">
        <w:t>.</w:t>
      </w:r>
      <w:r>
        <w:t xml:space="preserve">   </w:t>
      </w:r>
      <w:r w:rsidR="005A270B">
        <w:t>Računovodstvo Trgovačkog suda u Osijeku izvršiti će prijenos navedenih sredstava s kartice predmeta i to</w:t>
      </w:r>
      <w:r w:rsidR="003C4055">
        <w:t xml:space="preserve"> iznosa od </w:t>
      </w:r>
      <w:r w:rsidR="0012641F">
        <w:rPr>
          <w:b/>
        </w:rPr>
        <w:t>202.137,50</w:t>
      </w:r>
      <w:r w:rsidR="00B06F0B" w:rsidRPr="00182507">
        <w:rPr>
          <w:b/>
        </w:rPr>
        <w:t xml:space="preserve"> kn</w:t>
      </w:r>
      <w:r w:rsidR="00B06F0B">
        <w:t xml:space="preserve"> </w:t>
      </w:r>
      <w:r w:rsidR="0012641F">
        <w:t xml:space="preserve">(38.250,00 kn + 163.887,50 kn) </w:t>
      </w:r>
      <w:r w:rsidR="003C4055">
        <w:t xml:space="preserve">na žiro račun stečajnog dužnika broj </w:t>
      </w:r>
      <w:r w:rsidR="0012641F">
        <w:t xml:space="preserve">IBAN HR8524850031100291680 </w:t>
      </w:r>
      <w:r w:rsidR="003C4055">
        <w:t xml:space="preserve">te iznos od </w:t>
      </w:r>
      <w:r w:rsidR="0012641F">
        <w:rPr>
          <w:b/>
          <w:color w:val="000000"/>
          <w:lang w:eastAsia="en-US"/>
        </w:rPr>
        <w:t>562.862,50</w:t>
      </w:r>
      <w:r w:rsidR="00003498" w:rsidRPr="00B06F0B">
        <w:rPr>
          <w:b/>
          <w:color w:val="000000"/>
          <w:lang w:eastAsia="en-US"/>
        </w:rPr>
        <w:t xml:space="preserve"> kn</w:t>
      </w:r>
      <w:r w:rsidR="00003498">
        <w:rPr>
          <w:color w:val="000000"/>
          <w:lang w:eastAsia="en-US"/>
        </w:rPr>
        <w:t xml:space="preserve"> </w:t>
      </w:r>
      <w:r w:rsidR="003C4055">
        <w:t xml:space="preserve">na žiro račun </w:t>
      </w:r>
      <w:proofErr w:type="spellStart"/>
      <w:r w:rsidR="003C4055">
        <w:t>razlučnog</w:t>
      </w:r>
      <w:proofErr w:type="spellEnd"/>
      <w:r w:rsidR="003C4055">
        <w:t xml:space="preserve"> vjerovnika </w:t>
      </w:r>
      <w:r w:rsidR="0012641F">
        <w:t xml:space="preserve">PBZ d.d. Zagreb </w:t>
      </w:r>
      <w:r w:rsidR="0012641F" w:rsidRPr="00C0551F">
        <w:rPr>
          <w:b/>
        </w:rPr>
        <w:t>IBAN broj:  HR64 2340 0091 0000 0001 3</w:t>
      </w:r>
      <w:r w:rsidR="0012641F">
        <w:rPr>
          <w:b/>
        </w:rPr>
        <w:t xml:space="preserve"> </w:t>
      </w:r>
      <w:r w:rsidR="0012641F">
        <w:t>Model:  HR05 Poziv na broj:   2600013-199582-7</w:t>
      </w:r>
      <w:r w:rsidR="00866574">
        <w:t>,</w:t>
      </w:r>
      <w:r w:rsidR="006E5710">
        <w:t xml:space="preserve"> </w:t>
      </w:r>
      <w:r w:rsidR="006E5710" w:rsidRPr="00866574">
        <w:rPr>
          <w:b/>
        </w:rPr>
        <w:t>po pravomoćnosti ovog rješenja.</w:t>
      </w:r>
    </w:p>
    <w:p w:rsidRDefault="00003498" w:rsidP="001E15EB" w:rsidR="00003498">
      <w:pPr>
        <w:jc w:val="both"/>
      </w:pPr>
    </w:p>
    <w:p w:rsidRDefault="00003498" w:rsidP="001E15EB" w:rsidR="00003498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CF167A">
        <w:rPr>
          <w:b/>
        </w:rPr>
        <w:t xml:space="preserve">PRVI MAJ d.d. "u stečaju" </w:t>
      </w:r>
      <w:proofErr w:type="spellStart"/>
      <w:r w:rsidR="00CF167A">
        <w:rPr>
          <w:b/>
        </w:rPr>
        <w:t>Laslovo</w:t>
      </w:r>
      <w:proofErr w:type="spellEnd"/>
      <w:r w:rsidR="00CF167A">
        <w:rPr>
          <w:b/>
        </w:rPr>
        <w:t xml:space="preserve">, V. Nazora </w:t>
      </w:r>
      <w:proofErr w:type="spellStart"/>
      <w:r w:rsidR="00CF167A">
        <w:rPr>
          <w:b/>
        </w:rPr>
        <w:t>bb</w:t>
      </w:r>
      <w:proofErr w:type="spellEnd"/>
      <w:r w:rsidR="00CF167A">
        <w:rPr>
          <w:b/>
        </w:rPr>
        <w:t xml:space="preserve">, OIB: 23591550147, MBS: 030013204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3C4055">
        <w:t xml:space="preserve">upisane u </w:t>
      </w:r>
      <w:r w:rsidR="00003498">
        <w:t xml:space="preserve">zemljišnoknjižni odjel Osijek </w:t>
      </w:r>
      <w:proofErr w:type="spellStart"/>
      <w:r w:rsidR="00003498">
        <w:t>zk</w:t>
      </w:r>
      <w:proofErr w:type="spellEnd"/>
      <w:r w:rsidR="00003498">
        <w:t xml:space="preserve">. ul. br.  </w:t>
      </w:r>
      <w:r w:rsidR="0012641F">
        <w:t>580</w:t>
      </w:r>
      <w:r w:rsidR="00003498">
        <w:t xml:space="preserve"> </w:t>
      </w:r>
      <w:r w:rsidR="00312E10">
        <w:t xml:space="preserve">na kojoj nekretnini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 w:rsidR="0012641F">
        <w:t>PBZ d.d.</w:t>
      </w:r>
      <w:r w:rsidR="00F425DF">
        <w:t xml:space="preserve"> Zagreb,  </w:t>
      </w:r>
      <w:r w:rsidR="003C4055">
        <w:t xml:space="preserve">te je ista prodana na javnoj dražbi pred Trgovačkim sudom u Osijeku za iznos od </w:t>
      </w:r>
      <w:r w:rsidR="0012641F">
        <w:t>765.000,00</w:t>
      </w:r>
      <w:r w:rsidR="00F425DF">
        <w:t xml:space="preserve"> </w:t>
      </w:r>
      <w:r w:rsidR="003C4055">
        <w:t>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12641F">
        <w:t>25. listopada</w:t>
      </w:r>
      <w:r w:rsidR="00003498">
        <w:t xml:space="preserve"> 2018.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12641F">
        <w:t>PBZ d.d.</w:t>
      </w:r>
      <w:r w:rsidR="00312E10">
        <w:t xml:space="preserve"> Zagreb</w:t>
      </w:r>
      <w:r w:rsidR="00A263BB">
        <w:t xml:space="preserve"> u izreci naveden</w:t>
      </w:r>
      <w:r w:rsidR="0012641F">
        <w:t>e</w:t>
      </w:r>
      <w:r w:rsidR="00A263BB">
        <w:t xml:space="preserve"> </w:t>
      </w:r>
      <w:proofErr w:type="spellStart"/>
      <w:r w:rsidR="00A263BB">
        <w:t>nekretni</w:t>
      </w:r>
      <w:r w:rsidR="0012641F">
        <w:t>e</w:t>
      </w:r>
      <w:proofErr w:type="spellEnd"/>
      <w:r>
        <w:t xml:space="preserve"> </w:t>
      </w:r>
      <w:r w:rsidR="003C4055">
        <w:t>u na</w:t>
      </w:r>
      <w:r w:rsidR="00003498">
        <w:t xml:space="preserve">zočnosti stečajnog upravitelja </w:t>
      </w:r>
      <w:r w:rsidR="00312E10">
        <w:t xml:space="preserve">te punomoćnika </w:t>
      </w:r>
      <w:proofErr w:type="spellStart"/>
      <w:r w:rsidR="00312E10">
        <w:t>razlučnog</w:t>
      </w:r>
      <w:proofErr w:type="spellEnd"/>
      <w:r w:rsidR="00312E10">
        <w:t xml:space="preserve"> vjerovnika</w:t>
      </w:r>
      <w:r w:rsidR="00003498">
        <w:t xml:space="preserve"> </w:t>
      </w:r>
      <w:r w:rsidR="0012641F">
        <w:t>–</w:t>
      </w:r>
      <w:r w:rsidR="00003498">
        <w:t xml:space="preserve"> odvjetnika</w:t>
      </w:r>
      <w:r w:rsidR="0012641F">
        <w:t xml:space="preserve"> te savjetnice ŽDO</w:t>
      </w:r>
      <w:r w:rsidR="005A270B">
        <w:t xml:space="preserve">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A4469" w:rsidP="00B57961" w:rsidR="00BA4469"/>
    <w:p w:rsidRDefault="0012641F" w:rsidP="00B57961" w:rsidR="0012641F"/>
    <w:p w:rsidRDefault="00752878" w:rsidP="00752878" w:rsidR="00B57961">
      <w:pPr>
        <w:jc w:val="center"/>
      </w:pPr>
      <w:r>
        <w:t xml:space="preserve">U Osijeku </w:t>
      </w:r>
      <w:r w:rsidR="0012641F">
        <w:t>10. prosinca 2018. g.</w:t>
      </w:r>
    </w:p>
    <w:p w:rsidRDefault="00B57961" w:rsidP="00B57961" w:rsidR="00B57961"/>
    <w:p w:rsidRDefault="0012641F" w:rsidP="00B57961" w:rsidR="0012641F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A4469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12641F" w:rsidP="00B57961" w:rsidR="0012641F"/>
    <w:p w:rsidRDefault="0012641F" w:rsidP="00B57961" w:rsidR="0012641F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12641F" w:rsidP="00B57961" w:rsidR="0012641F"/>
    <w:p w:rsidRDefault="00B57961" w:rsidP="00B57961" w:rsidR="00B57961">
      <w:r>
        <w:t>DNA</w:t>
      </w:r>
    </w:p>
    <w:p w:rsidRDefault="0012641F" w:rsidP="00F43DEF" w:rsidR="0012641F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rPr>
          <w:sz w:val="22"/>
          <w:szCs w:val="22"/>
        </w:rPr>
        <w:t>Mirsad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Demirović</w:t>
      </w:r>
      <w:proofErr w:type="spellEnd"/>
      <w:r>
        <w:rPr>
          <w:sz w:val="22"/>
          <w:szCs w:val="22"/>
        </w:rPr>
        <w:t>, Gunja, Kolodvorska 4</w:t>
      </w:r>
    </w:p>
    <w:p w:rsidRDefault="0012641F" w:rsidP="00F43DEF" w:rsidR="0012641F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za PBZ d.d. – pun. Zoran Puljiz odvjetnik iz Zagreba, </w:t>
      </w:r>
      <w:proofErr w:type="spellStart"/>
      <w:r>
        <w:rPr>
          <w:sz w:val="22"/>
          <w:szCs w:val="22"/>
        </w:rPr>
        <w:t>Grahoreva</w:t>
      </w:r>
      <w:proofErr w:type="spellEnd"/>
      <w:r>
        <w:rPr>
          <w:sz w:val="22"/>
          <w:szCs w:val="22"/>
        </w:rPr>
        <w:t xml:space="preserve"> 24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</w:p>
    <w:p w:rsidRDefault="005B1841" w:rsidP="00003498" w:rsidR="005B1841" w:rsidRPr="00003498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003498">
        <w:rPr>
          <w:sz w:val="22"/>
          <w:szCs w:val="22"/>
        </w:rPr>
        <w:t xml:space="preserve">računovodstvo TS Osijek - </w:t>
      </w:r>
      <w:r w:rsidRPr="00003498"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12641F">
        <w:rPr>
          <w:sz w:val="22"/>
          <w:szCs w:val="22"/>
        </w:rPr>
        <w:t>10.1.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  <w:bookmarkStart w:name="_GoBack" w:id="0"/>
      <w:bookmarkEnd w:id="0"/>
    </w:p>
    <w:sectPr w:rsidR="003C40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EDA" w:rsidP="00752878" w:rsidR="00E36EDA">
      <w:r>
        <w:separator/>
      </w:r>
    </w:p>
  </w:endnote>
  <w:endnote w:id="0" w:type="continuationSeparator">
    <w:p w:rsidRDefault="00E36EDA" w:rsidP="00752878" w:rsidR="00E36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EDA" w:rsidP="00752878" w:rsidR="00E36EDA">
      <w:r>
        <w:separator/>
      </w:r>
    </w:p>
  </w:footnote>
  <w:footnote w:id="0" w:type="continuationSeparator">
    <w:p w:rsidRDefault="00E36EDA" w:rsidP="00752878" w:rsidR="00E36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EB1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03498"/>
    <w:rsid w:val="000B127F"/>
    <w:rsid w:val="000B2061"/>
    <w:rsid w:val="000D1943"/>
    <w:rsid w:val="00104DD5"/>
    <w:rsid w:val="0012641F"/>
    <w:rsid w:val="00132964"/>
    <w:rsid w:val="0016585B"/>
    <w:rsid w:val="00171F06"/>
    <w:rsid w:val="00182507"/>
    <w:rsid w:val="00193CDF"/>
    <w:rsid w:val="001E15EB"/>
    <w:rsid w:val="00231ADE"/>
    <w:rsid w:val="00286473"/>
    <w:rsid w:val="0029617D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33068"/>
    <w:rsid w:val="00555597"/>
    <w:rsid w:val="0055774B"/>
    <w:rsid w:val="00573E91"/>
    <w:rsid w:val="005A270B"/>
    <w:rsid w:val="005B1841"/>
    <w:rsid w:val="005E6EB1"/>
    <w:rsid w:val="00644869"/>
    <w:rsid w:val="00650C92"/>
    <w:rsid w:val="00654005"/>
    <w:rsid w:val="00655FFD"/>
    <w:rsid w:val="006E5710"/>
    <w:rsid w:val="0072294E"/>
    <w:rsid w:val="00742BAB"/>
    <w:rsid w:val="00752878"/>
    <w:rsid w:val="00756BEB"/>
    <w:rsid w:val="00756F2C"/>
    <w:rsid w:val="007635CF"/>
    <w:rsid w:val="007764FF"/>
    <w:rsid w:val="007F50F9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A263BB"/>
    <w:rsid w:val="00A30E36"/>
    <w:rsid w:val="00A40595"/>
    <w:rsid w:val="00A55238"/>
    <w:rsid w:val="00A57BF1"/>
    <w:rsid w:val="00A766E0"/>
    <w:rsid w:val="00AF50EB"/>
    <w:rsid w:val="00B06F0B"/>
    <w:rsid w:val="00B14571"/>
    <w:rsid w:val="00B57961"/>
    <w:rsid w:val="00B70336"/>
    <w:rsid w:val="00BA4469"/>
    <w:rsid w:val="00BC089F"/>
    <w:rsid w:val="00BC4D67"/>
    <w:rsid w:val="00C06C57"/>
    <w:rsid w:val="00C82FAD"/>
    <w:rsid w:val="00C910E8"/>
    <w:rsid w:val="00CA38CE"/>
    <w:rsid w:val="00CD2B03"/>
    <w:rsid w:val="00CD630D"/>
    <w:rsid w:val="00CE32DE"/>
    <w:rsid w:val="00CF167A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E2127A"/>
    <w:rsid w:val="00E36EDA"/>
    <w:rsid w:val="00EA7C26"/>
    <w:rsid w:val="00ED0369"/>
    <w:rsid w:val="00EE4459"/>
    <w:rsid w:val="00F02F2A"/>
    <w:rsid w:val="00F1297B"/>
    <w:rsid w:val="00F168F0"/>
    <w:rsid w:val="00F234F0"/>
    <w:rsid w:val="00F30DDE"/>
    <w:rsid w:val="00F425DF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6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6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St-28/2015-160</izvorni_sadrzaj>
    <derivirana_varijabla naziv="DomainObject.PredzadnjaOdlukaIzPredmeta.Oznaka_1">St-28/2015-160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FACB1-53ED-47EA-A5C1-066D7FD29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595</properties:Words>
  <properties:Characters>3073</properties:Characters>
  <properties:Lines>120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2018-12-10T12:15:00Z</dcterms:created>
  <dc:creator>wsadmin</dc:creator>
  <cp:lastModifiedBy>Danijela Sekulić</cp:lastModifiedBy>
  <cp:lastPrinted>2018-12-10T12:36:00Z</cp:lastPrinted>
  <dcterms:modified xmlns:xsi="http://www.w3.org/2001/XMLSchema-instance" xsi:type="dcterms:W3CDTF">2018-12-10T12:37:00Z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(PRVI MAJ.docx)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