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3a06" w14:paraId="3913a06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696E0E">
        <w:t>155/16-20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6E0B0B" w:rsidP="00485215" w:rsidR="006E0B0B">
      <w:pPr>
        <w:spacing w:lineRule="auto" w:line="240" w:after="0"/>
        <w:jc w:val="center"/>
      </w:pPr>
    </w:p>
    <w:p w:rsidRDefault="00464711" w:rsidP="00B25936" w:rsidR="004B6667">
      <w:pPr>
        <w:spacing w:lineRule="auto" w:line="240"/>
        <w:ind w:firstLine="708"/>
        <w:jc w:val="both"/>
      </w:pPr>
      <w:r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CC5FA2">
        <w:t>KARMEL j.d.o.o., OIB: 10895755802, Trg bana J. Jelačića 7B, 48000 Koprivnica</w:t>
      </w:r>
      <w:r w:rsidR="00B25936">
        <w:t xml:space="preserve">, </w:t>
      </w:r>
      <w:r w:rsidR="008127A2">
        <w:t>dana 27</w:t>
      </w:r>
      <w:r w:rsidR="004B6667">
        <w:t xml:space="preserve">. </w:t>
      </w:r>
      <w:r>
        <w:t>veljače 2017</w:t>
      </w:r>
      <w:r w:rsidR="004B6667"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I. Pozivaju se vjerovnici</w:t>
      </w:r>
      <w:r w:rsidR="00B41D33">
        <w:t xml:space="preserve"> dužnika</w:t>
      </w:r>
      <w:r>
        <w:t xml:space="preserve"> </w:t>
      </w:r>
      <w:r w:rsidR="00CC5FA2">
        <w:t>KARMEL j.d.o.o., OIB: 10895755802, Trg bana J. Jelačića 7B, 48000 Koprivnica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CC5FA2">
        <w:t>155/16</w:t>
      </w:r>
      <w:r w:rsidR="006970B0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CC5FA2">
        <w:t>KARMEL j.d.o.o., OIB: 10895755802, Trg bana J. Jelačića 7B, 48000 Koprivnica</w:t>
      </w:r>
      <w:r w:rsidR="008127A2">
        <w:t>.</w:t>
      </w:r>
      <w:r w:rsidR="00355232">
        <w:t xml:space="preserve"> 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5D5B44" w:rsidR="005D5B44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CC5FA2">
        <w:t>1</w:t>
      </w:r>
      <w:r w:rsidR="006E0B0B">
        <w:t>.</w:t>
      </w:r>
      <w:r w:rsidR="00CC5FA2">
        <w:t>2</w:t>
      </w:r>
      <w:r w:rsidR="006E0B0B">
        <w:t>.</w:t>
      </w:r>
      <w:r w:rsidR="005D5B44">
        <w:t>2016</w:t>
      </w:r>
      <w:r w:rsidR="00561009">
        <w:t xml:space="preserve">. </w:t>
      </w:r>
      <w:r w:rsidR="005D5B44">
        <w:t xml:space="preserve">podnio ovome sudu prijedlog za otvaranje stečajnog postupka nad dužnikom, navodeći da dužnik na dan  </w:t>
      </w:r>
      <w:r w:rsidR="00CC5FA2">
        <w:t>28.1.2016</w:t>
      </w:r>
      <w:r w:rsidR="006E0B0B">
        <w:t>.</w:t>
      </w:r>
      <w:r w:rsidR="005D5B44">
        <w:t xml:space="preserve"> ima evidentirane neizvršene osnove za plaćanje u ukupnom iznosu od </w:t>
      </w:r>
      <w:r w:rsidR="00CC5FA2">
        <w:t>21.731,48</w:t>
      </w:r>
      <w:r w:rsidR="005D5B44">
        <w:t xml:space="preserve"> kn.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CC5FA2">
        <w:t>155/16-4</w:t>
      </w:r>
      <w:r w:rsidR="008127A2">
        <w:t xml:space="preserve"> </w:t>
      </w:r>
      <w:r w:rsidRPr="00554F6A">
        <w:t xml:space="preserve">od </w:t>
      </w:r>
      <w:r w:rsidR="00CC5FA2">
        <w:t>7</w:t>
      </w:r>
      <w:r w:rsidR="00AC21BE">
        <w:t>.</w:t>
      </w:r>
      <w:r w:rsidR="00CC5FA2">
        <w:t>4</w:t>
      </w:r>
      <w:r w:rsidR="008127A2">
        <w:t>.201</w:t>
      </w:r>
      <w:r w:rsidR="00CC5FA2">
        <w:t>6</w:t>
      </w:r>
      <w:r w:rsidR="006E0B0B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8127A2">
        <w:t>27</w:t>
      </w:r>
      <w:r>
        <w:t xml:space="preserve">. </w:t>
      </w:r>
      <w:r w:rsidR="00464711">
        <w:t>veljače</w:t>
      </w:r>
      <w:r>
        <w:t xml:space="preserve"> 201</w:t>
      </w:r>
      <w:r w:rsidR="00464711">
        <w:t>7</w:t>
      </w:r>
      <w:r>
        <w:t>.</w:t>
      </w:r>
      <w:r w:rsidR="005D5B44">
        <w:t xml:space="preserve"> godine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CC5FA2">
        <w:t>,v.r.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53086E" w:rsidR="0053086E">
      <w:pPr>
        <w:spacing w:lineRule="auto" w:line="240" w:after="0"/>
        <w:jc w:val="both"/>
      </w:pPr>
      <w:r>
        <w:tab/>
      </w:r>
      <w:r w:rsidR="0053086E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84F" w:rsidP="00485215" w:rsidR="007F484F">
      <w:pPr>
        <w:spacing w:lineRule="auto" w:line="240" w:after="0"/>
      </w:pPr>
      <w:r>
        <w:separator/>
      </w:r>
    </w:p>
  </w:endnote>
  <w:endnote w:id="0" w:type="continuationSeparator">
    <w:p w:rsidRDefault="007F484F" w:rsidP="00485215" w:rsidR="007F48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84F" w:rsidP="00485215" w:rsidR="007F484F">
      <w:pPr>
        <w:spacing w:lineRule="auto" w:line="240" w:after="0"/>
      </w:pPr>
      <w:r>
        <w:separator/>
      </w:r>
    </w:p>
  </w:footnote>
  <w:footnote w:id="0" w:type="continuationSeparator">
    <w:p w:rsidRDefault="007F484F" w:rsidP="00485215" w:rsidR="007F48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91B">
          <w:rPr>
            <w:noProof/>
          </w:rPr>
          <w:t>2</w:t>
        </w:r>
        <w:r>
          <w:fldChar w:fldCharType="end"/>
        </w:r>
      </w:p>
    </w:sdtContent>
  </w:sdt>
  <w:p w:rsidRDefault="00696E0E" w:rsidP="00696E0E" w:rsidR="00696E0E">
    <w:pPr>
      <w:spacing w:lineRule="auto" w:line="240" w:after="0"/>
      <w:jc w:val="right"/>
    </w:pPr>
    <w:r>
      <w:t>Poslovni broj: 2 St-155/16-20</w:t>
    </w:r>
  </w:p>
  <w:p w:rsidRDefault="0034091B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C2925"/>
    <w:rsid w:val="00192606"/>
    <w:rsid w:val="001A10AB"/>
    <w:rsid w:val="001F37AD"/>
    <w:rsid w:val="002252F6"/>
    <w:rsid w:val="00233C6F"/>
    <w:rsid w:val="0033218E"/>
    <w:rsid w:val="0034091B"/>
    <w:rsid w:val="00355232"/>
    <w:rsid w:val="003C1AF9"/>
    <w:rsid w:val="003E449C"/>
    <w:rsid w:val="003E77B3"/>
    <w:rsid w:val="0044635E"/>
    <w:rsid w:val="004532DB"/>
    <w:rsid w:val="00464711"/>
    <w:rsid w:val="00485215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6E0E"/>
    <w:rsid w:val="006970B0"/>
    <w:rsid w:val="006E0B0B"/>
    <w:rsid w:val="00753973"/>
    <w:rsid w:val="007956EF"/>
    <w:rsid w:val="007F484F"/>
    <w:rsid w:val="008127A2"/>
    <w:rsid w:val="00826507"/>
    <w:rsid w:val="00847C43"/>
    <w:rsid w:val="00871F49"/>
    <w:rsid w:val="008A2FD1"/>
    <w:rsid w:val="008A44D0"/>
    <w:rsid w:val="00996A66"/>
    <w:rsid w:val="009A5633"/>
    <w:rsid w:val="009C3CE4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E68D1"/>
    <w:rsid w:val="00C6451F"/>
    <w:rsid w:val="00CB6F0D"/>
    <w:rsid w:val="00CC5FA2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370B3"/>
    <w:rsid w:val="00E95CD7"/>
    <w:rsid w:val="00EB2694"/>
    <w:rsid w:val="00EF13C2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340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9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340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9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KARMEL j.d.o.o. za trgovinu i usluge zastupanog po punomoćniku Vesna Harmadi</izvorni_sadrzaj>
    <derivirana_varijabla naziv="DomainObject.Predmet.ProtustrankaFormated_1">  KARMEL j.d.o.o. za trgovinu i usluge zastupanog po punomoćniku Vesna Harmadi</derivirana_varijabla>
  </DomainObject.Predmet.ProtustrankaFormated>
  <DomainObject.Predmet.ProtustrankaFormatedOIB>
    <izvorni_sadrzaj>  KARMEL j.d.o.o. za trgovinu i usluge, OIB 10895755802 zastupanog po punomoćniku Vesna Harmadi</izvorni_sadrzaj>
    <derivirana_varijabla naziv="DomainObject.Predmet.ProtustrankaFormatedOIB_1">  KARMEL j.d.o.o. za trgovinu i usluge, OIB 10895755802 zastupanog po punomoćniku Vesna Harmadi</derivirana_varijabla>
  </DomainObject.Predmet.ProtustrankaFormatedOIB>
  <DomainObject.Predmet.ProtustrankaFormatedWithAdress>
    <izvorni_sadrzaj> KARMEL j.d.o.o. za trgovinu i usluge, Trg bana Josipa Jelačića 7/B, 48000 Koprivnica zastupanog po punomoćniku Vesna Harmadi</izvorni_sadrzaj>
    <derivirana_varijabla naziv="DomainObject.Predmet.ProtustrankaFormatedWithAdress_1"> KARMEL j.d.o.o. za trgovinu i usluge, Trg bana Josipa Jelačića 7/B, 48000 Koprivnica zastupanog po punomoćniku Vesna Harmadi</derivirana_varijabla>
  </DomainObject.Predmet.ProtustrankaFormatedWithAdress>
  <DomainObject.Predmet.ProtustrankaFormatedWithAdressOIB>
    <izvorni_sadrzaj> KARMEL j.d.o.o. za trgovinu i usluge, OIB 10895755802, Trg bana Josipa Jelačića 7/B, 48000 Koprivnica zastupanog po punomoćniku Vesna Harmadi</izvorni_sadrzaj>
    <derivirana_varijabla naziv="DomainObject.Predmet.ProtustrankaFormatedWithAdressOIB_1"> KARMEL j.d.o.o. za trgovinu i usluge, OIB 10895755802, Trg bana Josipa Jelačića 7/B, 48000 Koprivnica zastupanog po punomoćniku Vesna Harmadi</derivirana_varijabla>
  </DomainObject.Predmet.ProtustrankaFormatedWithAdressOIB>
  <DomainObject.Predmet.ProtustrankaWithAdress>
    <izvorni_sadrzaj>KARMEL j.d.o.o. za trgovinu i usluge Trg bana Josipa Jelačića 7/B, 48000 Koprivnica</izvorni_sadrzaj>
    <derivirana_varijabla naziv="DomainObject.Predmet.ProtustrankaWithAdress_1">KARMEL j.d.o.o. za trgovinu i usluge Trg bana Josipa Jelačića 7/B, 48000 Koprivnica</derivirana_varijabla>
  </DomainObject.Predmet.ProtustrankaWithAdress>
  <DomainObject.Predmet.ProtustrankaWithAdressOIB>
    <izvorni_sadrzaj>KARMEL j.d.o.o. za trgovinu i usluge, OIB 10895755802, Trg bana Josipa Jelačića 7/B, 48000 Koprivnica</izvorni_sadrzaj>
    <derivirana_varijabla naziv="DomainObject.Predmet.ProtustrankaWithAdressOIB_1">KARMEL j.d.o.o. za trgovinu i usluge, OIB 10895755802, Trg bana Josipa Jelačića 7/B, 48000 Koprivnica</derivirana_varijabla>
  </DomainObject.Predmet.ProtustrankaWithAdressOIB>
  <DomainObject.Predmet.ProtustrankaNazivFormated>
    <izvorni_sadrzaj>KARMEL j.d.o.o. za trgovinu i usluge</izvorni_sadrzaj>
    <derivirana_varijabla naziv="DomainObject.Predmet.ProtustrankaNazivFormated_1">KARMEL j.d.o.o. za trgovinu i usluge</derivirana_varijabla>
  </DomainObject.Predmet.ProtustrankaNazivFormated>
  <DomainObject.Predmet.ProtustrankaNazivFormatedOIB>
    <izvorni_sadrzaj>KARMEL j.d.o.o. za trgovinu i usluge, OIB 10895755802</izvorni_sadrzaj>
    <derivirana_varijabla naziv="DomainObject.Predmet.ProtustrankaNazivFormatedOIB_1">KARMEL j.d.o.o. za trgovinu i usluge, OIB 10895755802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21731.48</izvorni_sadrzaj>
    <derivirana_varijabla naziv="DomainObject.Predmet.TrenutnaVrijednost_1">21731.48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KARMEL j.d.o.o. za trgovinu i usluge zastupanog po punomoćniku Vesna Harmadi</item>
    </izvorni_sadrzaj>
    <derivirana_varijabla naziv="DomainObject.Predmet.ProtuStrankaListFormated_1">
      <item>KARMEL j.d.o.o. za trgovinu i usluge zastupanog po punomoćniku Vesna Harmadi</item>
    </derivirana_varijabla>
  </DomainObject.Predmet.ProtuStrankaListFormated>
  <DomainObject.Predmet.ProtuStrankaListFormatedOIB>
    <izvorni_sadrzaj>
      <item>KARMEL j.d.o.o. za trgovinu i usluge, OIB 10895755802 zastupanog po punomoćniku Vesna Harmadi</item>
    </izvorni_sadrzaj>
    <derivirana_varijabla naziv="DomainObject.Predmet.ProtuStrankaListFormatedOIB_1">
      <item>KARMEL j.d.o.o. za trgovinu i usluge, OIB 10895755802 zastupanog po punomoćniku Vesna Harmadi</item>
    </derivirana_varijabla>
  </DomainObject.Predmet.ProtuStrankaListFormatedOIB>
  <DomainObject.Predmet.ProtuStrankaListFormatedWithAdress>
    <izvorni_sadrzaj>
      <item>KARMEL j.d.o.o. za trgovinu i usluge, Trg bana Josipa Jelačića 7/B, 48000 Koprivnica zastupanog po punomoćniku Vesna Harmadi</item>
    </izvorni_sadrzaj>
    <derivirana_varijabla naziv="DomainObject.Predmet.ProtuStrankaListFormatedWithAdress_1">
      <item>KARMEL j.d.o.o. za trgovinu i usluge, Trg bana Josipa Jelačića 7/B, 48000 Koprivnica zastupanog po punomoćniku Vesna Harmadi</item>
    </derivirana_varijabla>
  </DomainObject.Predmet.ProtuStrankaListFormatedWithAdress>
  <DomainObject.Predmet.ProtuStrankaListFormatedWithAdressOIB>
    <izvorni_sadrzaj>
      <item>KARMEL j.d.o.o. za trgovinu i usluge, OIB 10895755802, Trg bana Josipa Jelačića 7/B, 48000 Koprivnica zastupanog po punomoćniku Vesna Harmadi</item>
    </izvorni_sadrzaj>
    <derivirana_varijabla naziv="DomainObject.Predmet.ProtuStrankaListFormatedWithAdressOIB_1">
      <item>KARMEL j.d.o.o. za trgovinu i usluge, OIB 10895755802, Trg bana Josipa Jelačića 7/B, 48000 Koprivnica zastupanog po punomoćniku Vesna Harmadi</item>
    </derivirana_varijabla>
  </DomainObject.Predmet.ProtuStrankaListFormatedWithAdressOIB>
  <DomainObject.Predmet.ProtuStrankaListNazivFormated>
    <izvorni_sadrzaj>
      <item>KARMEL j.d.o.o. za trgovinu i usluge</item>
    </izvorni_sadrzaj>
    <derivirana_varijabla naziv="DomainObject.Predmet.ProtuStrankaListNazivFormated_1">
      <item>KARMEL j.d.o.o. za trgovinu i usluge</item>
    </derivirana_varijabla>
  </DomainObject.Predmet.ProtuStrankaListNazivFormated>
  <DomainObject.Predmet.ProtuStrankaListNazivFormatedOIB>
    <izvorni_sadrzaj>
      <item>KARMEL j.d.o.o. za trgovinu i usluge, OIB 10895755802</item>
    </izvorni_sadrzaj>
    <derivirana_varijabla naziv="DomainObject.Predmet.ProtuStrankaListNazivFormatedOIB_1">
      <item>KARMEL j.d.o.o. za trgovinu i usluge, OIB 10895755802</item>
    </derivirana_varijabla>
  </DomainObject.Predmet.ProtuStrankaListNazivFormatedOIB>
  <DomainObject.Predmet.OstaliListFormated>
    <izvorni_sadrzaj>
      <item>Sudski registar, Trgovački sud u Varaždinu</item>
      <item>Vesna Harmadi punomoćnik sudionika u postupku KARMEL j.d.o.o. za trgovinu i usluge</item>
      <item>ŽDo u Varaždinu, Građansko-upravni odjel</item>
      <item>Porezna uprava, Područni ured Sjeverna Hrvatska, Ispostava Koprivnica</item>
      <item>Policijska uprava Koprivničko-križevačka, Policijska postaja Koprivnica</item>
    </izvorni_sadrzaj>
    <derivirana_varijabla naziv="DomainObject.Predmet.OstaliListFormated_1">
      <item>Sudski registar, Trgovački sud u Varaždinu</item>
      <item>Vesna Harmadi punomoćnik sudionika u postupku KARMEL j.d.o.o. za trgovinu i usluge</item>
      <item>ŽDo u Varaždinu, Građansko-upravni odjel</item>
      <item>Porezna uprava, Područni ured Sjeverna Hrvatska, Ispostava Koprivnica</item>
      <item>Policijska uprava Koprivničko-križevačka, Policijska postaja Koprivnica</item>
    </derivirana_varijabla>
  </DomainObject.Predmet.OstaliListFormated>
  <DomainObject.Predmet.OstaliListFormatedOIB>
    <izvorni_sadrzaj>
      <item>Sudski registar, Trgovački sud u Varaždinu</item>
      <item>Vesna Harmadi, OIB 76544291629 punomoćnik sudionika u postupku KARMEL j.d.o.o. za trgovinu i usluge</item>
      <item>ŽDo u Varaždinu, Građansko-upravni odjel</item>
      <item>Porezna uprava, Područni ured Sjeverna Hrvatska, Ispostava Koprivnica</item>
      <item>Policijska uprava Koprivničko-križevačka, Policijska postaja Koprivnica</item>
    </izvorni_sadrzaj>
    <derivirana_varijabla naziv="DomainObject.Predmet.OstaliListFormatedOIB_1">
      <item>Sudski registar, Trgovački sud u Varaždinu</item>
      <item>Vesna Harmadi, OIB 76544291629 punomoćnik sudionika u postupku KARMEL j.d.o.o. za trgovinu i usluge</item>
      <item>ŽDo u Varaždinu, Građansko-upravni odjel</item>
      <item>Porezna uprava, Područni ured Sjeverna Hrvatska, Ispostava Koprivnica</item>
      <item>Policijska uprava Koprivničko-križevačka, Policijska postaja Koprivnica</item>
    </derivirana_varijabla>
  </DomainObject.Predmet.OstaliListFormatedOIB>
  <DomainObject.Predmet.OstaliListFormatedWithAdress>
    <izvorni_sadrzaj>
      <item>Sudski registar, Trgovački sud u Varaždinu, Ul. braće Radić 2, 42000 Varaždin</item>
      <item>Vesna Harmadi,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  <item>Policijska uprava Koprivničko-križevačka, Policijska postaja Koprivnica, Trg Eugena Kumičića 18, 48000 Koprivnica</item>
    </izvorni_sadrzaj>
    <derivirana_varijabla naziv="DomainObject.Predmet.OstaliListFormatedWithAdress_1">
      <item>Sudski registar, Trgovački sud u Varaždinu, Ul. braće Radić 2, 42000 Varaždin</item>
      <item>Vesna Harmadi,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  <item>Policijska uprava Koprivničko-križevačka, Policijska postaja Koprivnica, Trg Eugena Kumičića 18, 48000 Koprivnica</item>
    </derivirana_varijabla>
  </DomainObject.Predmet.OstaliListFormatedWithAdress>
  <DomainObject.Predmet.OstaliListFormatedWithAdressOIB>
    <izvorni_sadrzaj>
      <item>Sudski registar, Trgovački sud u Varaždinu, Ul. braće Radić 2, 42000 Varaždin</item>
      <item>Vesna Harmadi, OIB 76544291629,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  <item>Policijska uprava Koprivničko-križevačka, Policijska postaja Koprivnica, Trg Eugena Kumičića 18, 48000 Koprivnica</item>
    </izvorni_sadrzaj>
    <derivirana_varijabla naziv="DomainObject.Predmet.OstaliListFormatedWithAdressOIB_1">
      <item>Sudski registar, Trgovački sud u Varaždinu, Ul. braće Radić 2, 42000 Varaždin</item>
      <item>Vesna Harmadi, OIB 76544291629, Koprivnička 10 A, 48000 Koprivnički Ivanec punomoćnik sudionika u postupku KARMEL j.d.o.o. za trgovinu i usluge</item>
      <item>ŽDo u Varaždinu, Građansko-upravni odjel, Ul. braće Radić 2, 42000 Varaždin</item>
      <item>Porezna uprava, Područni ured Sjeverna Hrvatska, Ispostava Koprivnica, Ul. Hrvatske državnosti 7, 48000 Koprivnica</item>
      <item>Policijska uprava Koprivničko-križevačka, Policijska postaja Koprivnica, Trg Eugena Kumičića 18, 48000 Koprivnica</item>
    </derivirana_varijabla>
  </DomainObject.Predmet.OstaliListFormatedWithAdressOIB>
  <DomainObject.Predmet.OstaliListNazivFormated>
    <izvorni_sadrzaj>
      <item>Sudski registar, Trgovački sud u Varaždinu</item>
      <item>Vesna Harmadi</item>
      <item>ŽDo u Varaždinu, Građansko-upravni odjel</item>
      <item>Porezna uprava, Područni ured Sjeverna Hrvatska, Ispostava Koprivnica</item>
      <item>Policijska uprava Koprivničko-križevačka, Policijska postaja Koprivnica</item>
    </izvorni_sadrzaj>
    <derivirana_varijabla naziv="DomainObject.Predmet.OstaliListNazivFormated_1">
      <item>Sudski registar, Trgovački sud u Varaždinu</item>
      <item>Vesna Harmadi</item>
      <item>ŽDo u Varaždinu, Građansko-upravni odjel</item>
      <item>Porezna uprava, Područni ured Sjeverna Hrvatska, Ispostava Koprivnica</item>
      <item>Policijska uprava Koprivničko-križevačka, Policijska postaja Koprivnica</item>
    </derivirana_varijabla>
  </DomainObject.Predmet.OstaliListNazivFormated>
  <DomainObject.Predmet.OstaliListNazivFormatedOIB>
    <izvorni_sadrzaj>
      <item>Sudski registar, Trgovački sud u Varaždinu</item>
      <item>Vesna Harmadi, OIB 76544291629</item>
      <item>ŽDo u Varaždinu, Građansko-upravni odjel</item>
      <item>Porezna uprava, Područni ured Sjeverna Hrvatska, Ispostava Koprivnica</item>
      <item>Policijska uprava Koprivničko-križevačka, Policijska postaja Koprivnica</item>
    </izvorni_sadrzaj>
    <derivirana_varijabla naziv="DomainObject.Predmet.OstaliListNazivFormatedOIB_1">
      <item>Sudski registar, Trgovački sud u Varaždinu</item>
      <item>Vesna Harmadi, OIB 76544291629</item>
      <item>ŽDo u Varaždinu, Građansko-upravni odjel</item>
      <item>Porezna uprava, Područni ured Sjeverna Hrvatska, Ispostava Koprivnica</item>
      <item>Policijska uprava Koprivničko-križevačka, Policijska postaja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KARMEL j.d.o.o. za trgovinu i usluge</izvorni_sadrzaj>
    <derivirana_varijabla naziv="DomainObject.Predmet.ProtustrankaIDrugi_1">KARMEL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KARMEL j.d.o.o. za trgovinu i usluge, OIB 10895755802, Trg bana Josipa Jelačića 7/B, 48000 Koprivnica</izvorni_sadrzaj>
    <derivirana_varijabla naziv="DomainObject.Predmet.ProtustrankaIDrugiAdressOIB_1">KARMEL j.d.o.o. za trgovinu i usluge, OIB 10895755802, Trg bana Josipa Jelačića 7/B,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KARMEL j.d.o.o. za trgovinu i usluge</item>
      <item>Sudski registar, Trgovački sud u Varaždinu</item>
      <item>Vesna Harmadi</item>
      <item>ŽDo u Varaždinu, Građansko-upravni odjel</item>
      <item>Porezna uprava, Područni ured Sjeverna Hrvatska, Ispostava Koprivnica</item>
      <item>Policijska uprava Koprivničko-križevačka, Policijska postaja Koprivnica</item>
    </izvorni_sadrzaj>
    <derivirana_varijabla naziv="DomainObject.Predmet.SudioniciListNaziv_1">
      <item>Financijska agencija</item>
      <item>KARMEL j.d.o.o. za trgovinu i usluge</item>
      <item>Sudski registar, Trgovački sud u Varaždinu</item>
      <item>Vesna Harmadi</item>
      <item>ŽDo u Varaždinu, Građansko-upravni odjel</item>
      <item>Porezna uprava, Područni ured Sjeverna Hrvatska, Ispostava Koprivnica</item>
      <item>Policijska uprava Koprivničko-križevačka, Policijska postaja Koprivnica</item>
    </derivirana_varijabla>
  </DomainObject.Predmet.SudioniciListNaziv>
  <DomainObject.Predmet.SudioniciListAdressOIB>
    <izvorni_sadrzaj>
      <item>Financijska agencija, OIB 85821130368, A. Cesarca 2,42000 Varaždin</item>
      <item>KARMEL j.d.o.o. za trgovinu i usluge, OIB 10895755802, Trg bana Josipa Jelačića 7/B,48000 Koprivnica</item>
      <item>Sudski registar, Trgovački sud u Varaždinu, Ul. braće Radić 2,42000 Varaždin</item>
      <item>Vesna Harmadi, OIB 76544291629, Koprivnička 10 A,48000 Koprivnički Ivanec</item>
      <item>ŽDo u Varaždinu, Građansko-upravni odjel, Ul. braće Radić 2,42000 Varaždin</item>
      <item>Porezna uprava, Područni ured Sjeverna Hrvatska, Ispostava Koprivnica, Ul. Hrvatske državnosti 7,48000 Koprivnica</item>
      <item>Policijska uprava Koprivničko-križevačka, Policijska postaja Koprivnica, Trg Eugena Kumičića 18,48000 Koprivnica</item>
    </izvorni_sadrzaj>
    <derivirana_varijabla naziv="DomainObject.Predmet.SudioniciListAdressOIB_1">
      <item>Financijska agencija, OIB 85821130368, A. Cesarca 2,42000 Varaždin</item>
      <item>KARMEL j.d.o.o. za trgovinu i usluge, OIB 10895755802, Trg bana Josipa Jelačića 7/B,48000 Koprivnica</item>
      <item>Sudski registar, Trgovački sud u Varaždinu, Ul. braće Radić 2,42000 Varaždin</item>
      <item>Vesna Harmadi, OIB 76544291629, Koprivnička 10 A,48000 Koprivnički Ivanec</item>
      <item>ŽDo u Varaždinu, Građansko-upravni odjel, Ul. braće Radić 2,42000 Varaždin</item>
      <item>Porezna uprava, Područni ured Sjeverna Hrvatska, Ispostava Koprivnica, Ul. Hrvatske državnosti 7,48000 Koprivnica</item>
      <item>Policijska uprava Koprivničko-križevačka, Policijska postaja Koprivnica, Trg Eugena Kumičića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10895755802</item>
      <item>, OIB null</item>
      <item>, OIB 76544291629</item>
      <item>, OIB null</item>
      <item>, OIB null</item>
      <item>, OIB null</item>
    </izvorni_sadrzaj>
    <derivirana_varijabla naziv="DomainObject.Predmet.SudioniciListNazivOIB_1">
      <item>, OIB 85821130368</item>
      <item>, OIB 10895755802</item>
      <item>, OIB null</item>
      <item>, OIB 76544291629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3A9434-4E29-49EF-9F9B-C65EB9B89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2802</properties:Characters>
  <properties:Lines>89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2017-02-27T09:23:00Z</dcterms:created>
  <dc:creator>Maja Valušnig</dc:creator>
  <cp:lastModifiedBy>Marko Makaj</cp:lastModifiedBy>
  <cp:lastPrinted>2017-02-27T09:22:00Z</cp:lastPrinted>
  <dcterms:modified xmlns:xsi="http://www.w3.org/2001/XMLSchema-instance" xsi:type="dcterms:W3CDTF">2017-02-27T09:26:00Z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