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ac258" w14:paraId="61ac258" w:rsidRDefault="0047254B" w:rsidP="0047254B" w:rsidR="0047254B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254B" w:rsidP="0047254B" w:rsidR="0047254B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47254B" w:rsidP="0047254B" w:rsidR="0047254B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47254B" w:rsidP="0047254B" w:rsidR="0047254B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47254B" w:rsidP="0047254B" w:rsidR="0047254B">
      <w:pPr>
        <w:spacing w:after="0"/>
        <w:rPr>
          <w:rFonts w:eastAsia="Calibri"/>
        </w:rPr>
      </w:pPr>
    </w:p>
    <w:p w:rsidRDefault="0047254B" w:rsidP="0047254B" w:rsidR="0047254B">
      <w:pPr>
        <w:spacing w:after="0"/>
        <w:rPr>
          <w:rFonts w:eastAsia="Times New Roman"/>
          <w:lang w:eastAsia="hr-HR"/>
        </w:rPr>
      </w:pPr>
    </w:p>
    <w:p w:rsidRDefault="0047254B" w:rsidP="0047254B" w:rsidR="0047254B">
      <w:pPr>
        <w:spacing w:after="0"/>
        <w:jc w:val="center"/>
      </w:pPr>
      <w:r>
        <w:t>U  I M E  R E P U B L I K E  H R V A T S K E</w:t>
      </w:r>
    </w:p>
    <w:p w:rsidRDefault="0047254B" w:rsidP="0047254B" w:rsidR="0047254B">
      <w:pPr>
        <w:spacing w:after="0"/>
      </w:pPr>
    </w:p>
    <w:p w:rsidRDefault="0047254B" w:rsidP="0047254B" w:rsidR="0047254B">
      <w:pPr>
        <w:spacing w:after="0"/>
        <w:jc w:val="center"/>
      </w:pPr>
      <w:r>
        <w:t>R J E Š E NJ E</w:t>
      </w:r>
    </w:p>
    <w:p w:rsidRDefault="0047254B" w:rsidP="0047254B" w:rsidR="0047254B">
      <w:pPr>
        <w:spacing w:after="0"/>
      </w:pPr>
    </w:p>
    <w:p w:rsidRDefault="0047254B" w:rsidP="0047254B" w:rsidR="0047254B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ZANATSKO PROIZVODNA ZADRUGA FILIP I TIN za proizvodnju, usluge i trgovinu,  Križevci, </w:t>
      </w:r>
      <w:proofErr w:type="spellStart"/>
      <w:r>
        <w:t>Jarčani</w:t>
      </w:r>
      <w:proofErr w:type="spellEnd"/>
      <w:r>
        <w:t xml:space="preserve"> 55, OIB: 34489149130, dana 21. prosinca 2015. </w:t>
      </w:r>
    </w:p>
    <w:p w:rsidRDefault="0047254B" w:rsidP="0047254B" w:rsidR="0047254B">
      <w:pPr>
        <w:spacing w:after="0"/>
        <w:jc w:val="both"/>
      </w:pPr>
    </w:p>
    <w:p w:rsidRDefault="0047254B" w:rsidP="0047254B" w:rsidR="0047254B">
      <w:pPr>
        <w:spacing w:after="0"/>
        <w:jc w:val="center"/>
      </w:pPr>
      <w:r>
        <w:t>r i j e š i o  j e</w:t>
      </w:r>
    </w:p>
    <w:p w:rsidRDefault="0047254B" w:rsidP="0047254B" w:rsidR="0047254B">
      <w:pPr>
        <w:spacing w:after="0"/>
      </w:pPr>
    </w:p>
    <w:p w:rsidRDefault="0047254B" w:rsidP="0047254B" w:rsidR="0047254B">
      <w:pPr>
        <w:spacing w:after="0"/>
        <w:ind w:firstLine="708"/>
        <w:jc w:val="both"/>
      </w:pPr>
      <w:r>
        <w:t xml:space="preserve">I/ Otvara se stečajni postupak nad stečajnim dužnikom ZANATSKO PROIZVODNA ZADRUGA FILIP I TIN za proizvodnju, usluge i trgovinu,  Križevci, </w:t>
      </w:r>
      <w:proofErr w:type="spellStart"/>
      <w:r>
        <w:t>Jarčani</w:t>
      </w:r>
      <w:proofErr w:type="spellEnd"/>
      <w:r>
        <w:t xml:space="preserve"> 55, OIB: 34489149130, s danom 21. prosinca 2015. u 15,00 sati.</w:t>
      </w:r>
    </w:p>
    <w:p w:rsidRDefault="0047254B" w:rsidP="0047254B" w:rsidR="0047254B">
      <w:pPr>
        <w:spacing w:after="0"/>
        <w:jc w:val="both"/>
      </w:pPr>
    </w:p>
    <w:p w:rsidRDefault="0047254B" w:rsidP="0047254B" w:rsidR="0047254B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ZANATSKO PROIZVODNA ZADRUGA FILIP I TIN za proizvodnju, usluge i trgovinu,  Križevci, </w:t>
      </w:r>
      <w:proofErr w:type="spellStart"/>
      <w:r>
        <w:t>Jarčani</w:t>
      </w:r>
      <w:proofErr w:type="spellEnd"/>
      <w:r>
        <w:t xml:space="preserve"> 55, OIB: 34489149130.</w:t>
      </w:r>
    </w:p>
    <w:p w:rsidRDefault="0047254B" w:rsidP="0047254B" w:rsidR="0047254B">
      <w:pPr>
        <w:spacing w:after="0"/>
        <w:jc w:val="both"/>
      </w:pPr>
    </w:p>
    <w:p w:rsidRDefault="0047254B" w:rsidP="0047254B" w:rsidR="0047254B">
      <w:pPr>
        <w:spacing w:after="0"/>
        <w:ind w:firstLine="708"/>
        <w:jc w:val="both"/>
      </w:pPr>
      <w:r>
        <w:t xml:space="preserve">III/ Za stečajnog upravitelja imenuje se Jasna </w:t>
      </w:r>
      <w:proofErr w:type="spellStart"/>
      <w:r>
        <w:t>Hromadko</w:t>
      </w:r>
      <w:proofErr w:type="spellEnd"/>
      <w:r>
        <w:t xml:space="preserve">, Zagreb, </w:t>
      </w:r>
      <w:proofErr w:type="spellStart"/>
      <w:r>
        <w:t>Zelengorska</w:t>
      </w:r>
      <w:proofErr w:type="spellEnd"/>
      <w:r>
        <w:t xml:space="preserve"> br. 1, OIB: 22088644509.</w:t>
      </w:r>
    </w:p>
    <w:p w:rsidRDefault="0047254B" w:rsidP="0047254B" w:rsidR="0047254B">
      <w:pPr>
        <w:spacing w:after="0"/>
        <w:jc w:val="both"/>
        <w:rPr>
          <w:color w:val="FF0000"/>
        </w:rPr>
      </w:pPr>
    </w:p>
    <w:p w:rsidRDefault="0047254B" w:rsidP="0047254B" w:rsidR="0047254B">
      <w:pPr>
        <w:spacing w:after="0"/>
        <w:ind w:firstLine="708"/>
        <w:jc w:val="both"/>
      </w:pPr>
      <w:r>
        <w:t>IV/ Ovo rješenje objavit će se na e-oglasnoj ploči suda.</w:t>
      </w:r>
    </w:p>
    <w:p w:rsidRDefault="0047254B" w:rsidP="0047254B" w:rsidR="0047254B">
      <w:pPr>
        <w:spacing w:after="0"/>
        <w:jc w:val="both"/>
      </w:pPr>
    </w:p>
    <w:p w:rsidRDefault="0047254B" w:rsidP="0047254B" w:rsidR="0047254B">
      <w:pPr>
        <w:spacing w:after="0"/>
        <w:ind w:firstLine="708"/>
        <w:jc w:val="both"/>
      </w:pPr>
      <w:r>
        <w:t xml:space="preserve">V/ Po pravomoćnosti ovoga rješenja stečajni dužnik ZANATSKO PROIZVODNA ZADRUGA FILIP I TIN za proizvodnju, usluge i trgovinu,  Križevci, </w:t>
      </w:r>
      <w:proofErr w:type="spellStart"/>
      <w:r>
        <w:t>Jarčani</w:t>
      </w:r>
      <w:proofErr w:type="spellEnd"/>
      <w:r>
        <w:t xml:space="preserve"> 55, OIB: 34489149130, biti će brisan iz sudskog registra.</w:t>
      </w:r>
    </w:p>
    <w:p w:rsidRDefault="0047254B" w:rsidP="0047254B" w:rsidR="0047254B">
      <w:pPr>
        <w:spacing w:after="0"/>
      </w:pPr>
    </w:p>
    <w:p w:rsidRDefault="0047254B" w:rsidP="0047254B" w:rsidR="0047254B">
      <w:pPr>
        <w:spacing w:after="0"/>
      </w:pPr>
    </w:p>
    <w:p w:rsidRDefault="0047254B" w:rsidP="0047254B" w:rsidR="0047254B">
      <w:pPr>
        <w:spacing w:after="0"/>
        <w:jc w:val="center"/>
      </w:pPr>
      <w:r>
        <w:t>Obrazloženje</w:t>
      </w:r>
    </w:p>
    <w:p w:rsidRDefault="0047254B" w:rsidP="0047254B" w:rsidR="0047254B">
      <w:pPr>
        <w:spacing w:after="0"/>
      </w:pPr>
    </w:p>
    <w:p w:rsidRDefault="0047254B" w:rsidP="0047254B" w:rsidR="0047254B">
      <w:pPr>
        <w:spacing w:after="0"/>
        <w:jc w:val="both"/>
      </w:pPr>
      <w:r>
        <w:tab/>
        <w:t xml:space="preserve">Predlagatelj je dana 29.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</w:t>
      </w:r>
      <w:r>
        <w:lastRenderedPageBreak/>
        <w:t xml:space="preserve">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47254B" w:rsidP="0047254B" w:rsidR="0047254B">
      <w:pPr>
        <w:spacing w:after="0"/>
      </w:pPr>
    </w:p>
    <w:p w:rsidRDefault="0047254B" w:rsidP="0047254B" w:rsidR="0047254B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47254B" w:rsidP="0047254B" w:rsidR="0047254B">
      <w:pPr>
        <w:spacing w:after="0"/>
      </w:pPr>
    </w:p>
    <w:p w:rsidRDefault="0047254B" w:rsidP="0047254B" w:rsidR="0047254B">
      <w:pPr>
        <w:spacing w:after="0"/>
      </w:pPr>
    </w:p>
    <w:p w:rsidRDefault="0047254B" w:rsidP="0047254B" w:rsidR="0047254B">
      <w:pPr>
        <w:spacing w:after="0"/>
        <w:jc w:val="center"/>
      </w:pPr>
      <w:r>
        <w:t>U Varaždinu, 21. prosinca 2015.</w:t>
      </w:r>
    </w:p>
    <w:p w:rsidRDefault="0047254B" w:rsidP="0047254B" w:rsidR="0047254B">
      <w:pPr>
        <w:spacing w:after="0"/>
        <w:jc w:val="center"/>
      </w:pPr>
    </w:p>
    <w:p w:rsidRDefault="0047254B" w:rsidP="0047254B" w:rsidR="0047254B">
      <w:pPr>
        <w:spacing w:after="0"/>
        <w:jc w:val="center"/>
      </w:pPr>
    </w:p>
    <w:p w:rsidRDefault="0047254B" w:rsidP="0047254B" w:rsidR="0047254B">
      <w:pPr>
        <w:spacing w:after="0"/>
        <w:ind w:left="4956"/>
        <w:jc w:val="center"/>
      </w:pPr>
      <w:r>
        <w:t>Sutkinja</w:t>
      </w:r>
    </w:p>
    <w:p w:rsidRDefault="0047254B" w:rsidP="0047254B" w:rsidR="0047254B">
      <w:pPr>
        <w:spacing w:after="0"/>
        <w:ind w:left="4956"/>
        <w:jc w:val="center"/>
      </w:pPr>
    </w:p>
    <w:p w:rsidRDefault="0047254B" w:rsidP="0047254B" w:rsidR="0047254B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47254B" w:rsidP="0047254B" w:rsidR="0047254B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47254B" w:rsidP="0047254B" w:rsidR="0047254B">
      <w:pPr>
        <w:spacing w:after="0"/>
      </w:pPr>
      <w:r>
        <w:t xml:space="preserve">                                               </w:t>
      </w:r>
    </w:p>
    <w:p w:rsidRDefault="0047254B" w:rsidP="0047254B" w:rsidR="0047254B">
      <w:pPr>
        <w:spacing w:after="0"/>
      </w:pPr>
      <w:r>
        <w:tab/>
        <w:t xml:space="preserve">UPUTA O PRAVNOM LIJEKU: </w:t>
      </w:r>
    </w:p>
    <w:p w:rsidRDefault="0047254B" w:rsidP="0047254B" w:rsidR="0047254B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47254B" w:rsidP="0047254B" w:rsidR="0047254B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7254B" w:rsidP="0047254B" w:rsidR="0047254B">
      <w:pPr>
        <w:spacing w:after="0"/>
      </w:pPr>
    </w:p>
    <w:p w:rsidRDefault="0047254B" w:rsidP="0047254B" w:rsidR="0047254B">
      <w:pPr>
        <w:spacing w:after="0"/>
      </w:pPr>
    </w:p>
    <w:p w:rsidRDefault="0047254B" w:rsidP="0047254B" w:rsidR="0047254B">
      <w:pPr>
        <w:spacing w:after="0"/>
      </w:pPr>
      <w:r>
        <w:t>DNA:</w:t>
      </w:r>
    </w:p>
    <w:p w:rsidRDefault="0047254B" w:rsidP="0047254B" w:rsidR="0047254B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47254B" w:rsidP="0047254B" w:rsidR="0047254B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47254B" w:rsidP="0047254B" w:rsidR="0047254B">
      <w:pPr>
        <w:numPr>
          <w:ilvl w:val="0"/>
          <w:numId w:val="47"/>
        </w:numPr>
        <w:spacing w:after="0"/>
        <w:jc w:val="both"/>
      </w:pPr>
      <w:r>
        <w:t xml:space="preserve">Dužnik ZANATSKO PROIZVODNA ZADRUGA FILIP I TIN za proizvodnju, usluge i trgovinu,  Križevci, </w:t>
      </w:r>
      <w:proofErr w:type="spellStart"/>
      <w:r>
        <w:t>Jarčani</w:t>
      </w:r>
      <w:proofErr w:type="spellEnd"/>
      <w:r>
        <w:t xml:space="preserve"> 55</w:t>
      </w:r>
    </w:p>
    <w:p w:rsidRDefault="0047254B" w:rsidP="0047254B" w:rsidR="0047254B">
      <w:pPr>
        <w:numPr>
          <w:ilvl w:val="0"/>
          <w:numId w:val="47"/>
        </w:numPr>
        <w:spacing w:after="0"/>
      </w:pPr>
      <w:r>
        <w:t xml:space="preserve">Upravitelj zadruge Ivica </w:t>
      </w:r>
      <w:proofErr w:type="spellStart"/>
      <w:r>
        <w:t>Štefanek</w:t>
      </w:r>
      <w:proofErr w:type="spellEnd"/>
      <w:r>
        <w:t xml:space="preserve">, Križevci, </w:t>
      </w:r>
      <w:proofErr w:type="spellStart"/>
      <w:r>
        <w:t>Pušća</w:t>
      </w:r>
      <w:proofErr w:type="spellEnd"/>
      <w:r>
        <w:t xml:space="preserve"> 62</w:t>
      </w:r>
    </w:p>
    <w:p w:rsidRDefault="0047254B" w:rsidP="0047254B" w:rsidR="0047254B">
      <w:pPr>
        <w:numPr>
          <w:ilvl w:val="0"/>
          <w:numId w:val="47"/>
        </w:numPr>
        <w:spacing w:after="0"/>
      </w:pPr>
      <w:r>
        <w:t>Sudski registar ovog suda</w:t>
      </w:r>
    </w:p>
    <w:p w:rsidRDefault="0047254B" w:rsidP="0047254B" w:rsidR="0047254B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Koprivnica, Hrvatske državnosti 7         </w:t>
      </w:r>
    </w:p>
    <w:p w:rsidRDefault="0047254B" w:rsidP="0047254B" w:rsidR="0047254B">
      <w:pPr>
        <w:numPr>
          <w:ilvl w:val="0"/>
          <w:numId w:val="47"/>
        </w:numPr>
        <w:spacing w:after="0"/>
      </w:pPr>
      <w:r>
        <w:t xml:space="preserve">Stečajni upravitelj Jasna </w:t>
      </w:r>
      <w:proofErr w:type="spellStart"/>
      <w:r>
        <w:t>Hromadko</w:t>
      </w:r>
      <w:proofErr w:type="spellEnd"/>
      <w:r>
        <w:t xml:space="preserve">, Zagreb, </w:t>
      </w:r>
      <w:proofErr w:type="spellStart"/>
      <w:r>
        <w:t>Zelengorska</w:t>
      </w:r>
      <w:proofErr w:type="spellEnd"/>
      <w:r>
        <w:t xml:space="preserve"> br. 1</w:t>
      </w:r>
    </w:p>
    <w:p w:rsidRDefault="0047254B" w:rsidP="0047254B" w:rsidR="0047254B">
      <w:pPr>
        <w:numPr>
          <w:ilvl w:val="0"/>
          <w:numId w:val="47"/>
        </w:numPr>
        <w:spacing w:after="0"/>
      </w:pPr>
      <w:r>
        <w:t>E-oglasna ploča suda</w:t>
      </w:r>
    </w:p>
    <w:p w:rsidRDefault="0047254B" w:rsidP="0047254B" w:rsidR="0047254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AE649C" w:rsidP="0047254B" w:rsidR="00AE649C" w:rsidRPr="00B76F3C">
      <w:pPr>
        <w:pStyle w:val="Naslov3"/>
        <w:numPr>
          <w:ilvl w:val="0"/>
          <w:numId w:val="0"/>
        </w:numPr>
      </w:pPr>
    </w:p>
    <w:p w:rsidRDefault="0047254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  <w:bookmarkStart w:name="_GoBack" w:id="0"/>
      <w:bookmarkEnd w:id="0"/>
    </w:p>
    <w:sectPr w:rsidSect="0047254B" w:rsidR="00AE649C" w:rsidRPr="00B76F3C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254B" w:rsidP="0047254B" w:rsidR="008333A9">
    <w:pPr>
      <w:pStyle w:val="Zaglavlje"/>
      <w:tabs>
        <w:tab w:pos="3899" w:val="left"/>
      </w:tabs>
      <w:jc w:val="left"/>
    </w:pPr>
    <w:r>
      <w:tab/>
    </w:r>
    <w:r>
      <w:t>2</w:t>
    </w:r>
    <w:r>
      <w:tab/>
    </w:r>
    <w:r>
      <w:t>Poslovni broj: 2 St-347/15-5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254B" w:rsidR="0047254B">
    <w:pPr>
      <w:pStyle w:val="Zaglavlje"/>
    </w:pPr>
    <w:r>
      <w:t>Poslovni broj: 2 St-347/15-5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54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244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047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210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St-347/2015-5</izvorni_sadrzaj>
    <derivirana_varijabla naziv="DomainObject.Oznaka_1">St-347/2015-5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St-347/2015</izvorni_sadrzaj>
    <derivirana_varijabla naziv="DomainObject.Predmet.OznakaBroj_1">St-347/2015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ZANATSKO PROIZVODNA ZADRUGA FILIP I TIN za proizvodnju, usluge i trgovinu</izvorni_sadrzaj>
    <derivirana_varijabla naziv="DomainObject.Predmet.ProtustrankaFormated_1">  ZANATSKO PROIZVODNA ZADRUGA FILIP I TIN za proizvodnju, usluge i trgovinu</derivirana_varijabla>
  </DomainObject.Predmet.ProtustrankaFormated>
  <DomainObject.Predmet.ProtustrankaFormatedOIB>
    <izvorni_sadrzaj>  ZANATSKO PROIZVODNA ZADRUGA FILIP I TIN za proizvodnju, usluge i trgovinu, OIB 34489149130</izvorni_sadrzaj>
    <derivirana_varijabla naziv="DomainObject.Predmet.ProtustrankaFormatedOIB_1">  ZANATSKO PROIZVODNA ZADRUGA FILIP I TIN za proizvodnju, usluge i trgovinu, OIB 34489149130</derivirana_varijabla>
  </DomainObject.Predmet.ProtustrankaFormatedOIB>
  <DomainObject.Predmet.ProtustrankaFormatedWithAdress>
    <izvorni_sadrzaj> ZANATSKO PROIZVODNA ZADRUGA FILIP I TIN za proizvodnju, usluge i trgovinu, Jarčani 55, 48260 Jarčani</izvorni_sadrzaj>
    <derivirana_varijabla naziv="DomainObject.Predmet.ProtustrankaFormatedWithAdress_1"> ZANATSKO PROIZVODNA ZADRUGA FILIP I TIN za proizvodnju, usluge i trgovinu, Jarčani 55, 48260 Jarčani</derivirana_varijabla>
  </DomainObject.Predmet.ProtustrankaFormatedWithAdress>
  <DomainObject.Predmet.ProtustrankaFormatedWithAdressOIB>
    <izvorni_sadrzaj> ZANATSKO PROIZVODNA ZADRUGA FILIP I TIN za proizvodnju, usluge i trgovinu, OIB 34489149130, Jarčani 55, 48260 Jarčani</izvorni_sadrzaj>
    <derivirana_varijabla naziv="DomainObject.Predmet.ProtustrankaFormatedWithAdressOIB_1"> ZANATSKO PROIZVODNA ZADRUGA FILIP I TIN za proizvodnju, usluge i trgovinu, OIB 34489149130, Jarčani 55, 48260 Jarčani</derivirana_varijabla>
  </DomainObject.Predmet.ProtustrankaFormatedWithAdressOIB>
  <DomainObject.Predmet.ProtustrankaWithAdress>
    <izvorni_sadrzaj>ZANATSKO PROIZVODNA ZADRUGA FILIP I TIN za proizvodnju, usluge i trgovinu Jarčani 55, 48260 Jarčani</izvorni_sadrzaj>
    <derivirana_varijabla naziv="DomainObject.Predmet.ProtustrankaWithAdress_1">ZANATSKO PROIZVODNA ZADRUGA FILIP I TIN za proizvodnju, usluge i trgovinu Jarčani 55, 48260 Jarčani</derivirana_varijabla>
  </DomainObject.Predmet.ProtustrankaWithAdress>
  <DomainObject.Predmet.ProtustrankaWithAdressOIB>
    <izvorni_sadrzaj>ZANATSKO PROIZVODNA ZADRUGA FILIP I TIN za proizvodnju, usluge i trgovinu, OIB 34489149130, Jarčani 55, 48260 Jarčani</izvorni_sadrzaj>
    <derivirana_varijabla naziv="DomainObject.Predmet.ProtustrankaWithAdressOIB_1">ZANATSKO PROIZVODNA ZADRUGA FILIP I TIN za proizvodnju, usluge i trgovinu, OIB 34489149130, Jarčani 55, 48260 Jarčani</derivirana_varijabla>
  </DomainObject.Predmet.ProtustrankaWithAdressOIB>
  <DomainObject.Predmet.ProtustrankaNazivFormated>
    <izvorni_sadrzaj>ZANATSKO PROIZVODNA ZADRUGA FILIP I TIN za proizvodnju, usluge i trgovinu</izvorni_sadrzaj>
    <derivirana_varijabla naziv="DomainObject.Predmet.ProtustrankaNazivFormated_1">ZANATSKO PROIZVODNA ZADRUGA FILIP I TIN za proizvodnju, usluge i trgovinu</derivirana_varijabla>
  </DomainObject.Predmet.ProtustrankaNazivFormated>
  <DomainObject.Predmet.ProtustrankaNazivFormatedOIB>
    <izvorni_sadrzaj>ZANATSKO PROIZVODNA ZADRUGA FILIP I TIN za proizvodnju, usluge i trgovinu, OIB 34489149130</izvorni_sadrzaj>
    <derivirana_varijabla naziv="DomainObject.Predmet.ProtustrankaNazivFormatedOIB_1">ZANATSKO PROIZVODNA ZADRUGA FILIP I TIN za proizvodnju, usluge i trgovinu, OIB 34489149130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30860.81</izvorni_sadrzaj>
    <derivirana_varijabla naziv="DomainObject.Predmet.TrenutnaVrijednost_1">30860.81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ZANATSKO PROIZVODNA ZADRUGA FILIP I TIN za proizvodnju, usluge i trgovinu</item>
    </izvorni_sadrzaj>
    <derivirana_varijabla naziv="DomainObject.Predmet.ProtuStrankaListFormated_1">
      <item>ZANATSKO PROIZVODNA ZADRUGA FILIP I TIN za proizvodnju, usluge i trgovinu</item>
    </derivirana_varijabla>
  </DomainObject.Predmet.ProtuStrankaListFormated>
  <DomainObject.Predmet.ProtuStrankaListFormatedOIB>
    <izvorni_sadrzaj>
      <item>ZANATSKO PROIZVODNA ZADRUGA FILIP I TIN za proizvodnju, usluge i trgovinu, OIB 34489149130</item>
    </izvorni_sadrzaj>
    <derivirana_varijabla naziv="DomainObject.Predmet.ProtuStrankaListFormatedOIB_1">
      <item>ZANATSKO PROIZVODNA ZADRUGA FILIP I TIN za proizvodnju, usluge i trgovinu, OIB 34489149130</item>
    </derivirana_varijabla>
  </DomainObject.Predmet.ProtuStrankaListFormatedOIB>
  <DomainObject.Predmet.ProtuStrankaListFormatedWithAdress>
    <izvorni_sadrzaj>
      <item>ZANATSKO PROIZVODNA ZADRUGA FILIP I TIN za proizvodnju, usluge i trgovinu, Jarčani 55, 48260 Jarčani</item>
    </izvorni_sadrzaj>
    <derivirana_varijabla naziv="DomainObject.Predmet.ProtuStrankaListFormatedWithAdress_1">
      <item>ZANATSKO PROIZVODNA ZADRUGA FILIP I TIN za proizvodnju, usluge i trgovinu, Jarčani 55, 48260 Jarčani</item>
    </derivirana_varijabla>
  </DomainObject.Predmet.ProtuStrankaListFormatedWithAdress>
  <DomainObject.Predmet.ProtuStrankaListFormatedWithAdressOIB>
    <izvorni_sadrzaj>
      <item>ZANATSKO PROIZVODNA ZADRUGA FILIP I TIN za proizvodnju, usluge i trgovinu, OIB 34489149130, Jarčani 55, 48260 Jarčani</item>
    </izvorni_sadrzaj>
    <derivirana_varijabla naziv="DomainObject.Predmet.ProtuStrankaListFormatedWithAdressOIB_1">
      <item>ZANATSKO PROIZVODNA ZADRUGA FILIP I TIN za proizvodnju, usluge i trgovinu, OIB 34489149130, Jarčani 55, 48260 Jarčani</item>
    </derivirana_varijabla>
  </DomainObject.Predmet.ProtuStrankaListFormatedWithAdressOIB>
  <DomainObject.Predmet.ProtuStrankaListNazivFormated>
    <izvorni_sadrzaj>
      <item>ZANATSKO PROIZVODNA ZADRUGA FILIP I TIN za proizvodnju, usluge i trgovinu</item>
    </izvorni_sadrzaj>
    <derivirana_varijabla naziv="DomainObject.Predmet.ProtuStrankaListNazivFormated_1">
      <item>ZANATSKO PROIZVODNA ZADRUGA FILIP I TIN za proizvodnju, usluge i trgovinu</item>
    </derivirana_varijabla>
  </DomainObject.Predmet.ProtuStrankaListNazivFormated>
  <DomainObject.Predmet.ProtuStrankaListNazivFormatedOIB>
    <izvorni_sadrzaj>
      <item>ZANATSKO PROIZVODNA ZADRUGA FILIP I TIN za proizvodnju, usluge i trgovinu, OIB 34489149130</item>
    </izvorni_sadrzaj>
    <derivirana_varijabla naziv="DomainObject.Predmet.ProtuStrankaListNazivFormatedOIB_1">
      <item>ZANATSKO PROIZVODNA ZADRUGA FILIP I TIN za proizvodnju, usluge i trgovinu, OIB 34489149130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Ivica Štefanek</item>
    </izvorni_sadrzaj>
    <derivirana_varijabla naziv="DomainObject.Predmet.OstaliListFormated_1">
      <item>Sudski registar, Trgovački sud u Varaždinu</item>
      <item>E-oglasna ploča ovog suda</item>
      <item>Ivica Štefanek</item>
    </derivirana_varijabla>
  </DomainObject.Predmet.OstaliListFormated>
  <DomainObject.Predmet.OstaliListFormatedOIB>
    <izvorni_sadrzaj>
      <item>Sudski registar, Trgovački sud u Varaždinu</item>
      <item>E-oglasna ploča ovog suda</item>
      <item>Ivica Štefanek, OIB 10767326701</item>
    </izvorni_sadrzaj>
    <derivirana_varijabla naziv="DomainObject.Predmet.OstaliListFormatedOIB_1">
      <item>Sudski registar, Trgovački sud u Varaždinu</item>
      <item>E-oglasna ploča ovog suda</item>
      <item>Ivica Štefanek, OIB 10767326701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Ivica Štefanek, Pušća 62, 48260 Križevci</item>
    </izvorni_sadrzaj>
    <derivirana_varijabla naziv="DomainObject.Predmet.OstaliListFormatedWithAdress_1">
      <item>Sudski registar, Trgovački sud u Varaždinu</item>
      <item>E-oglasna ploča ovog suda</item>
      <item>Ivica Štefanek, Pušća 62, 48260 Križevci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Ivica Štefanek, OIB 10767326701, Pušća 62, 48260 Križevci</item>
    </izvorni_sadrzaj>
    <derivirana_varijabla naziv="DomainObject.Predmet.OstaliListFormatedWithAdressOIB_1">
      <item>Sudski registar, Trgovački sud u Varaždinu</item>
      <item>E-oglasna ploča ovog suda</item>
      <item>Ivica Štefanek, OIB 10767326701, Pušća 62, 48260 Križevci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Ivica Štefanek</item>
    </izvorni_sadrzaj>
    <derivirana_varijabla naziv="DomainObject.Predmet.OstaliListNazivFormated_1">
      <item>Sudski registar, Trgovački sud u Varaždinu</item>
      <item>E-oglasna ploča ovog suda</item>
      <item>Ivica Štefanek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Ivica Štefanek, OIB 10767326701</item>
    </izvorni_sadrzaj>
    <derivirana_varijabla naziv="DomainObject.Predmet.OstaliListNazivFormatedOIB_1">
      <item>Sudski registar, Trgovački sud u Varaždinu</item>
      <item>E-oglasna ploča ovog suda</item>
      <item>Ivica Štefanek, OIB 10767326701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St-347/2015-5</izvorni_sadrzaj>
    <derivirana_varijabla naziv="DomainObject.PoslovniBrojDokumenta_1">St-347/2015-5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ZANATSKO PROIZVODNA ZADRUGA FILIP I TIN za proizvodnju, usluge i trgovinu</izvorni_sadrzaj>
    <derivirana_varijabla naziv="DomainObject.Predmet.ProtustrankaIDrugi_1">ZANATSKO PROIZVODNA ZADRUGA FILIP I TIN za proizvodnju, usluge i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ZANATSKO PROIZVODNA ZADRUGA FILIP I TIN za proizvodnju, usluge i trgovinu, OIB 34489149130, Jarčani 55, 48260 Jarčani</izvorni_sadrzaj>
    <derivirana_varijabla naziv="DomainObject.Predmet.ProtustrankaIDrugiAdressOIB_1">ZANATSKO PROIZVODNA ZADRUGA FILIP I TIN za proizvodnju, usluge i trgovinu, OIB 34489149130, Jarčani 55, 48260 Jarčani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ZANATSKO PROIZVODNA ZADRUGA FILIP I TIN za proizvodnju, usluge i trgovinu</item>
      <item>Sudski registar, Trgovački sud u Varaždinu</item>
      <item>E-oglasna ploča ovog suda</item>
      <item>Ivica Štefanek</item>
    </izvorni_sadrzaj>
    <derivirana_varijabla naziv="DomainObject.Predmet.SudioniciListNaziv_1">
      <item>Financijska agencija, Regionalni centar Zagreb, Podružnica Varaždin</item>
      <item>ZANATSKO PROIZVODNA ZADRUGA FILIP I TIN za proizvodnju, usluge i trgovinu</item>
      <item>Sudski registar, Trgovački sud u Varaždinu</item>
      <item>E-oglasna ploča ovog suda</item>
      <item>Ivica Štefanek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ZANATSKO PROIZVODNA ZADRUGA FILIP I TIN za proizvodnju, usluge i trgovinu, OIB 34489149130, Jarčani 55,48260 Jarčani</item>
      <item>Sudski registar, Trgovački sud u Varaždinu</item>
      <item>E-oglasna ploča ovog suda</item>
      <item>Ivica Štefanek, OIB 10767326701, Pušća 62,48260 Križevci</item>
    </izvorni_sadrzaj>
    <derivirana_varijabla naziv="DomainObject.Predmet.SudioniciListAdressOIB_1">
      <item>Financijska agencija, Regionalni centar Zagreb, Podružnica Varaždin, A. Cesarca 2,42000 Varaždin</item>
      <item>ZANATSKO PROIZVODNA ZADRUGA FILIP I TIN za proizvodnju, usluge i trgovinu, OIB 34489149130, Jarčani 55,48260 Jarčani</item>
      <item>Sudski registar, Trgovački sud u Varaždinu</item>
      <item>E-oglasna ploča ovog suda</item>
      <item>Ivica Štefanek, OIB 10767326701, Pušća 62,48260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B1DE00-D4E5-47B8-9706-A1018F02E9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3037</properties:Characters>
  <properties:Lines>90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2015-12-21T11:05:00Z</cp:lastPrinted>
  <dcterms:modified xmlns:xsi="http://www.w3.org/2001/XMLSchema-instance" xsi:type="dcterms:W3CDTF">2015-12-21T11:06:00Z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