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256d" w14:paraId="7f9256d" w:rsidRDefault="00532B71" w:rsidP="0086691F" w:rsidR="00532B71" w:rsidRPr="00B74894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06F33" w:rsidP="00606F33" w:rsidR="00606F3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606F33" w:rsidP="00606F33" w:rsidR="00606F33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06F33" w:rsidP="00606F33" w:rsidR="00606F33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06F33" w:rsidP="00606F33" w:rsidR="00606F3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06F33" w:rsidP="00606F33" w:rsidR="00606F33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06F33" w:rsidP="00606F33" w:rsidR="00606F33" w:rsidRPr="00B74894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B74894" w:rsidP="00997BA9" w:rsidR="00532B71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894">
        <w:rPr>
          <w:rFonts w:hAnsi="Times New Roman" w:ascii="Times New Roman"/>
          <w:sz w:val="22"/>
          <w:szCs w:val="22"/>
        </w:rPr>
        <w:t>Kulturno umjetničko društvo "Gradina" 20355 Podgradina, Podgradi</w:t>
      </w:r>
      <w:r w:rsidR="008F3ACE">
        <w:rPr>
          <w:rFonts w:hAnsi="Times New Roman" w:ascii="Times New Roman"/>
          <w:sz w:val="22"/>
          <w:szCs w:val="22"/>
        </w:rPr>
        <w:t>na 0</w:t>
      </w:r>
      <w:r w:rsidRPr="00B74894">
        <w:rPr>
          <w:rFonts w:hAnsi="Times New Roman" w:ascii="Times New Roman"/>
          <w:sz w:val="22"/>
          <w:szCs w:val="22"/>
        </w:rPr>
        <w:t>, OIB: 87022731792</w:t>
      </w:r>
      <w:r w:rsidR="002B65BB" w:rsidRPr="00B74894">
        <w:rPr>
          <w:rFonts w:hAnsi="Times New Roman" w:ascii="Times New Roman"/>
          <w:sz w:val="22"/>
          <w:szCs w:val="22"/>
        </w:rPr>
        <w:t xml:space="preserve">, </w:t>
      </w:r>
      <w:r w:rsidR="00EE69E5" w:rsidRPr="00B7489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B74894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B74894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B7489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B7489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7489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894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74894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B7489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B7489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249F0" w:rsidR="004249F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4249F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4249F0">
        <w:rPr>
          <w:rFonts w:hAnsi="Times New Roman" w:ascii="Times New Roman"/>
          <w:sz w:val="22"/>
          <w:szCs w:val="22"/>
        </w:rPr>
        <w:t xml:space="preserve"> </w:t>
      </w:r>
      <w:r w:rsidR="00A70B5A" w:rsidRPr="004249F0">
        <w:rPr>
          <w:rFonts w:hAnsi="Times New Roman" w:ascii="Times New Roman"/>
          <w:sz w:val="22"/>
          <w:szCs w:val="22"/>
        </w:rPr>
        <w:t>Kulturno umjetničko društvo "Gradina" 20355 Podgradina, Podgradi</w:t>
      </w:r>
      <w:r w:rsidR="008F3ACE" w:rsidRPr="004249F0">
        <w:rPr>
          <w:rFonts w:hAnsi="Times New Roman" w:ascii="Times New Roman"/>
          <w:sz w:val="22"/>
          <w:szCs w:val="22"/>
        </w:rPr>
        <w:t>na 0</w:t>
      </w:r>
      <w:r w:rsidR="00A70B5A" w:rsidRPr="004249F0">
        <w:rPr>
          <w:rFonts w:hAnsi="Times New Roman" w:ascii="Times New Roman"/>
          <w:sz w:val="22"/>
          <w:szCs w:val="22"/>
        </w:rPr>
        <w:t>, OIB: 87022731792</w:t>
      </w:r>
      <w:r w:rsidR="00A358AD" w:rsidRPr="004249F0">
        <w:rPr>
          <w:rFonts w:hAnsi="Times New Roman" w:ascii="Times New Roman"/>
          <w:sz w:val="22"/>
          <w:szCs w:val="22"/>
        </w:rPr>
        <w:t xml:space="preserve">, </w:t>
      </w:r>
      <w:r w:rsidR="004249F0" w:rsidRPr="008531E2">
        <w:rPr>
          <w:rFonts w:hAnsi="Times New Roman" w:ascii="Times New Roman"/>
          <w:sz w:val="22"/>
          <w:szCs w:val="22"/>
        </w:rPr>
        <w:t>dana</w:t>
      </w:r>
      <w:r w:rsidR="004249F0">
        <w:rPr>
          <w:rFonts w:hAnsi="Times New Roman" w:ascii="Times New Roman"/>
          <w:sz w:val="22"/>
          <w:szCs w:val="22"/>
        </w:rPr>
        <w:t xml:space="preserve"> 29</w:t>
      </w:r>
      <w:r w:rsidR="004249F0" w:rsidRPr="008531E2">
        <w:rPr>
          <w:rFonts w:hAnsi="Times New Roman" w:ascii="Times New Roman"/>
          <w:sz w:val="22"/>
          <w:szCs w:val="22"/>
        </w:rPr>
        <w:t>.</w:t>
      </w:r>
      <w:r w:rsidR="004249F0">
        <w:rPr>
          <w:rFonts w:hAnsi="Times New Roman" w:ascii="Times New Roman"/>
          <w:sz w:val="22"/>
          <w:szCs w:val="22"/>
        </w:rPr>
        <w:t xml:space="preserve"> </w:t>
      </w:r>
      <w:r w:rsidR="004249F0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410B8D">
        <w:rPr>
          <w:rFonts w:hAnsi="Times New Roman" w:ascii="Times New Roman"/>
          <w:sz w:val="22"/>
          <w:szCs w:val="22"/>
        </w:rPr>
        <w:t>14,3</w:t>
      </w:r>
      <w:r w:rsidR="004249F0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4249F0" w:rsidR="00B2463B" w:rsidRPr="004249F0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B822D3" w:rsidR="00EE69E5" w:rsidRPr="00B822D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B74894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B74894">
        <w:rPr>
          <w:rFonts w:hAnsi="Times New Roman" w:ascii="Times New Roman"/>
          <w:sz w:val="22"/>
          <w:szCs w:val="22"/>
        </w:rPr>
        <w:t xml:space="preserve"> </w:t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453EEE" w:rsidRPr="00B74894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 w:rsidRPr="005E3275">
        <w:rPr>
          <w:rFonts w:hAnsi="Times New Roman" w:ascii="Times New Roman"/>
          <w:sz w:val="22"/>
          <w:szCs w:val="22"/>
        </w:rPr>
        <w:softHyphen/>
      </w:r>
      <w:r w:rsidR="00B822D3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B7489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B7489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B74894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B748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70B5A" w:rsidRPr="00B74894">
        <w:rPr>
          <w:rFonts w:hAnsi="Times New Roman" w:ascii="Times New Roman"/>
          <w:sz w:val="22"/>
          <w:szCs w:val="22"/>
        </w:rPr>
        <w:t>Kulturno umjetničko društvo "Gradina" 20355 Podgradina, Podgradi</w:t>
      </w:r>
      <w:r w:rsidR="008F3ACE">
        <w:rPr>
          <w:rFonts w:hAnsi="Times New Roman" w:ascii="Times New Roman"/>
          <w:sz w:val="22"/>
          <w:szCs w:val="22"/>
        </w:rPr>
        <w:t>na 0</w:t>
      </w:r>
      <w:r w:rsidR="00A70B5A" w:rsidRPr="00B74894">
        <w:rPr>
          <w:rFonts w:hAnsi="Times New Roman" w:ascii="Times New Roman"/>
          <w:sz w:val="22"/>
          <w:szCs w:val="22"/>
        </w:rPr>
        <w:t>, OIB: 87022731792</w:t>
      </w:r>
      <w:r w:rsidR="00322EFB" w:rsidRPr="00B74894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EE69E5" w:rsidR="00EE69E5" w:rsidRPr="00B7489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B7489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B74894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B7489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B74894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B7489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7489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B7489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89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B7489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894">
        <w:rPr>
          <w:rFonts w:hAnsi="Times New Roman" w:ascii="Times New Roman"/>
          <w:sz w:val="22"/>
          <w:szCs w:val="22"/>
          <w:lang w:val="hr-HR"/>
        </w:rPr>
        <w:tab/>
      </w:r>
      <w:r w:rsidR="00946B37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946B37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946B37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946B37" w:rsidP="00946B37" w:rsidR="00946B3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946B37" w:rsidP="00946B37" w:rsidR="00946B37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46B37" w:rsidP="00946B37" w:rsidR="00946B3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46B37" w:rsidP="00946B37" w:rsidR="00946B3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46B37" w:rsidP="00946B37" w:rsidR="00946B37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46B37" w:rsidP="00946B37" w:rsidR="00946B37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46B37" w:rsidP="00946B37" w:rsidR="00946B37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3665C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946B37" w:rsidP="00946B37" w:rsidR="00946B3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46B37" w:rsidP="00946B37" w:rsidR="00946B37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946B37" w:rsidP="00946B37" w:rsidR="00946B3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946B37" w:rsidP="00946B37" w:rsidR="00946B3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46B37" w:rsidP="00946B37" w:rsidR="00946B3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946B37" w:rsidP="00946B37" w:rsidR="00946B3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946B37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946B37" w:rsidP="00946B37" w:rsidR="00946B3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9A2DF2" w:rsidP="009A2DF2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9A2DF2" w:rsidP="00946B37" w:rsidR="00946B3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946B37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946B37">
        <w:rPr>
          <w:rFonts w:hAnsi="Times New Roman" w:ascii="Times New Roman"/>
          <w:sz w:val="22"/>
          <w:szCs w:val="22"/>
          <w:lang w:val="hr-HR"/>
        </w:rPr>
        <w:t>.</w:t>
      </w:r>
    </w:p>
    <w:p w:rsidRDefault="00946B37" w:rsidP="00946B37" w:rsidR="00946B37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946B37" w:rsidR="00182088" w:rsidRPr="00B7489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B74894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B7489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1E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74894">
      <w:rPr>
        <w:rFonts w:hAnsi="Times New Roman" w:ascii="Times New Roman"/>
        <w:b/>
        <w:sz w:val="22"/>
        <w:szCs w:val="22"/>
        <w:lang w:val="hr-HR"/>
      </w:rPr>
      <w:t>710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74894">
      <w:rPr>
        <w:rFonts w:hAnsi="Times New Roman" w:ascii="Times New Roman"/>
        <w:b/>
        <w:sz w:val="22"/>
        <w:szCs w:val="22"/>
        <w:lang w:val="hr-HR"/>
      </w:rPr>
      <w:t>710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10B8D"/>
    <w:rsid w:val="0042162E"/>
    <w:rsid w:val="004249F0"/>
    <w:rsid w:val="00424E93"/>
    <w:rsid w:val="004335B8"/>
    <w:rsid w:val="00453EEE"/>
    <w:rsid w:val="0049556E"/>
    <w:rsid w:val="004A3B72"/>
    <w:rsid w:val="004B7141"/>
    <w:rsid w:val="004C2A20"/>
    <w:rsid w:val="004E50F8"/>
    <w:rsid w:val="004F581C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06F33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63EC1"/>
    <w:rsid w:val="00774127"/>
    <w:rsid w:val="00786599"/>
    <w:rsid w:val="007A29F9"/>
    <w:rsid w:val="007B0FC3"/>
    <w:rsid w:val="007C6CF9"/>
    <w:rsid w:val="007D0303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3ACE"/>
    <w:rsid w:val="008F63BD"/>
    <w:rsid w:val="00904D89"/>
    <w:rsid w:val="009157E8"/>
    <w:rsid w:val="00946B37"/>
    <w:rsid w:val="009546B6"/>
    <w:rsid w:val="00974F0D"/>
    <w:rsid w:val="00997BA9"/>
    <w:rsid w:val="009A2DF2"/>
    <w:rsid w:val="009A6253"/>
    <w:rsid w:val="009B7F84"/>
    <w:rsid w:val="009C4AAE"/>
    <w:rsid w:val="009C704F"/>
    <w:rsid w:val="009F5765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822D3"/>
    <w:rsid w:val="00B92258"/>
    <w:rsid w:val="00BC201E"/>
    <w:rsid w:val="00BF13CF"/>
    <w:rsid w:val="00BF6DA1"/>
    <w:rsid w:val="00BF71CF"/>
    <w:rsid w:val="00C134DB"/>
    <w:rsid w:val="00C3665C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40CF2"/>
    <w:rsid w:val="00F41EC1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1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E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EC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E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E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1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E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EC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E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E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"Gradina"</izvorni_sadrzaj>
    <derivirana_varijabla naziv="DomainObject.Predmet.ProtustrankaFormated_1">  Kulturno umjetničko društvo "Gradina"</derivirana_varijabla>
  </DomainObject.Predmet.ProtustrankaFormated>
  <DomainObject.Predmet.ProtustrankaFormatedOIB>
    <izvorni_sadrzaj>  Kulturno umjetničko društvo "Gradina", OIB 87022731792</izvorni_sadrzaj>
    <derivirana_varijabla naziv="DomainObject.Predmet.ProtustrankaFormatedOIB_1">  Kulturno umjetničko društvo "Gradina", OIB 87022731792</derivirana_varijabla>
  </DomainObject.Predmet.ProtustrankaFormatedOIB>
  <DomainObject.Predmet.ProtustrankaFormatedWithAdress>
    <izvorni_sadrzaj> Kulturno umjetničko društvo "Gradina", Podgradina 0, 20355 Podgradina</izvorni_sadrzaj>
    <derivirana_varijabla naziv="DomainObject.Predmet.ProtustrankaFormatedWithAdress_1"> Kulturno umjetničko društvo "Gradina", Podgradina 0, 20355 Podgradina</derivirana_varijabla>
  </DomainObject.Predmet.ProtustrankaFormatedWithAdress>
  <DomainObject.Predmet.ProtustrankaFormatedWithAdressOIB>
    <izvorni_sadrzaj> Kulturno umjetničko društvo "Gradina", OIB 87022731792, Podgradina 0, 20355 Podgradina</izvorni_sadrzaj>
    <derivirana_varijabla naziv="DomainObject.Predmet.ProtustrankaFormatedWithAdressOIB_1"> Kulturno umjetničko društvo "Gradina", OIB 87022731792, Podgradina 0, 20355 Podgradina</derivirana_varijabla>
  </DomainObject.Predmet.ProtustrankaFormatedWithAdressOIB>
  <DomainObject.Predmet.ProtustrankaWithAdress>
    <izvorni_sadrzaj>Kulturno umjetničko društvo "Gradina" Podgradina 0, 20355 Podgradina</izvorni_sadrzaj>
    <derivirana_varijabla naziv="DomainObject.Predmet.ProtustrankaWithAdress_1">Kulturno umjetničko društvo "Gradina" Podgradina 0, 20355 Podgradina</derivirana_varijabla>
  </DomainObject.Predmet.ProtustrankaWithAdress>
  <DomainObject.Predmet.ProtustrankaWithAdressOIB>
    <izvorni_sadrzaj>Kulturno umjetničko društvo "Gradina", OIB 87022731792, Podgradina 0, 20355 Podgradina</izvorni_sadrzaj>
    <derivirana_varijabla naziv="DomainObject.Predmet.ProtustrankaWithAdressOIB_1">Kulturno umjetničko društvo "Gradina", OIB 87022731792, Podgradina 0, 20355 Podgradina</derivirana_varijabla>
  </DomainObject.Predmet.ProtustrankaWithAdressOIB>
  <DomainObject.Predmet.ProtustrankaNazivFormated>
    <izvorni_sadrzaj>Kulturno umjetničko društvo "Gradina"</izvorni_sadrzaj>
    <derivirana_varijabla naziv="DomainObject.Predmet.ProtustrankaNazivFormated_1">Kulturno umjetničko društvo "Gradina"</derivirana_varijabla>
  </DomainObject.Predmet.ProtustrankaNazivFormated>
  <DomainObject.Predmet.ProtustrankaNazivFormatedOIB>
    <izvorni_sadrzaj>Kulturno umjetničko društvo "Gradina", OIB 87022731792</izvorni_sadrzaj>
    <derivirana_varijabla naziv="DomainObject.Predmet.ProtustrankaNazivFormatedOIB_1">Kulturno umjetničko društvo "Gradina", OIB 87022731792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20263.25</izvorni_sadrzaj>
    <derivirana_varijabla naziv="DomainObject.Predmet.TrenutnaVrijednost_1">20263.25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Kulturno umjetničko društvo "Gradina"</item>
    </izvorni_sadrzaj>
    <derivirana_varijabla naziv="DomainObject.Predmet.ProtuStrankaListFormated_1">
      <item>Kulturno umjetničko društvo "Gradina"</item>
    </derivirana_varijabla>
  </DomainObject.Predmet.ProtuStrankaListFormated>
  <DomainObject.Predmet.ProtuStrankaListFormatedOIB>
    <izvorni_sadrzaj>
      <item>Kulturno umjetničko društvo "Gradina", OIB 87022731792</item>
    </izvorni_sadrzaj>
    <derivirana_varijabla naziv="DomainObject.Predmet.ProtuStrankaListFormatedOIB_1">
      <item>Kulturno umjetničko društvo "Gradina", OIB 87022731792</item>
    </derivirana_varijabla>
  </DomainObject.Predmet.ProtuStrankaListFormatedOIB>
  <DomainObject.Predmet.ProtuStrankaListFormatedWithAdress>
    <izvorni_sadrzaj>
      <item>Kulturno umjetničko društvo "Gradina", Podgradina 0, 20355 Podgradina</item>
    </izvorni_sadrzaj>
    <derivirana_varijabla naziv="DomainObject.Predmet.ProtuStrankaListFormatedWithAdress_1">
      <item>Kulturno umjetničko društvo "Gradina", Podgradina 0, 20355 Podgradina</item>
    </derivirana_varijabla>
  </DomainObject.Predmet.ProtuStrankaListFormatedWithAdress>
  <DomainObject.Predmet.ProtuStrankaListFormatedWithAdressOIB>
    <izvorni_sadrzaj>
      <item>Kulturno umjetničko društvo "Gradina", OIB 87022731792, Podgradina 0, 20355 Podgradina</item>
    </izvorni_sadrzaj>
    <derivirana_varijabla naziv="DomainObject.Predmet.ProtuStrankaListFormatedWithAdressOIB_1">
      <item>Kulturno umjetničko društvo "Gradina", OIB 87022731792, Podgradina 0, 20355 Podgradina</item>
    </derivirana_varijabla>
  </DomainObject.Predmet.ProtuStrankaListFormatedWithAdressOIB>
  <DomainObject.Predmet.ProtuStrankaListNazivFormated>
    <izvorni_sadrzaj>
      <item>Kulturno umjetničko društvo "Gradina"</item>
    </izvorni_sadrzaj>
    <derivirana_varijabla naziv="DomainObject.Predmet.ProtuStrankaListNazivFormated_1">
      <item>Kulturno umjetničko društvo "Gradina"</item>
    </derivirana_varijabla>
  </DomainObject.Predmet.ProtuStrankaListNazivFormated>
  <DomainObject.Predmet.ProtuStrankaListNazivFormatedOIB>
    <izvorni_sadrzaj>
      <item>Kulturno umjetničko društvo "Gradina", OIB 87022731792</item>
    </izvorni_sadrzaj>
    <derivirana_varijabla naziv="DomainObject.Predmet.ProtuStrankaListNazivFormatedOIB_1">
      <item>Kulturno umjetničko društvo "Gradina", OIB 87022731792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Kulturno umjetničko društvo "Gradina"</izvorni_sadrzaj>
    <derivirana_varijabla naziv="DomainObject.Predmet.ProtustrankaIDrugi_1">Kulturno umjetničko društvo "Gradina"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Kulturno umjetničko društvo "Gradina", OIB 87022731792, Podgradina 0, 20355 Podgradina</izvorni_sadrzaj>
    <derivirana_varijabla naziv="DomainObject.Predmet.ProtustrankaIDrugiAdressOIB_1">Kulturno umjetničko društvo "Gradina", OIB 87022731792, Podgradina 0, 20355 Podgradina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Kulturno umjetničko društvo "Gradina"</item>
    </izvorni_sadrzaj>
    <derivirana_varijabla naziv="DomainObject.Predmet.SudioniciListNaziv_1">
      <item>FINA RC SPLIT, PODRUŽNICA DUBROVNIK</item>
      <item>Kulturno umjetničko društvo "Gradina"</item>
    </derivirana_varijabla>
  </DomainObject.Predmet.SudioniciListNaziv>
  <DomainObject.Predmet.SudioniciListAdressOIB>
    <izvorni_sadrzaj>
      <item>FINA RC SPLIT, PODRUŽNICA DUBROVNIK, OIB 85821130368, VUKOVARSKA 2,20000 Dubrovnik</item>
      <item>Kulturno umjetničko društvo "Gradina", OIB 87022731792, Podgradina 0,20355 Podgradina</item>
    </izvorni_sadrzaj>
    <derivirana_varijabla naziv="DomainObject.Predmet.SudioniciListAdressOIB_1">
      <item>FINA RC SPLIT, PODRUŽNICA DUBROVNIK, OIB 85821130368, VUKOVARSKA 2,20000 Dubrovnik</item>
      <item>Kulturno umjetničko društvo "Gradina", OIB 87022731792, Podgradina 0,20355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87022731792</item>
    </izvorni_sadrzaj>
    <derivirana_varijabla naziv="DomainObject.Predmet.SudioniciListNazivOIB_1">
      <item>, OIB 85821130368</item>
      <item>, OIB 87022731792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47FC5-0107-4891-A5DD-3A1193336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2646</properties:Characters>
  <properties:Lines>82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2015-12-23T10:08:00Z</dcterms:created>
  <dc:creator>Sudsko vijeæe</dc:creator>
  <cp:lastModifiedBy>Sandra Lazo Oblizalo</cp:lastModifiedBy>
  <cp:lastPrinted>2015-12-29T13:42:00Z</cp:lastPrinted>
  <dcterms:modified xmlns:xsi="http://www.w3.org/2001/XMLSchema-instance" xsi:type="dcterms:W3CDTF">2015-12-29T13:55:00Z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