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8bab" w14:paraId="cbc8ba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040A21">
        <w:t>3659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40A21" w:rsidRPr="00040A21">
        <w:t>FINANCIJSKA REVIZIJA MIŠURA d.o.o. - u likvidaciji</w:t>
      </w:r>
      <w:r w:rsidR="00040A21">
        <w:t xml:space="preserve">, </w:t>
      </w:r>
      <w:r w:rsidR="00145498">
        <w:t>Zagreb</w:t>
      </w:r>
      <w:r w:rsidR="00D80305">
        <w:t>,</w:t>
      </w:r>
      <w:r w:rsidR="00216F0B" w:rsidRPr="00216F0B">
        <w:t xml:space="preserve"> </w:t>
      </w:r>
      <w:r w:rsidR="00040A21" w:rsidRPr="00040A21">
        <w:t>Vatrogasna 1</w:t>
      </w:r>
      <w:r w:rsidR="00223F58">
        <w:t>,</w:t>
      </w:r>
      <w:r w:rsidR="000566AD" w:rsidRPr="00D80305">
        <w:t xml:space="preserve"> OIB: </w:t>
      </w:r>
      <w:r w:rsidR="00040A21" w:rsidRPr="00040A21">
        <w:t>42049054222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40A21">
        <w:t>52.721,62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40A21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D134A"/>
    <w:rsid w:val="008D3031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47DD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D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D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D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D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D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3659</izvorni_sadrzaj>
    <derivirana_varijabla naziv="DomainObject.Predmet.Broj_1">3659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St-3659/2015</izvorni_sadrzaj>
    <derivirana_varijabla naziv="DomainObject.Predmet.OznakaBroj_1">St-3659/2015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FINANCIJSKA REVIZIJA MIŠURA d.o.o. - u likvidaciji</izvorni_sadrzaj>
    <derivirana_varijabla naziv="DomainObject.Predmet.ProtustrankaFormated_1">  FINANCIJSKA REVIZIJA MIŠURA d.o.o. - u likvidaciji</derivirana_varijabla>
  </DomainObject.Predmet.ProtustrankaFormated>
  <DomainObject.Predmet.ProtustrankaFormatedOIB>
    <izvorni_sadrzaj>  FINANCIJSKA REVIZIJA MIŠURA d.o.o. - u likvidaciji, OIB 42049054222</izvorni_sadrzaj>
    <derivirana_varijabla naziv="DomainObject.Predmet.ProtustrankaFormatedOIB_1">  FINANCIJSKA REVIZIJA MIŠURA d.o.o. - u likvidaciji, OIB 42049054222</derivirana_varijabla>
  </DomainObject.Predmet.ProtustrankaFormatedOIB>
  <DomainObject.Predmet.ProtustrankaFormatedWithAdress>
    <izvorni_sadrzaj> FINANCIJSKA REVIZIJA MIŠURA d.o.o. - u likvidaciji, Vatrogasna 1, 10000 Zagreb</izvorni_sadrzaj>
    <derivirana_varijabla naziv="DomainObject.Predmet.ProtustrankaFormatedWithAdress_1"> FINANCIJSKA REVIZIJA MIŠURA d.o.o. - u likvidaciji, Vatrogasna 1, 10000 Zagreb</derivirana_varijabla>
  </DomainObject.Predmet.ProtustrankaFormatedWithAdress>
  <DomainObject.Predmet.ProtustrankaFormatedWithAdressOIB>
    <izvorni_sadrzaj> FINANCIJSKA REVIZIJA MIŠURA d.o.o. - u likvidaciji, OIB 42049054222, Vatrogasna 1, 10000 Zagreb</izvorni_sadrzaj>
    <derivirana_varijabla naziv="DomainObject.Predmet.ProtustrankaFormatedWithAdressOIB_1"> FINANCIJSKA REVIZIJA MIŠURA d.o.o. - u likvidaciji, OIB 42049054222, Vatrogasna 1, 10000 Zagreb</derivirana_varijabla>
  </DomainObject.Predmet.ProtustrankaFormatedWithAdressOIB>
  <DomainObject.Predmet.ProtustrankaWithAdress>
    <izvorni_sadrzaj>FINANCIJSKA REVIZIJA MIŠURA d.o.o. - u likvidaciji Vatrogasna 1, 10000 Zagreb</izvorni_sadrzaj>
    <derivirana_varijabla naziv="DomainObject.Predmet.ProtustrankaWithAdress_1">FINANCIJSKA REVIZIJA MIŠURA d.o.o. - u likvidaciji Vatrogasna 1, 10000 Zagreb</derivirana_varijabla>
  </DomainObject.Predmet.ProtustrankaWithAdress>
  <DomainObject.Predmet.ProtustrankaWithAdressOIB>
    <izvorni_sadrzaj>FINANCIJSKA REVIZIJA MIŠURA d.o.o. - u likvidaciji, OIB 42049054222, Vatrogasna 1, 10000 Zagreb</izvorni_sadrzaj>
    <derivirana_varijabla naziv="DomainObject.Predmet.ProtustrankaWithAdressOIB_1">FINANCIJSKA REVIZIJA MIŠURA d.o.o. - u likvidaciji, OIB 42049054222, Vatrogasna 1, 10000 Zagreb</derivirana_varijabla>
  </DomainObject.Predmet.ProtustrankaWithAdressOIB>
  <DomainObject.Predmet.ProtustrankaNazivFormated>
    <izvorni_sadrzaj>FINANCIJSKA REVIZIJA MIŠURA d.o.o. - u likvidaciji</izvorni_sadrzaj>
    <derivirana_varijabla naziv="DomainObject.Predmet.ProtustrankaNazivFormated_1">FINANCIJSKA REVIZIJA MIŠURA d.o.o. - u likvidaciji</derivirana_varijabla>
  </DomainObject.Predmet.ProtustrankaNazivFormated>
  <DomainObject.Predmet.ProtustrankaNazivFormatedOIB>
    <izvorni_sadrzaj>FINANCIJSKA REVIZIJA MIŠURA d.o.o. - u likvidaciji, OIB 42049054222</izvorni_sadrzaj>
    <derivirana_varijabla naziv="DomainObject.Predmet.ProtustrankaNazivFormatedOIB_1">FINANCIJSKA REVIZIJA MIŠURA d.o.o. - u likvidaciji, OIB 42049054222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FINANCIJSKA REVIZIJA MIŠURA d.o.o. - u likvidaciji</item>
    </izvorni_sadrzaj>
    <derivirana_varijabla naziv="DomainObject.Predmet.ProtuStrankaListFormated_1">
      <item>FINANCIJSKA REVIZIJA MIŠURA d.o.o. - u likvidaciji</item>
    </derivirana_varijabla>
  </DomainObject.Predmet.ProtuStrankaListFormated>
  <DomainObject.Predmet.ProtuStrankaListFormatedOIB>
    <izvorni_sadrzaj>
      <item>FINANCIJSKA REVIZIJA MIŠURA d.o.o. - u likvidaciji, OIB 42049054222</item>
    </izvorni_sadrzaj>
    <derivirana_varijabla naziv="DomainObject.Predmet.ProtuStrankaListFormatedOIB_1">
      <item>FINANCIJSKA REVIZIJA MIŠURA d.o.o. - u likvidaciji, OIB 42049054222</item>
    </derivirana_varijabla>
  </DomainObject.Predmet.ProtuStrankaListFormatedOIB>
  <DomainObject.Predmet.ProtuStrankaListFormatedWithAdress>
    <izvorni_sadrzaj>
      <item>FINANCIJSKA REVIZIJA MIŠURA d.o.o. - u likvidaciji, Vatrogasna 1, 10000 Zagreb</item>
    </izvorni_sadrzaj>
    <derivirana_varijabla naziv="DomainObject.Predmet.ProtuStrankaListFormatedWithAdress_1">
      <item>FINANCIJSKA REVIZIJA MIŠURA d.o.o. - u likvidaciji, Vatrogasna 1, 10000 Zagreb</item>
    </derivirana_varijabla>
  </DomainObject.Predmet.ProtuStrankaListFormatedWithAdress>
  <DomainObject.Predmet.ProtuStrankaListFormatedWithAdressOIB>
    <izvorni_sadrzaj>
      <item>FINANCIJSKA REVIZIJA MIŠURA d.o.o. - u likvidaciji, OIB 42049054222, Vatrogasna 1, 10000 Zagreb</item>
    </izvorni_sadrzaj>
    <derivirana_varijabla naziv="DomainObject.Predmet.ProtuStrankaListFormatedWithAdressOIB_1">
      <item>FINANCIJSKA REVIZIJA MIŠURA d.o.o. - u likvidaciji, OIB 42049054222, Vatrogasna 1, 10000 Zagreb</item>
    </derivirana_varijabla>
  </DomainObject.Predmet.ProtuStrankaListFormatedWithAdressOIB>
  <DomainObject.Predmet.ProtuStrankaListNazivFormated>
    <izvorni_sadrzaj>
      <item>FINANCIJSKA REVIZIJA MIŠURA d.o.o. - u likvidaciji</item>
    </izvorni_sadrzaj>
    <derivirana_varijabla naziv="DomainObject.Predmet.ProtuStrankaListNazivFormated_1">
      <item>FINANCIJSKA REVIZIJA MIŠURA d.o.o. - u likvidaciji</item>
    </derivirana_varijabla>
  </DomainObject.Predmet.ProtuStrankaListNazivFormated>
  <DomainObject.Predmet.ProtuStrankaListNazivFormatedOIB>
    <izvorni_sadrzaj>
      <item>FINANCIJSKA REVIZIJA MIŠURA d.o.o. - u likvidaciji, OIB 42049054222</item>
    </izvorni_sadrzaj>
    <derivirana_varijabla naziv="DomainObject.Predmet.ProtuStrankaListNazivFormatedOIB_1">
      <item>FINANCIJSKA REVIZIJA MIŠURA d.o.o. - u likvidaciji, OIB 42049054222</item>
    </derivirana_varijabla>
  </DomainObject.Predmet.ProtuStrankaListNazivFormatedOIB>
  <DomainObject.Predmet.OstaliListFormated>
    <izvorni_sadrzaj>
      <item>Stipo Mišura</item>
    </izvorni_sadrzaj>
    <derivirana_varijabla naziv="DomainObject.Predmet.OstaliListFormated_1">
      <item>Stipo Mišura</item>
    </derivirana_varijabla>
  </DomainObject.Predmet.OstaliListFormated>
  <DomainObject.Predmet.OstaliListFormatedOIB>
    <izvorni_sadrzaj>
      <item>Stipo Mišura, OIB 57827019787</item>
    </izvorni_sadrzaj>
    <derivirana_varijabla naziv="DomainObject.Predmet.OstaliListFormatedOIB_1">
      <item>Stipo Mišura, OIB 57827019787</item>
    </derivirana_varijabla>
  </DomainObject.Predmet.OstaliListFormatedOIB>
  <DomainObject.Predmet.OstaliListFormatedWithAdress>
    <izvorni_sadrzaj>
      <item>Stipo Mišura, Jurja Ves 2. Odvojak 4, 10000 Zagreb</item>
    </izvorni_sadrzaj>
    <derivirana_varijabla naziv="DomainObject.Predmet.OstaliListFormatedWithAdress_1">
      <item>Stipo Mišura, Jurja Ves 2. Odvojak 4, 10000 Zagreb</item>
    </derivirana_varijabla>
  </DomainObject.Predmet.OstaliListFormatedWithAdress>
  <DomainObject.Predmet.OstaliListFormatedWithAdressOIB>
    <izvorni_sadrzaj>
      <item>Stipo Mišura, OIB 57827019787, Jurja Ves 2. Odvojak 4, 10000 Zagreb</item>
    </izvorni_sadrzaj>
    <derivirana_varijabla naziv="DomainObject.Predmet.OstaliListFormatedWithAdressOIB_1">
      <item>Stipo Mišura, OIB 57827019787, Jurja Ves 2. Odvojak 4, 10000 Zagreb</item>
    </derivirana_varijabla>
  </DomainObject.Predmet.OstaliListFormatedWithAdressOIB>
  <DomainObject.Predmet.OstaliListNazivFormated>
    <izvorni_sadrzaj>
      <item>Stipo Mišura</item>
    </izvorni_sadrzaj>
    <derivirana_varijabla naziv="DomainObject.Predmet.OstaliListNazivFormated_1">
      <item>Stipo Mišura</item>
    </derivirana_varijabla>
  </DomainObject.Predmet.OstaliListNazivFormated>
  <DomainObject.Predmet.OstaliListNazivFormatedOIB>
    <izvorni_sadrzaj>
      <item>Stipo Mišura, OIB 57827019787</item>
    </izvorni_sadrzaj>
    <derivirana_varijabla naziv="DomainObject.Predmet.OstaliListNazivFormatedOIB_1">
      <item>Stipo Mišura, OIB 57827019787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FINANCIJSKA REVIZIJA MIŠURA d.o.o. - u likvidaciji</izvorni_sadrzaj>
    <derivirana_varijabla naziv="DomainObject.Predmet.ProtustrankaIDrugi_1">FINANCIJSKA REVIZIJA MIŠURA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FINANCIJSKA REVIZIJA MIŠURA d.o.o. - u likvidaciji, OIB 42049054222, Vatrogasna 1, 10000 Zagreb</izvorni_sadrzaj>
    <derivirana_varijabla naziv="DomainObject.Predmet.ProtustrankaIDrugiAdressOIB_1">FINANCIJSKA REVIZIJA MIŠURA d.o.o. - u likvidaciji, OIB 42049054222, Vatrogasna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REVIZIJA MIŠURA d.o.o. - u likvidaciji</item>
      <item>FINA Regionalni centar Zagreb</item>
      <item>Stipo Mišura</item>
    </izvorni_sadrzaj>
    <derivirana_varijabla naziv="DomainObject.Predmet.SudioniciListNaziv_1">
      <item>FINANCIJSKA REVIZIJA MIŠURA d.o.o. - u likvidaciji</item>
      <item>FINA Regionalni centar Zagreb</item>
      <item>Stipo Mišura</item>
    </derivirana_varijabla>
  </DomainObject.Predmet.SudioniciListNaziv>
  <DomainObject.Predmet.SudioniciListAdressOIB>
    <izvorni_sadrzaj>
      <item>FINANCIJSKA REVIZIJA MIŠURA d.o.o. - u likvidaciji, OIB 42049054222, Vatrogasna 1,10000 Zagreb</item>
      <item>FINA Regionalni centar Zagreb, OIB 85821130368, Trg svibanjskih žrtava 1995. 1,10000 Zagreb</item>
      <item>Stipo Mišura, OIB 57827019787, Jurja Ves 2. Odvojak 4,10000 Zagreb</item>
    </izvorni_sadrzaj>
    <derivirana_varijabla naziv="DomainObject.Predmet.SudioniciListAdressOIB_1">
      <item>FINANCIJSKA REVIZIJA MIŠURA d.o.o. - u likvidaciji, OIB 42049054222, Vatrogasna 1,10000 Zagreb</item>
      <item>FINA Regionalni centar Zagreb, OIB 85821130368, Trg svibanjskih žrtava 1995. 1,10000 Zagreb</item>
      <item>Stipo Mišura, OIB 57827019787, Jurja Ves 2.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42049054222</item>
      <item>, OIB 85821130368</item>
      <item>, OIB 57827019787</item>
    </izvorni_sadrzaj>
    <derivirana_varijabla naziv="DomainObject.Predmet.SudioniciListNazivOIB_1">
      <item>, OIB 42049054222</item>
      <item>, OIB 85821130368</item>
      <item>, OIB 57827019787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2A116-8884-4811-ABF8-FB8959BAF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1364</properties:Characters>
  <properties:Lines>45</properties:Lines>
  <properties:Paragraphs>19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2015-12-02T07:58:00Z</cp:lastPrinted>
  <dcterms:modified xmlns:xsi="http://www.w3.org/2001/XMLSchema-instance" xsi:type="dcterms:W3CDTF">2015-12-02T08:06:00Z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