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d9aa" w14:paraId="e2ed9aa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C12B82" w:rsidR="00973CC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C12B82">
        <w:rPr>
          <w:lang w:val="hr-HR"/>
        </w:rPr>
        <w:t>11. srpnja</w:t>
      </w:r>
      <w:r w:rsidR="00F11F31">
        <w:rPr>
          <w:lang w:val="hr-HR"/>
        </w:rPr>
        <w:t xml:space="preserve"> 2018. g.,</w:t>
      </w: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C12B82">
        <w:rPr>
          <w:rFonts w:hAnsi="Times New Roman" w:ascii="Times New Roman"/>
          <w:b/>
          <w:sz w:val="24"/>
          <w:szCs w:val="24"/>
        </w:rPr>
        <w:t>četvrta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a) prodavat će se po početnoj cijeni od </w:t>
      </w:r>
      <w:r w:rsidR="00C12B82">
        <w:rPr>
          <w:rFonts w:hAnsi="Times New Roman" w:ascii="Times New Roman"/>
          <w:b/>
          <w:sz w:val="24"/>
          <w:szCs w:val="24"/>
        </w:rPr>
        <w:t>266.240,00</w:t>
      </w:r>
      <w:r w:rsidRPr="001D14C6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C12B82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F11F31" w:rsidRPr="001D14C6">
        <w:rPr>
          <w:rFonts w:hAnsi="Times New Roman" w:ascii="Times New Roman"/>
          <w:sz w:val="24"/>
          <w:szCs w:val="24"/>
        </w:rPr>
        <w:t>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c)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c) prodavat će se po početnoj cijeni od </w:t>
      </w:r>
      <w:r w:rsidR="00C12B82">
        <w:rPr>
          <w:rFonts w:hAnsi="Times New Roman" w:ascii="Times New Roman"/>
          <w:b/>
          <w:sz w:val="24"/>
          <w:szCs w:val="24"/>
        </w:rPr>
        <w:t>25.600,00</w:t>
      </w:r>
      <w:r w:rsidRPr="001D14C6">
        <w:rPr>
          <w:rFonts w:hAnsi="Times New Roman" w:ascii="Times New Roman"/>
          <w:b/>
          <w:sz w:val="24"/>
          <w:szCs w:val="24"/>
        </w:rPr>
        <w:t xml:space="preserve"> kn</w:t>
      </w:r>
      <w:r w:rsidR="00C12B82">
        <w:rPr>
          <w:rFonts w:hAnsi="Times New Roman" w:ascii="Times New Roman"/>
          <w:b/>
          <w:sz w:val="24"/>
          <w:szCs w:val="24"/>
        </w:rPr>
        <w:t>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</w:t>
      </w:r>
      <w:r w:rsidR="00A0279C">
        <w:rPr>
          <w:rFonts w:hAnsi="Times New Roman" w:ascii="Times New Roman"/>
          <w:sz w:val="24"/>
          <w:szCs w:val="24"/>
        </w:rPr>
        <w:t>ostupku usmenom javnom dražbom.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 w:rsidR="00C12B82">
        <w:rPr>
          <w:rFonts w:hAnsi="Times New Roman" w:ascii="Times New Roman"/>
          <w:b/>
          <w:sz w:val="24"/>
          <w:szCs w:val="24"/>
        </w:rPr>
        <w:t>13. rujna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 xml:space="preserve">2018. godine u </w:t>
      </w:r>
      <w:r w:rsidR="00C12B82">
        <w:rPr>
          <w:rFonts w:hAnsi="Times New Roman" w:ascii="Times New Roman"/>
          <w:b/>
          <w:sz w:val="24"/>
          <w:szCs w:val="24"/>
        </w:rPr>
        <w:t>10,00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>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66652" w:rsidP="00F11F31" w:rsidR="00966652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C12B82" w:rsidR="009D4867" w:rsidRPr="00C12B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66652" w:rsidP="009D4867" w:rsidR="00966652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C12B82">
        <w:rPr>
          <w:rFonts w:hAnsi="Times New Roman" w:ascii="Times New Roman"/>
          <w:sz w:val="24"/>
          <w:szCs w:val="24"/>
          <w:lang w:eastAsia="hr-HR"/>
        </w:rPr>
        <w:t>11. srpnja</w:t>
      </w:r>
      <w:r w:rsidR="00F11F31"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 w:rsidR="00C12B82">
        <w:t xml:space="preserve"> Nada Roso</w:t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66652" w:rsidP="00973CC0" w:rsidR="00966652">
      <w:pPr>
        <w:pStyle w:val="Tijeloteksta"/>
        <w:jc w:val="left"/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66652" w:rsidP="00973CC0" w:rsidR="00966652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66652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C12B82">
        <w:t>13.9.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0D0137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C12B82" w:rsidP="00C12B82" w:rsidR="006D283E" w:rsidRPr="00161402">
      <w:pPr>
        <w:pStyle w:val="Bezproreda"/>
        <w:tabs>
          <w:tab w:pos="231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703" w:rsidP="00973CC0" w:rsidR="004E2703">
      <w:pPr>
        <w:spacing w:lineRule="auto" w:line="240" w:after="0"/>
      </w:pPr>
      <w:r>
        <w:separator/>
      </w:r>
    </w:p>
  </w:endnote>
  <w:endnote w:id="0" w:type="continuationSeparator">
    <w:p w:rsidRDefault="004E2703" w:rsidP="00973CC0" w:rsidR="004E27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703" w:rsidP="00973CC0" w:rsidR="004E2703">
      <w:pPr>
        <w:spacing w:lineRule="auto" w:line="240" w:after="0"/>
      </w:pPr>
      <w:r>
        <w:separator/>
      </w:r>
    </w:p>
  </w:footnote>
  <w:footnote w:id="0" w:type="continuationSeparator">
    <w:p w:rsidRDefault="004E2703" w:rsidP="00973CC0" w:rsidR="004E27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0137" w:rsidRPr="000D0137">
      <w:rPr>
        <w:noProof/>
        <w:lang w:val="hr-HR"/>
      </w:rPr>
      <w:t>1</w:t>
    </w:r>
    <w:r>
      <w:fldChar w:fldCharType="end"/>
    </w:r>
  </w:p>
  <w:p w:rsidRDefault="008903EC" w:rsidP="00C12B82" w:rsidR="00973CC0">
    <w:pPr>
      <w:pStyle w:val="Bezproreda"/>
      <w:jc w:val="right"/>
    </w:pPr>
    <w:r w:rsidRPr="00161402">
      <w:rPr>
        <w:rFonts w:hAnsi="Times New Roman" w:ascii="Times New Roman"/>
        <w:sz w:val="24"/>
        <w:szCs w:val="24"/>
      </w:rPr>
      <w:t>6 St-764/13-</w:t>
    </w:r>
    <w:r w:rsidR="00C12B82">
      <w:rPr>
        <w:rFonts w:hAnsi="Times New Roman" w:ascii="Times New Roman"/>
        <w:sz w:val="24"/>
        <w:szCs w:val="24"/>
      </w:rPr>
      <w:t>235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04196"/>
    <w:rsid w:val="0001232F"/>
    <w:rsid w:val="000275AD"/>
    <w:rsid w:val="00056C5C"/>
    <w:rsid w:val="00065080"/>
    <w:rsid w:val="00065932"/>
    <w:rsid w:val="000C17A1"/>
    <w:rsid w:val="000D0137"/>
    <w:rsid w:val="000D2A5B"/>
    <w:rsid w:val="000D2DDD"/>
    <w:rsid w:val="000D425E"/>
    <w:rsid w:val="00112E8C"/>
    <w:rsid w:val="00126D44"/>
    <w:rsid w:val="00161402"/>
    <w:rsid w:val="00173EAE"/>
    <w:rsid w:val="00181022"/>
    <w:rsid w:val="00270F3F"/>
    <w:rsid w:val="0028765C"/>
    <w:rsid w:val="002B0622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E2703"/>
    <w:rsid w:val="004F4D48"/>
    <w:rsid w:val="005076AC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66CBD"/>
    <w:rsid w:val="00887529"/>
    <w:rsid w:val="008903EC"/>
    <w:rsid w:val="00890BC1"/>
    <w:rsid w:val="008C2DBF"/>
    <w:rsid w:val="008D6FC8"/>
    <w:rsid w:val="00900116"/>
    <w:rsid w:val="00936D84"/>
    <w:rsid w:val="0093701A"/>
    <w:rsid w:val="0094044D"/>
    <w:rsid w:val="00966652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0279C"/>
    <w:rsid w:val="00A35DAC"/>
    <w:rsid w:val="00A570A8"/>
    <w:rsid w:val="00A601A9"/>
    <w:rsid w:val="00A855CE"/>
    <w:rsid w:val="00A95512"/>
    <w:rsid w:val="00AC6D07"/>
    <w:rsid w:val="00AF408C"/>
    <w:rsid w:val="00B071A9"/>
    <w:rsid w:val="00B1188C"/>
    <w:rsid w:val="00B47934"/>
    <w:rsid w:val="00BE0DC1"/>
    <w:rsid w:val="00C12B82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11F31"/>
    <w:rsid w:val="00F225D9"/>
    <w:rsid w:val="00F8088E"/>
    <w:rsid w:val="00FA508F"/>
    <w:rsid w:val="00FA6BAA"/>
    <w:rsid w:val="00FB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1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0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1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1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01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1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1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1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53724-D811-470A-8D6A-4B9B6D9A5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703</properties:Words>
  <properties:Characters>3649</properties:Characters>
  <properties:Lines>157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4500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2018-07-11T12:03:00Z</dcterms:created>
  <dc:creator>Blanka</dc:creator>
  <cp:lastModifiedBy>Danijela Sekulić</cp:lastModifiedBy>
  <cp:lastPrinted>2018-07-11T12:00:00Z</cp:lastPrinted>
  <dcterms:modified xmlns:xsi="http://www.w3.org/2001/XMLSchema-instance" xsi:type="dcterms:W3CDTF">2018-07-11T12:04:00Z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(4. SLAVONIJA MK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