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e8a3" w14:paraId="a53e8a3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9E2467" w:rsidR="009E2467" w:rsidRPr="00FC1537">
      <w:pPr>
        <w:jc w:val="right"/>
      </w:pPr>
      <w:r>
        <w:t>Poslovni broj: 3</w:t>
      </w:r>
      <w:r w:rsidRPr="00FC1537">
        <w:t xml:space="preserve"> St</w:t>
      </w:r>
      <w:r>
        <w:t>-25</w:t>
      </w:r>
      <w:r w:rsidR="00447958">
        <w:t>3</w:t>
      </w:r>
      <w:r>
        <w:t>/2016-6</w:t>
      </w:r>
    </w:p>
    <w:p w:rsidRDefault="009E2467" w:rsidP="009E2467" w:rsidR="009E2467">
      <w:pPr>
        <w:ind w:firstLine="708"/>
        <w:jc w:val="both"/>
        <w:rPr>
          <w:bCs/>
        </w:rPr>
      </w:pPr>
    </w:p>
    <w:p w:rsidRDefault="009E2467" w:rsidP="009E2467" w:rsidR="009E2467">
      <w:pPr>
        <w:ind w:firstLine="708"/>
        <w:jc w:val="both"/>
        <w:rPr>
          <w:bCs/>
        </w:rPr>
      </w:pPr>
    </w:p>
    <w:p w:rsidRDefault="009E2467" w:rsidP="009E2467" w:rsidR="009E2467">
      <w:pPr>
        <w:jc w:val="both"/>
        <w:rPr>
          <w:bCs/>
        </w:rPr>
      </w:pPr>
    </w:p>
    <w:p w:rsidRDefault="009E2467" w:rsidP="009E2467" w:rsidR="009E2467">
      <w:pPr>
        <w:ind w:firstLine="708"/>
        <w:jc w:val="both"/>
        <w:rPr>
          <w:bCs/>
        </w:rPr>
      </w:pPr>
    </w:p>
    <w:p w:rsidRDefault="009E2467" w:rsidP="009E2467" w:rsidR="009E2467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9E2467" w:rsidR="009E2467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9E2467" w:rsidR="009E2467">
      <w:pPr>
        <w:ind w:firstLine="708"/>
      </w:pPr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447958">
        <w:t>ANTE ŠKABRNJA j.d.o.o.</w:t>
      </w:r>
      <w:r>
        <w:t xml:space="preserve"> sa sjedištem u </w:t>
      </w:r>
      <w:r w:rsidR="00447958">
        <w:t>Prkosu (Općina Škabrnja), Prkoških domoljuba 4</w:t>
      </w:r>
      <w:r>
        <w:t xml:space="preserve">, OIB: </w:t>
      </w:r>
      <w:r w:rsidR="00447958">
        <w:t>82366331916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>
        <w:t>22. veljače 2016</w:t>
      </w:r>
      <w:r w:rsidRPr="00FC1537">
        <w:t>.</w:t>
      </w:r>
      <w:r>
        <w:t xml:space="preserve">, </w:t>
      </w:r>
      <w:r w:rsidR="008337B7">
        <w:t>25</w:t>
      </w:r>
      <w:r>
        <w:t xml:space="preserve">. ožujka 2016.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2754EF">
        <w:t xml:space="preserve">dužnika </w:t>
      </w:r>
      <w:r w:rsidR="00447958">
        <w:t>ANTE ŠKABRNJA j.d.o.o. sa sjedištem u Prkosu (Općina Škabrnja), Prkoških domoljuba 4, OIB: 82366331916</w:t>
      </w:r>
      <w:r>
        <w:t xml:space="preserve">  na temelju neizvršenih osnova za plaćanje iznosi </w:t>
      </w:r>
      <w:r w:rsidR="00447958">
        <w:t>103.474,99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 </w:t>
      </w:r>
      <w:r w:rsidR="00447958">
        <w:t>Ante Butić</w:t>
      </w:r>
      <w:r>
        <w:t xml:space="preserve">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 xml:space="preserve">U Zadru </w:t>
      </w:r>
      <w:r w:rsidR="008337B7">
        <w:t>25</w:t>
      </w:r>
      <w:r>
        <w:t>. ožujka 2016.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right"/>
      </w:pPr>
      <w:r>
        <w:t>Sutkinja</w:t>
      </w:r>
    </w:p>
    <w:p w:rsidRDefault="009E2467" w:rsidP="009E2467" w:rsidR="009E2467" w:rsidRPr="00F41C5D">
      <w:pPr>
        <w:jc w:val="right"/>
      </w:pPr>
      <w:r>
        <w:t>Tina Grgas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9E2467" w:rsidR="009E2467">
      <w:pPr>
        <w:tabs>
          <w:tab w:pos="720" w:val="left"/>
        </w:tabs>
        <w:ind w:firstLine="315" w:left="7788"/>
        <w:jc w:val="both"/>
      </w:pPr>
      <w:r>
        <w:tab/>
      </w:r>
    </w:p>
    <w:p w:rsidRDefault="009E2467" w:rsidP="009E2467" w:rsidR="009E2467">
      <w:pPr>
        <w:ind w:firstLine="708"/>
        <w:jc w:val="both"/>
      </w:pPr>
      <w:r w:rsidRPr="00FC1537">
        <w:t>DNA: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281120" w:rsidR="00A32F79">
      <w:headerReference w:type="default" r:id="rId8"/>
      <w:footerReference w:type="defaul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958" w:rsidR="00E0734F">
      <w:r>
        <w:separator/>
      </w:r>
    </w:p>
  </w:endnote>
  <w:endnote w:id="0" w:type="continuationSeparator">
    <w:p w:rsidRDefault="00447958" w:rsidR="00E07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46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754EF">
      <w:rPr>
        <w:noProof/>
      </w:rPr>
      <w:t>2</w:t>
    </w:r>
    <w:r>
      <w:fldChar w:fldCharType="end"/>
    </w:r>
  </w:p>
  <w:p w:rsidRDefault="002754EF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958" w:rsidR="00E0734F">
      <w:r>
        <w:separator/>
      </w:r>
    </w:p>
  </w:footnote>
  <w:footnote w:id="0" w:type="continuationSeparator">
    <w:p w:rsidRDefault="00447958" w:rsidR="00E073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467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754EF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3</w:t>
    </w:r>
    <w:r w:rsidRPr="00FC1537">
      <w:t xml:space="preserve"> St</w:t>
    </w:r>
    <w:r>
      <w:t>-25</w:t>
    </w:r>
    <w:r w:rsidR="00447958">
      <w:t>3</w:t>
    </w:r>
    <w: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1F3C9C"/>
    <w:rsid w:val="002754EF"/>
    <w:rsid w:val="00447958"/>
    <w:rsid w:val="008337B7"/>
    <w:rsid w:val="009E2467"/>
    <w:rsid w:val="00A32F79"/>
    <w:rsid w:val="00E0734F"/>
    <w:rsid w:val="00F6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47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7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7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7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7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47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7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7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7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7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St-253/2016-4</izvorni_sadrzaj>
    <derivirana_varijabla naziv="DomainObject.Oznaka_1">St-253/2016-4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St-253/2016</izvorni_sadrzaj>
    <derivirana_varijabla naziv="DomainObject.Predmet.OznakaBroj_1">St-253/2016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 ŠKABRNJA j.d.o.o.  za turizam i graditeljstvo</izvorni_sadrzaj>
    <derivirana_varijabla naziv="DomainObject.Predmet.ProtustrankaFormated_1">  ANTE ŠKABRNJA j.d.o.o.  za turizam i graditeljstvo</derivirana_varijabla>
  </DomainObject.Predmet.ProtustrankaFormated>
  <DomainObject.Predmet.ProtustrankaFormatedOIB>
    <izvorni_sadrzaj>  ANTE ŠKABRNJA j.d.o.o.  za turizam i graditeljstvo, OIB 82366331916</izvorni_sadrzaj>
    <derivirana_varijabla naziv="DomainObject.Predmet.ProtustrankaFormatedOIB_1">  ANTE ŠKABRNJA j.d.o.o.  za turizam i graditeljstvo, OIB 82366331916</derivirana_varijabla>
  </DomainObject.Predmet.ProtustrankaFormatedOIB>
  <DomainObject.Predmet.ProtustrankaFormatedWithAdress>
    <izvorni_sadrzaj> ANTE ŠKABRNJA j.d.o.o.  za turizam i graditeljstvo, Prkoških domoljuba 4, 23223 Prkos</izvorni_sadrzaj>
    <derivirana_varijabla naziv="DomainObject.Predmet.ProtustrankaFormatedWithAdress_1"> ANTE ŠKABRNJA j.d.o.o.  za turizam i graditeljstvo, Prkoških domoljuba 4, 23223 Prkos</derivirana_varijabla>
  </DomainObject.Predmet.ProtustrankaFormatedWithAdress>
  <DomainObject.Predmet.ProtustrankaFormatedWithAdressOIB>
    <izvorni_sadrzaj> ANTE ŠKABRNJA j.d.o.o.  za turizam i graditeljstvo, OIB 82366331916, Prkoških domoljuba 4, 23223 Prkos</izvorni_sadrzaj>
    <derivirana_varijabla naziv="DomainObject.Predmet.ProtustrankaFormatedWithAdressOIB_1"> ANTE ŠKABRNJA j.d.o.o.  za turizam i graditeljstvo, OIB 82366331916, Prkoških domoljuba 4, 23223 Prkos</derivirana_varijabla>
  </DomainObject.Predmet.ProtustrankaFormatedWithAdressOIB>
  <DomainObject.Predmet.ProtustrankaWithAdress>
    <izvorni_sadrzaj>ANTE ŠKABRNJA j.d.o.o.  za turizam i graditeljstvo Prkoških domoljuba 4, 23223 Prkos</izvorni_sadrzaj>
    <derivirana_varijabla naziv="DomainObject.Predmet.ProtustrankaWithAdress_1">ANTE ŠKABRNJA j.d.o.o.  za turizam i graditeljstvo Prkoških domoljuba 4, 23223 Prkos</derivirana_varijabla>
  </DomainObject.Predmet.ProtustrankaWithAdress>
  <DomainObject.Predmet.ProtustrankaWithAdressOIB>
    <izvorni_sadrzaj>ANTE ŠKABRNJA j.d.o.o.  za turizam i graditeljstvo, OIB 82366331916, Prkoških domoljuba 4, 23223 Prkos</izvorni_sadrzaj>
    <derivirana_varijabla naziv="DomainObject.Predmet.ProtustrankaWithAdressOIB_1">ANTE ŠKABRNJA j.d.o.o.  za turizam i graditeljstvo, OIB 82366331916, Prkoških domoljuba 4, 23223 Prkos</derivirana_varijabla>
  </DomainObject.Predmet.ProtustrankaWithAdressOIB>
  <DomainObject.Predmet.ProtustrankaNazivFormated>
    <izvorni_sadrzaj>ANTE ŠKABRNJA j.d.o.o.  za turizam i graditeljstvo</izvorni_sadrzaj>
    <derivirana_varijabla naziv="DomainObject.Predmet.ProtustrankaNazivFormated_1">ANTE ŠKABRNJA j.d.o.o.  za turizam i graditeljstvo</derivirana_varijabla>
  </DomainObject.Predmet.ProtustrankaNazivFormated>
  <DomainObject.Predmet.ProtustrankaNazivFormatedOIB>
    <izvorni_sadrzaj>ANTE ŠKABRNJA j.d.o.o.  za turizam i graditeljstvo, OIB 82366331916</izvorni_sadrzaj>
    <derivirana_varijabla naziv="DomainObject.Predmet.ProtustrankaNazivFormatedOIB_1">ANTE ŠKABRNJA j.d.o.o.  za turizam i graditeljstvo, OIB 82366331916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ANTE ŠKABRNJA j.d.o.o.  za turizam i graditeljstvo</item>
    </izvorni_sadrzaj>
    <derivirana_varijabla naziv="DomainObject.Predmet.ProtuStrankaListFormated_1">
      <item>ANTE ŠKABRNJA j.d.o.o.  za turizam i graditeljstvo</item>
    </derivirana_varijabla>
  </DomainObject.Predmet.ProtuStrankaListFormated>
  <DomainObject.Predmet.ProtuStrankaListFormatedOIB>
    <izvorni_sadrzaj>
      <item>ANTE ŠKABRNJA j.d.o.o.  za turizam i graditeljstvo, OIB 82366331916</item>
    </izvorni_sadrzaj>
    <derivirana_varijabla naziv="DomainObject.Predmet.ProtuStrankaListFormatedOIB_1">
      <item>ANTE ŠKABRNJA j.d.o.o.  za turizam i graditeljstvo, OIB 82366331916</item>
    </derivirana_varijabla>
  </DomainObject.Predmet.ProtuStrankaListFormatedOIB>
  <DomainObject.Predmet.ProtuStrankaListFormatedWithAdress>
    <izvorni_sadrzaj>
      <item>ANTE ŠKABRNJA j.d.o.o.  za turizam i graditeljstvo, Prkoških domoljuba 4, 23223 Prkos</item>
    </izvorni_sadrzaj>
    <derivirana_varijabla naziv="DomainObject.Predmet.ProtuStrankaListFormatedWithAdress_1">
      <item>ANTE ŠKABRNJA j.d.o.o.  za turizam i graditeljstvo, Prkoških domoljuba 4, 23223 Prkos</item>
    </derivirana_varijabla>
  </DomainObject.Predmet.ProtuStrankaListFormatedWithAdress>
  <DomainObject.Predmet.ProtuStrankaListFormatedWithAdressOIB>
    <izvorni_sadrzaj>
      <item>ANTE ŠKABRNJA j.d.o.o.  za turizam i graditeljstvo, OIB 82366331916, Prkoških domoljuba 4, 23223 Prkos</item>
    </izvorni_sadrzaj>
    <derivirana_varijabla naziv="DomainObject.Predmet.ProtuStrankaListFormatedWithAdressOIB_1">
      <item>ANTE ŠKABRNJA j.d.o.o.  za turizam i graditeljstvo, OIB 82366331916, Prkoških domoljuba 4, 23223 Prkos</item>
    </derivirana_varijabla>
  </DomainObject.Predmet.ProtuStrankaListFormatedWithAdressOIB>
  <DomainObject.Predmet.ProtuStrankaListNazivFormated>
    <izvorni_sadrzaj>
      <item>ANTE ŠKABRNJA j.d.o.o.  za turizam i graditeljstvo</item>
    </izvorni_sadrzaj>
    <derivirana_varijabla naziv="DomainObject.Predmet.ProtuStrankaListNazivFormated_1">
      <item>ANTE ŠKABRNJA j.d.o.o.  za turizam i graditeljstvo</item>
    </derivirana_varijabla>
  </DomainObject.Predmet.ProtuStrankaListNazivFormated>
  <DomainObject.Predmet.ProtuStrankaListNazivFormatedOIB>
    <izvorni_sadrzaj>
      <item>ANTE ŠKABRNJA j.d.o.o.  za turizam i graditeljstvo, OIB 82366331916</item>
    </izvorni_sadrzaj>
    <derivirana_varijabla naziv="DomainObject.Predmet.ProtuStrankaListNazivFormatedOIB_1">
      <item>ANTE ŠKABRNJA j.d.o.o.  za turizam i graditeljstvo, OIB 82366331916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>St-253/2016-4</izvorni_sadrzaj>
    <derivirana_varijabla naziv="DomainObject.PoslovniBrojDokumenta_1">St-253/2016-4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ANTE ŠKABRNJA j.d.o.o.  za turizam i graditeljstvo</izvorni_sadrzaj>
    <derivirana_varijabla naziv="DomainObject.Predmet.ProtustrankaIDrugi_1">ANTE ŠKABRNJA j.d.o.o.  za turizam i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ANTE ŠKABRNJA j.d.o.o.  za turizam i graditeljstvo, OIB 82366331916, Prkoških domoljuba 4, 23223 Prkos</izvorni_sadrzaj>
    <derivirana_varijabla naziv="DomainObject.Predmet.ProtustrankaIDrugiAdressOIB_1">ANTE ŠKABRNJA j.d.o.o.  za turizam i graditeljstvo, OIB 82366331916, Prkoških domoljuba 4, 23223 Prkos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ANTE ŠKABRNJA j.d.o.o.  za turizam i graditeljstvo</item>
    </izvorni_sadrzaj>
    <derivirana_varijabla naziv="DomainObject.Predmet.SudioniciListNaziv_1">
      <item>FINA</item>
      <item>ANTE ŠKABRNJA j.d.o.o.  za turizam i graditeljstvo</item>
    </derivirana_varijabla>
  </DomainObject.Predmet.SudioniciListNaziv>
  <DomainObject.Predmet.SudioniciListAdressOIB>
    <izvorni_sadrzaj>
      <item>FINA, OIB 85821130368</item>
      <item>ANTE ŠKABRNJA j.d.o.o.  za turizam i graditeljstvo, OIB 82366331916, Prkoških domoljuba 4,23223 Prkos</item>
    </izvorni_sadrzaj>
    <derivirana_varijabla naziv="DomainObject.Predmet.SudioniciListAdressOIB_1">
      <item>FINA, OIB 85821130368</item>
      <item>ANTE ŠKABRNJA j.d.o.o.  za turizam i graditeljstvo, OIB 82366331916, Prkoških domoljuba 4,23223 Prkos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82366331916</item>
    </izvorni_sadrzaj>
    <derivirana_varijabla naziv="DomainObject.Predmet.SudioniciListNazivOIB_1">
      <item>, OIB 85821130368</item>
      <item>, OIB 82366331916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2015</properties:Characters>
  <properties:Lines>66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2016-03-25T08:09:00Z</dcterms:created>
  <dc:creator>Tina Grgas</dc:creator>
  <cp:lastModifiedBy>Josipa Dorkin</cp:lastModifiedBy>
  <cp:lastPrinted>2016-03-25T07:51:00Z</cp:lastPrinted>
  <dcterms:modified xmlns:xsi="http://www.w3.org/2001/XMLSchema-instance" xsi:type="dcterms:W3CDTF">2016-03-25T08:17:00Z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St-253/2016-4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