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D01685" w:rsidR="000F0F2F" w:rsidRPr="00E003B6">
            <w:pPr>
              <w:jc w:val="right"/>
              <w:rPr>
                <w:noProof/>
                <w:sz w:val="24"/>
                <w:szCs w:val="24"/>
              </w:rPr>
            </w:pPr>
            <w:r w:rsidRPr="00E003B6">
              <w:rPr>
                <w:noProof/>
                <w:sz w:val="24"/>
                <w:szCs w:val="24"/>
              </w:rPr>
              <w:t>Poslovni broj: 11.St-</w:t>
            </w:r>
            <w:r w:rsidR="00D01685">
              <w:rPr>
                <w:noProof/>
                <w:sz w:val="24"/>
                <w:szCs w:val="24"/>
              </w:rPr>
              <w:t>1230/2016-55</w:t>
            </w:r>
          </w:p>
        </w:tc>
      </w:tr>
    </w:tbl>
    <w:p w14:textId="84f1ca5" w14:paraId="84f1ca5"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A27232" w:rsidRPr="00A27232">
        <w:rPr>
          <w:lang w:val="hr-HR"/>
        </w:rPr>
        <w:t xml:space="preserve">povodom prijedloga za otvaranje stečajnog postupka nad dužnikom </w:t>
      </w:r>
      <w:r w:rsidR="00D01685" w:rsidRPr="00D01685">
        <w:rPr>
          <w:lang w:val="hr-HR"/>
        </w:rPr>
        <w:t>POLIKLINIKA POPULI – ustanova za specijalističko-konzilijavnu zdravstvenu zaštitu, dijagnostiku i rehabilitaciju osim bolničkog liječenja, OIB: 28372501704, Omiš, Put Mostine 3</w:t>
      </w:r>
      <w:r w:rsidR="000F0F2F">
        <w:rPr>
          <w:szCs w:val="24"/>
          <w:lang w:val="hr-HR"/>
        </w:rPr>
        <w:t xml:space="preserve">, </w:t>
      </w:r>
      <w:r w:rsidR="00D01685">
        <w:rPr>
          <w:szCs w:val="24"/>
          <w:lang w:val="hr-HR"/>
        </w:rPr>
        <w:t>2</w:t>
      </w:r>
      <w:r w:rsidR="005A6C60">
        <w:rPr>
          <w:szCs w:val="24"/>
          <w:lang w:val="hr-HR"/>
        </w:rPr>
        <w:t>9</w:t>
      </w:r>
      <w:r w:rsidR="00C15AA1">
        <w:rPr>
          <w:szCs w:val="24"/>
          <w:lang w:val="hr-HR"/>
        </w:rPr>
        <w:t xml:space="preserve">. </w:t>
      </w:r>
      <w:r w:rsidR="00136B8B">
        <w:rPr>
          <w:szCs w:val="24"/>
          <w:lang w:val="hr-HR"/>
        </w:rPr>
        <w:t>listopada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C15AA1"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D01685" w:rsidRPr="00D01685">
        <w:rPr>
          <w:lang w:val="hr-HR"/>
        </w:rPr>
        <w:t>Sami Stamenov</w:t>
      </w:r>
      <w:r w:rsidR="00D01685">
        <w:rPr>
          <w:lang w:val="hr-HR"/>
        </w:rPr>
        <w:t xml:space="preserve"> iz</w:t>
      </w:r>
      <w:r w:rsidR="00D01685" w:rsidRPr="00D01685">
        <w:rPr>
          <w:lang w:val="hr-HR"/>
        </w:rPr>
        <w:t xml:space="preserve"> Omiš</w:t>
      </w:r>
      <w:r w:rsidR="00D01685">
        <w:rPr>
          <w:lang w:val="hr-HR"/>
        </w:rPr>
        <w:t>a</w:t>
      </w:r>
      <w:r w:rsidR="00D01685" w:rsidRPr="00D01685">
        <w:rPr>
          <w:lang w:val="hr-HR"/>
        </w:rPr>
        <w:t>, Trg Ivana Raosa 3</w:t>
      </w:r>
      <w:r w:rsidR="00D01685">
        <w:rPr>
          <w:lang w:val="hr-HR"/>
        </w:rPr>
        <w:t xml:space="preserve">, </w:t>
      </w:r>
      <w:r w:rsidR="00D01685" w:rsidRPr="00D01685">
        <w:rPr>
          <w:lang w:val="hr-HR"/>
        </w:rPr>
        <w:t xml:space="preserve">OIB: 87925492014 </w:t>
      </w:r>
      <w:r w:rsidR="00A27232" w:rsidRPr="00A27232">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D01685">
        <w:rPr>
          <w:lang w:val="hr-HR"/>
        </w:rPr>
        <w:t>1230</w:t>
      </w:r>
      <w:r w:rsidR="00A27232">
        <w:rPr>
          <w:lang w:val="hr-HR"/>
        </w:rPr>
        <w:t>-2016</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D01685">
        <w:rPr>
          <w:lang w:val="hr-HR"/>
        </w:rPr>
        <w:t>1230</w:t>
      </w:r>
      <w:r w:rsidR="00A27232">
        <w:rPr>
          <w:lang w:val="hr-HR"/>
        </w:rPr>
        <w:t>-2016</w:t>
      </w:r>
      <w:r w:rsidR="00C17537" w:rsidRPr="001003B7">
        <w:rPr>
          <w:lang w:val="hr-HR"/>
        </w:rPr>
        <w:t>)</w:t>
      </w:r>
      <w:r w:rsidR="00C33EB8" w:rsidRPr="001003B7">
        <w:rPr>
          <w:lang w:val="hr-HR"/>
        </w:rPr>
        <w:t>.</w:t>
      </w:r>
    </w:p>
    <w:p w:rsidRDefault="00C17537" w:rsidP="00A30A65" w:rsidR="008F7717" w:rsidRPr="001003B7">
      <w:pPr>
        <w:spacing w:before="1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A30A65" w:rsidR="002A4AD2" w:rsidRPr="001003B7">
      <w:pPr>
        <w:spacing w:before="1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D01685">
        <w:t>1230</w:t>
      </w:r>
      <w:r w:rsidR="00A27232">
        <w:t>-2016</w:t>
      </w:r>
      <w:r w:rsidR="000B3B63" w:rsidRPr="001003B7">
        <w:rPr>
          <w:szCs w:val="24"/>
        </w:rPr>
        <w:t>)</w:t>
      </w:r>
      <w:r w:rsidRPr="001003B7">
        <w:rPr>
          <w:szCs w:val="24"/>
        </w:rPr>
        <w:t>.</w:t>
      </w:r>
    </w:p>
    <w:p w:rsidRDefault="00A6411C" w:rsidP="00A30A65" w:rsidR="002A4AD2" w:rsidRPr="001003B7">
      <w:pPr>
        <w:spacing w:before="1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A30A65" w:rsidR="005D3D52" w:rsidRPr="001003B7">
      <w:pPr>
        <w:spacing w:before="1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D01685" w:rsidP="00D01685" w:rsidR="00D01685">
      <w:pPr>
        <w:spacing w:before="200"/>
        <w:ind w:firstLine="708"/>
        <w:jc w:val="both"/>
        <w:rPr>
          <w:szCs w:val="24"/>
        </w:rPr>
      </w:pPr>
      <w:r w:rsidRPr="00D01685">
        <w:rPr>
          <w:szCs w:val="24"/>
        </w:rPr>
        <w:t xml:space="preserve">Financijska agencija, Regionalni centar Split, Podružnica Split podnijela je ovom sudu </w:t>
      </w:r>
      <w:r>
        <w:rPr>
          <w:szCs w:val="24"/>
        </w:rPr>
        <w:t>10. svibnja 2016.</w:t>
      </w:r>
      <w:r w:rsidRPr="00D01685">
        <w:rPr>
          <w:szCs w:val="24"/>
        </w:rPr>
        <w:t xml:space="preserve"> </w:t>
      </w:r>
      <w:r>
        <w:rPr>
          <w:szCs w:val="24"/>
        </w:rPr>
        <w:t>prijedlog</w:t>
      </w:r>
      <w:r w:rsidRPr="00D01685">
        <w:rPr>
          <w:szCs w:val="24"/>
        </w:rPr>
        <w:t xml:space="preserve"> za </w:t>
      </w:r>
      <w:r>
        <w:rPr>
          <w:szCs w:val="24"/>
        </w:rPr>
        <w:t>otvaranje</w:t>
      </w:r>
      <w:r w:rsidRPr="00D01685">
        <w:rPr>
          <w:szCs w:val="24"/>
        </w:rPr>
        <w:t xml:space="preserve"> stečajnog postupka nad dužnikom POLIKLINIKA POPULI – ustanova za specijalističko-konzilijavnu zdravstvenu zaštitu, dijagnostiku i rehabilitaciju osim bolničkog liječenja, OIB: 28372501704, Omiš, Put Mostine 3.</w:t>
      </w:r>
      <w:r>
        <w:rPr>
          <w:szCs w:val="24"/>
        </w:rPr>
        <w:t xml:space="preserve"> </w:t>
      </w:r>
      <w:r w:rsidRPr="00D01685">
        <w:rPr>
          <w:szCs w:val="24"/>
        </w:rPr>
        <w:t>U prijedlogu se navodi da dužnik na dan 1. rujna 2015. u Očevidniku redoslijeda osnova za plaćanje ima evidentirane neizvršene osnove za plaćanja u nepr</w:t>
      </w:r>
      <w:r>
        <w:rPr>
          <w:szCs w:val="24"/>
        </w:rPr>
        <w:t>ekinutom razdoblju od 2701 dana</w:t>
      </w:r>
      <w:r w:rsidRPr="00D01685">
        <w:rPr>
          <w:szCs w:val="24"/>
        </w:rPr>
        <w:t xml:space="preserve"> u ukupnom iznosu od 4.937.148,90 kn, kao i da prema podacima koji su dostavljeni od Hrvatskog zavoda za mirovinsko osig</w:t>
      </w:r>
      <w:r>
        <w:rPr>
          <w:szCs w:val="24"/>
        </w:rPr>
        <w:t>uranje dužnik ima 2 zaposlena.</w:t>
      </w:r>
    </w:p>
    <w:p w:rsidRDefault="00A27232" w:rsidP="00D01685" w:rsidR="00A27232" w:rsidRPr="00A27232">
      <w:pPr>
        <w:spacing w:before="200"/>
        <w:ind w:firstLine="708"/>
        <w:jc w:val="both"/>
        <w:rPr>
          <w:rFonts w:cs="Times New Roman"/>
          <w:szCs w:val="24"/>
        </w:rPr>
      </w:pPr>
      <w:r w:rsidRPr="00A27232">
        <w:rPr>
          <w:rFonts w:cs="Times New Roman" w:eastAsia="Times New Roman"/>
          <w:szCs w:val="24"/>
          <w:lang w:eastAsia="hr-HR"/>
        </w:rPr>
        <w:t>Rješenjem ovog suda poslovni broj 11.St-</w:t>
      </w:r>
      <w:r w:rsidR="00D01685">
        <w:rPr>
          <w:rFonts w:cs="Times New Roman" w:eastAsia="Times New Roman"/>
          <w:szCs w:val="24"/>
          <w:lang w:eastAsia="hr-HR"/>
        </w:rPr>
        <w:t>1230/2016 od 7</w:t>
      </w:r>
      <w:r w:rsidRPr="00A27232">
        <w:rPr>
          <w:rFonts w:cs="Times New Roman" w:eastAsia="Times New Roman"/>
          <w:szCs w:val="24"/>
          <w:lang w:eastAsia="hr-HR"/>
        </w:rPr>
        <w:t>. travnja 2017. pokrenut je postupak radi utvrđenja uvjeta za otvaranje stečajnog postupka (prethodni postupak). Istim rješenjem je</w:t>
      </w:r>
      <w:r w:rsidRPr="00A27232">
        <w:rPr>
          <w:rFonts w:cs="Times New Roman"/>
          <w:szCs w:val="24"/>
        </w:rPr>
        <w:t xml:space="preserve"> dužniku određena mjera osiguranja postavljanjem privremen</w:t>
      </w:r>
      <w:r w:rsidR="00D01685">
        <w:rPr>
          <w:rFonts w:cs="Times New Roman"/>
          <w:szCs w:val="24"/>
        </w:rPr>
        <w:t>og</w:t>
      </w:r>
      <w:r w:rsidRPr="00A27232">
        <w:rPr>
          <w:rFonts w:cs="Times New Roman"/>
          <w:szCs w:val="24"/>
        </w:rPr>
        <w:t xml:space="preserve"> stečajn</w:t>
      </w:r>
      <w:r w:rsidR="00D01685">
        <w:rPr>
          <w:rFonts w:cs="Times New Roman"/>
          <w:szCs w:val="24"/>
        </w:rPr>
        <w:t>og upravitelja</w:t>
      </w:r>
      <w:r w:rsidRPr="00A27232">
        <w:rPr>
          <w:rFonts w:hAnsiTheme="minorHAnsi" w:asciiTheme="minorHAnsi"/>
          <w:sz w:val="22"/>
        </w:rPr>
        <w:t xml:space="preserve"> </w:t>
      </w:r>
      <w:r w:rsidR="00D01685">
        <w:rPr>
          <w:rFonts w:cs="Times New Roman"/>
          <w:szCs w:val="24"/>
        </w:rPr>
        <w:t>Vlahe Monkovića iz Dubrovnika, kojem</w:t>
      </w:r>
      <w:r w:rsidRPr="00A27232">
        <w:rPr>
          <w:rFonts w:cs="Times New Roman"/>
          <w:szCs w:val="24"/>
        </w:rPr>
        <w:t xml:space="preserve"> je naloženo </w:t>
      </w:r>
      <w:r w:rsidRPr="00A27232">
        <w:rPr>
          <w:rFonts w:cs="Times New Roman" w:eastAsia="Times New Roman"/>
          <w:szCs w:val="24"/>
          <w:lang w:eastAsia="hr-HR"/>
        </w:rPr>
        <w:t>utvrditi:</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imovinu stečajnog dužnika i njezinu vrijednost</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stanje obveza stečajnog dužnika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da li je imovina stečajnog dužnika dovoljna za namirenje troškova stečajnog postupka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koliki je iznos predvidljivih troškova prethodnog i stečajnog postupka </w:t>
      </w:r>
    </w:p>
    <w:p w:rsidRDefault="00A27232" w:rsidP="00A27232" w:rsidR="00A27232" w:rsidRPr="00A27232">
      <w:pPr>
        <w:spacing w:before="20"/>
        <w:jc w:val="both"/>
        <w:rPr>
          <w:rFonts w:cs="Times New Roman" w:eastAsia="Times New Roman"/>
          <w:szCs w:val="24"/>
          <w:lang w:eastAsia="hr-HR"/>
        </w:rPr>
      </w:pPr>
      <w:r w:rsidRPr="00A27232">
        <w:rPr>
          <w:rFonts w:cs="Times New Roman" w:eastAsia="Times New Roman"/>
          <w:szCs w:val="24"/>
          <w:lang w:eastAsia="hr-HR"/>
        </w:rPr>
        <w:t>te o istom podnijeti sudu pismeno izvješće.</w:t>
      </w:r>
    </w:p>
    <w:p w:rsidRDefault="00A27232" w:rsidP="00D01685" w:rsidR="00D01685">
      <w:pPr>
        <w:spacing w:before="200"/>
        <w:ind w:firstLine="703"/>
        <w:jc w:val="both"/>
        <w:rPr>
          <w:rFonts w:cs="Times New Roman" w:eastAsia="Times New Roman"/>
          <w:szCs w:val="24"/>
          <w:lang w:eastAsia="hr-HR"/>
        </w:rPr>
      </w:pPr>
      <w:r w:rsidRPr="00A27232">
        <w:rPr>
          <w:rFonts w:cs="Times New Roman"/>
          <w:szCs w:val="24"/>
        </w:rPr>
        <w:tab/>
      </w:r>
      <w:r w:rsidRPr="00A27232">
        <w:rPr>
          <w:rFonts w:cs="Times New Roman" w:eastAsia="Times New Roman"/>
          <w:szCs w:val="24"/>
          <w:lang w:eastAsia="hr-HR"/>
        </w:rPr>
        <w:t xml:space="preserve">Na ročište radi očitovanja o prijedlogu za otvaranje stečajnog postupka nad dužnikom, održano kod ovog suda </w:t>
      </w:r>
      <w:r w:rsidR="00D01685">
        <w:rPr>
          <w:rFonts w:cs="Times New Roman" w:eastAsia="Times New Roman"/>
          <w:szCs w:val="24"/>
          <w:lang w:eastAsia="hr-HR"/>
        </w:rPr>
        <w:t>14. studenog</w:t>
      </w:r>
      <w:r w:rsidRPr="00A27232">
        <w:rPr>
          <w:rFonts w:cs="Times New Roman" w:eastAsia="Times New Roman"/>
          <w:szCs w:val="24"/>
          <w:lang w:eastAsia="hr-HR"/>
        </w:rPr>
        <w:t xml:space="preserve"> 2017.,</w:t>
      </w:r>
      <w:r w:rsidR="00D01685">
        <w:rPr>
          <w:rFonts w:cs="Times New Roman" w:eastAsia="Times New Roman"/>
          <w:szCs w:val="24"/>
          <w:lang w:eastAsia="hr-HR"/>
        </w:rPr>
        <w:t xml:space="preserve"> nije pristupio zastupnik</w:t>
      </w:r>
      <w:r w:rsidR="00D01685" w:rsidRPr="00D01685">
        <w:rPr>
          <w:rFonts w:cs="Times New Roman" w:eastAsia="Times New Roman"/>
          <w:szCs w:val="24"/>
          <w:lang w:eastAsia="hr-HR"/>
        </w:rPr>
        <w:t xml:space="preserve"> po zakonu dužnika, niti </w:t>
      </w:r>
      <w:r w:rsidR="00D01685">
        <w:rPr>
          <w:rFonts w:cs="Times New Roman" w:eastAsia="Times New Roman"/>
          <w:szCs w:val="24"/>
          <w:lang w:eastAsia="hr-HR"/>
        </w:rPr>
        <w:t>je udovoljio</w:t>
      </w:r>
      <w:r w:rsidR="00D01685" w:rsidRPr="00D01685">
        <w:rPr>
          <w:rFonts w:cs="Times New Roman" w:eastAsia="Times New Roman"/>
          <w:szCs w:val="24"/>
          <w:lang w:eastAsia="hr-HR"/>
        </w:rPr>
        <w:t xml:space="preserve"> nalogu suda iz rješenja poslovni broj St-</w:t>
      </w:r>
      <w:r w:rsidR="00D01685">
        <w:rPr>
          <w:rFonts w:cs="Times New Roman" w:eastAsia="Times New Roman"/>
          <w:szCs w:val="24"/>
          <w:lang w:eastAsia="hr-HR"/>
        </w:rPr>
        <w:t>1230/2016 od 7</w:t>
      </w:r>
      <w:r w:rsidR="00D01685" w:rsidRPr="00D01685">
        <w:rPr>
          <w:rFonts w:cs="Times New Roman" w:eastAsia="Times New Roman"/>
          <w:szCs w:val="24"/>
          <w:lang w:eastAsia="hr-HR"/>
        </w:rPr>
        <w:t>. travnja 201</w:t>
      </w:r>
      <w:r w:rsidR="00D01685">
        <w:rPr>
          <w:rFonts w:cs="Times New Roman" w:eastAsia="Times New Roman"/>
          <w:szCs w:val="24"/>
          <w:lang w:eastAsia="hr-HR"/>
        </w:rPr>
        <w:t>7</w:t>
      </w:r>
      <w:r w:rsidR="00D01685" w:rsidRPr="00D01685">
        <w:rPr>
          <w:rFonts w:cs="Times New Roman" w:eastAsia="Times New Roman"/>
          <w:szCs w:val="24"/>
          <w:lang w:eastAsia="hr-HR"/>
        </w:rPr>
        <w:t>. i u s</w:t>
      </w:r>
      <w:r w:rsidR="00D01685">
        <w:rPr>
          <w:rFonts w:cs="Times New Roman" w:eastAsia="Times New Roman"/>
          <w:szCs w:val="24"/>
          <w:lang w:eastAsia="hr-HR"/>
        </w:rPr>
        <w:t>pis u ostavljenom roku dostavio</w:t>
      </w:r>
      <w:r w:rsidR="00D01685" w:rsidRPr="00D01685">
        <w:rPr>
          <w:rFonts w:cs="Times New Roman" w:eastAsia="Times New Roman"/>
          <w:szCs w:val="24"/>
          <w:lang w:eastAsia="hr-HR"/>
        </w:rPr>
        <w:t xml:space="preserve"> pisano izvješće o financijsko-gospodarskom stanju dužnika te popis imovine i obveza dužnika</w:t>
      </w:r>
    </w:p>
    <w:p w:rsidRDefault="00D01685" w:rsidP="00A27232" w:rsidR="00D01685">
      <w:pPr>
        <w:spacing w:before="200"/>
        <w:ind w:firstLine="703"/>
        <w:jc w:val="both"/>
        <w:rPr>
          <w:rFonts w:cs="Times New Roman" w:eastAsia="Times New Roman"/>
          <w:szCs w:val="24"/>
          <w:lang w:eastAsia="hr-HR"/>
        </w:rPr>
      </w:pPr>
      <w:r>
        <w:rPr>
          <w:rFonts w:cs="Times New Roman" w:eastAsia="Times New Roman"/>
          <w:szCs w:val="24"/>
          <w:lang w:eastAsia="hr-HR"/>
        </w:rPr>
        <w:t>Nakon što zastupnik po zakonu dužnika nije pristupio ni na iduće ročište, održano 19. prosinca 2017., sud je rješenjem poslovni broj 11.St-1230/2016 od 20. prosinca 2017. odredio prisilno dovođenje zastupnika po zakonu dužnika na ročište određeno za 30. siječnja 2018.</w:t>
      </w:r>
    </w:p>
    <w:p w:rsidRDefault="00D01685" w:rsidP="00A27232" w:rsidR="00D01685">
      <w:pPr>
        <w:spacing w:before="200"/>
        <w:ind w:firstLine="703"/>
        <w:jc w:val="both"/>
        <w:rPr>
          <w:rFonts w:cs="Times New Roman" w:eastAsia="Times New Roman"/>
          <w:szCs w:val="24"/>
          <w:lang w:eastAsia="hr-HR"/>
        </w:rPr>
      </w:pPr>
      <w:r>
        <w:rPr>
          <w:rFonts w:cs="Times New Roman" w:eastAsia="Times New Roman"/>
          <w:szCs w:val="24"/>
          <w:lang w:eastAsia="hr-HR"/>
        </w:rPr>
        <w:t>Dopisom zaprimljenim kod ovog suda 5. veljače 2018. Republika Hrvatska, Ministarstvo unutarnjih poslova, Policijska uprava Splitsko-dalmatinska, Policijska postaja Omiš obavijestila je sud da se zastupnik po zakonu dužnika Sami Stamenov ne nalazi na adresi prijavljenog prebivališta, već na odsluženju kazne zatvora u Zatvoru u Splitu.</w:t>
      </w:r>
    </w:p>
    <w:p w:rsidRDefault="005971BC" w:rsidP="00D2525D" w:rsidR="005971BC" w:rsidRPr="005971BC">
      <w:pPr>
        <w:spacing w:before="200"/>
        <w:ind w:firstLine="703"/>
        <w:jc w:val="both"/>
        <w:rPr>
          <w:rFonts w:cs="Times New Roman" w:eastAsia="Times New Roman"/>
          <w:szCs w:val="24"/>
          <w:lang w:eastAsia="hr-HR"/>
        </w:rPr>
      </w:pPr>
      <w:r>
        <w:rPr>
          <w:rFonts w:cs="Times New Roman" w:eastAsia="Times New Roman"/>
          <w:szCs w:val="24"/>
          <w:lang w:eastAsia="hr-HR"/>
        </w:rPr>
        <w:t xml:space="preserve">Na ročište radi </w:t>
      </w:r>
      <w:r w:rsidRPr="005971BC">
        <w:rPr>
          <w:rFonts w:cs="Times New Roman" w:eastAsia="Times New Roman"/>
          <w:szCs w:val="24"/>
          <w:lang w:eastAsia="hr-HR"/>
        </w:rPr>
        <w:t>rasprave o pretpostavkama za otvaranje stečajnog postupka</w:t>
      </w:r>
      <w:r>
        <w:rPr>
          <w:rFonts w:cs="Times New Roman" w:eastAsia="Times New Roman"/>
          <w:szCs w:val="24"/>
          <w:lang w:eastAsia="hr-HR"/>
        </w:rPr>
        <w:t xml:space="preserve"> nad dužnikom, održano 22. listopada 2018., prisilno je putem Policijske postaje Omiš doveden zastupnik po zakonu Sami Stamenov koji je izjavio </w:t>
      </w:r>
      <w:r w:rsidRPr="005971BC">
        <w:rPr>
          <w:rFonts w:cs="Times New Roman" w:eastAsia="Times New Roman"/>
          <w:szCs w:val="24"/>
          <w:lang w:eastAsia="hr-HR"/>
        </w:rPr>
        <w:t>da je suglasan sa prijedlogom za otvaranje stečajnog postupka i da priznaje postojanje stečajnog razloga nesposobnosti za plaćanje na strani dužnika.</w:t>
      </w:r>
      <w:r>
        <w:rPr>
          <w:rFonts w:cs="Times New Roman" w:eastAsia="Times New Roman"/>
          <w:szCs w:val="24"/>
          <w:lang w:eastAsia="hr-HR"/>
        </w:rPr>
        <w:t xml:space="preserve"> </w:t>
      </w:r>
      <w:r w:rsidRPr="005971BC">
        <w:rPr>
          <w:rFonts w:cs="Times New Roman" w:eastAsia="Times New Roman"/>
          <w:szCs w:val="24"/>
          <w:lang w:eastAsia="hr-HR"/>
        </w:rPr>
        <w:t xml:space="preserve">Ustanova Poliklinika Populi </w:t>
      </w:r>
      <w:r>
        <w:rPr>
          <w:rFonts w:cs="Times New Roman" w:eastAsia="Times New Roman"/>
          <w:szCs w:val="24"/>
          <w:lang w:eastAsia="hr-HR"/>
        </w:rPr>
        <w:t xml:space="preserve">da </w:t>
      </w:r>
      <w:r w:rsidRPr="005971BC">
        <w:rPr>
          <w:rFonts w:cs="Times New Roman" w:eastAsia="Times New Roman"/>
          <w:szCs w:val="24"/>
          <w:lang w:eastAsia="hr-HR"/>
        </w:rPr>
        <w:t>je osnovana 2006. za specijalističku-konzilijarnu zdravstvenu zaštitu. Ustanova</w:t>
      </w:r>
      <w:r>
        <w:rPr>
          <w:rFonts w:cs="Times New Roman" w:eastAsia="Times New Roman"/>
          <w:szCs w:val="24"/>
          <w:lang w:eastAsia="hr-HR"/>
        </w:rPr>
        <w:t xml:space="preserve"> da</w:t>
      </w:r>
      <w:r w:rsidRPr="005971BC">
        <w:rPr>
          <w:rFonts w:cs="Times New Roman" w:eastAsia="Times New Roman"/>
          <w:szCs w:val="24"/>
          <w:lang w:eastAsia="hr-HR"/>
        </w:rPr>
        <w:t xml:space="preserve"> je uspješno poslovala do 2012. kada je Porezna uprava rješenjem razrezala porez na predugovor o kupoprodaji zemljišta u Splitu koji nikada nije do kraja realiziran iz razloga što</w:t>
      </w:r>
      <w:r w:rsidR="00D2525D">
        <w:rPr>
          <w:rFonts w:cs="Times New Roman" w:eastAsia="Times New Roman"/>
          <w:szCs w:val="24"/>
          <w:lang w:eastAsia="hr-HR"/>
        </w:rPr>
        <w:t xml:space="preserve"> se</w:t>
      </w:r>
      <w:r w:rsidRPr="005971BC">
        <w:rPr>
          <w:rFonts w:cs="Times New Roman" w:eastAsia="Times New Roman"/>
          <w:szCs w:val="24"/>
          <w:lang w:eastAsia="hr-HR"/>
        </w:rPr>
        <w:t xml:space="preserve"> jedna parcela unutar obuhvata nije mogla kupiti, a to se nije znalo prilikom p</w:t>
      </w:r>
      <w:r w:rsidR="00D2525D">
        <w:rPr>
          <w:rFonts w:cs="Times New Roman" w:eastAsia="Times New Roman"/>
          <w:szCs w:val="24"/>
          <w:lang w:eastAsia="hr-HR"/>
        </w:rPr>
        <w:t>otpisivanja ugovora. Nakon toga da</w:t>
      </w:r>
      <w:r w:rsidRPr="005971BC">
        <w:rPr>
          <w:rFonts w:cs="Times New Roman" w:eastAsia="Times New Roman"/>
          <w:szCs w:val="24"/>
          <w:lang w:eastAsia="hr-HR"/>
        </w:rPr>
        <w:t xml:space="preserve"> slijedi blokada računa od strane </w:t>
      </w:r>
      <w:r w:rsidR="00D2525D">
        <w:rPr>
          <w:rFonts w:cs="Times New Roman" w:eastAsia="Times New Roman"/>
          <w:szCs w:val="24"/>
          <w:lang w:eastAsia="hr-HR"/>
        </w:rPr>
        <w:t>Porezne uprave na koju</w:t>
      </w:r>
      <w:r w:rsidRPr="005971BC">
        <w:rPr>
          <w:rFonts w:cs="Times New Roman" w:eastAsia="Times New Roman"/>
          <w:szCs w:val="24"/>
          <w:lang w:eastAsia="hr-HR"/>
        </w:rPr>
        <w:t xml:space="preserve"> reagira prigovorom da se blokada skine. </w:t>
      </w:r>
      <w:r w:rsidR="00D2525D">
        <w:rPr>
          <w:rFonts w:cs="Times New Roman" w:eastAsia="Times New Roman"/>
          <w:szCs w:val="24"/>
          <w:lang w:eastAsia="hr-HR"/>
        </w:rPr>
        <w:t>P</w:t>
      </w:r>
      <w:r w:rsidRPr="005971BC">
        <w:rPr>
          <w:rFonts w:cs="Times New Roman" w:eastAsia="Times New Roman"/>
          <w:szCs w:val="24"/>
          <w:lang w:eastAsia="hr-HR"/>
        </w:rPr>
        <w:t xml:space="preserve">ostupak </w:t>
      </w:r>
      <w:r w:rsidR="00D2525D">
        <w:rPr>
          <w:rFonts w:cs="Times New Roman" w:eastAsia="Times New Roman"/>
          <w:szCs w:val="24"/>
          <w:lang w:eastAsia="hr-HR"/>
        </w:rPr>
        <w:t xml:space="preserve">da </w:t>
      </w:r>
      <w:r w:rsidRPr="005971BC">
        <w:rPr>
          <w:rFonts w:cs="Times New Roman" w:eastAsia="Times New Roman"/>
          <w:szCs w:val="24"/>
          <w:lang w:eastAsia="hr-HR"/>
        </w:rPr>
        <w:t>traje gotovo dvije godine, a dotle društvo ne može funkcionirati i nastaje sve veća blokada. Nakon dvije godine Porezna uprava</w:t>
      </w:r>
      <w:r w:rsidR="00D2525D">
        <w:rPr>
          <w:rFonts w:cs="Times New Roman" w:eastAsia="Times New Roman"/>
          <w:szCs w:val="24"/>
          <w:lang w:eastAsia="hr-HR"/>
        </w:rPr>
        <w:t xml:space="preserve"> da</w:t>
      </w:r>
      <w:r w:rsidRPr="005971BC">
        <w:rPr>
          <w:rFonts w:cs="Times New Roman" w:eastAsia="Times New Roman"/>
          <w:szCs w:val="24"/>
          <w:lang w:eastAsia="hr-HR"/>
        </w:rPr>
        <w:t xml:space="preserve"> je donijela rješenje da porezna osnova nije postojala jer ugovor nije kontinuiran, ali blokada još nije skinuta. Poliklinika</w:t>
      </w:r>
      <w:r w:rsidR="00D2525D">
        <w:rPr>
          <w:rFonts w:cs="Times New Roman" w:eastAsia="Times New Roman"/>
          <w:szCs w:val="24"/>
          <w:lang w:eastAsia="hr-HR"/>
        </w:rPr>
        <w:t xml:space="preserve"> da</w:t>
      </w:r>
      <w:r w:rsidRPr="005971BC">
        <w:rPr>
          <w:rFonts w:cs="Times New Roman" w:eastAsia="Times New Roman"/>
          <w:szCs w:val="24"/>
          <w:lang w:eastAsia="hr-HR"/>
        </w:rPr>
        <w:t xml:space="preserve"> ne raspolaže nikakvom imovinom,</w:t>
      </w:r>
      <w:r w:rsidR="00D2525D">
        <w:rPr>
          <w:rFonts w:cs="Times New Roman" w:eastAsia="Times New Roman"/>
          <w:szCs w:val="24"/>
          <w:lang w:eastAsia="hr-HR"/>
        </w:rPr>
        <w:t xml:space="preserve"> o</w:t>
      </w:r>
      <w:r w:rsidRPr="005971BC">
        <w:rPr>
          <w:rFonts w:cs="Times New Roman" w:eastAsia="Times New Roman"/>
          <w:szCs w:val="24"/>
          <w:lang w:eastAsia="hr-HR"/>
        </w:rPr>
        <w:t xml:space="preserve">sim potraživanja prema trećim osobama koja po </w:t>
      </w:r>
      <w:r w:rsidR="00D2525D">
        <w:rPr>
          <w:rFonts w:cs="Times New Roman" w:eastAsia="Times New Roman"/>
          <w:szCs w:val="24"/>
          <w:lang w:eastAsia="hr-HR"/>
        </w:rPr>
        <w:t>njegovoj</w:t>
      </w:r>
      <w:r w:rsidRPr="005971BC">
        <w:rPr>
          <w:rFonts w:cs="Times New Roman" w:eastAsia="Times New Roman"/>
          <w:szCs w:val="24"/>
          <w:lang w:eastAsia="hr-HR"/>
        </w:rPr>
        <w:t xml:space="preserve"> procjeni iznose oko milijun i pol kuna i u jednom dijelu </w:t>
      </w:r>
      <w:r w:rsidR="00D2525D" w:rsidRPr="005971BC">
        <w:rPr>
          <w:rFonts w:cs="Times New Roman" w:eastAsia="Times New Roman"/>
          <w:szCs w:val="24"/>
          <w:lang w:eastAsia="hr-HR"/>
        </w:rPr>
        <w:t xml:space="preserve">se </w:t>
      </w:r>
      <w:r w:rsidRPr="005971BC">
        <w:rPr>
          <w:rFonts w:cs="Times New Roman" w:eastAsia="Times New Roman"/>
          <w:szCs w:val="24"/>
          <w:lang w:eastAsia="hr-HR"/>
        </w:rPr>
        <w:t xml:space="preserve">temelje na pravomoćnim sudskim presudama. Poslovne knjige društva </w:t>
      </w:r>
      <w:r w:rsidR="00D2525D">
        <w:rPr>
          <w:rFonts w:cs="Times New Roman" w:eastAsia="Times New Roman"/>
          <w:szCs w:val="24"/>
          <w:lang w:eastAsia="hr-HR"/>
        </w:rPr>
        <w:t xml:space="preserve">da </w:t>
      </w:r>
      <w:r w:rsidR="00D2525D" w:rsidRPr="005971BC">
        <w:rPr>
          <w:rFonts w:cs="Times New Roman" w:eastAsia="Times New Roman"/>
          <w:szCs w:val="24"/>
          <w:lang w:eastAsia="hr-HR"/>
        </w:rPr>
        <w:t xml:space="preserve">su </w:t>
      </w:r>
      <w:r w:rsidRPr="005971BC">
        <w:rPr>
          <w:rFonts w:cs="Times New Roman" w:eastAsia="Times New Roman"/>
          <w:szCs w:val="24"/>
          <w:lang w:eastAsia="hr-HR"/>
        </w:rPr>
        <w:t xml:space="preserve">vođene do 2012. do trenutka </w:t>
      </w:r>
      <w:r w:rsidR="00D2525D">
        <w:rPr>
          <w:rFonts w:cs="Times New Roman" w:eastAsia="Times New Roman"/>
          <w:szCs w:val="24"/>
          <w:lang w:eastAsia="hr-HR"/>
        </w:rPr>
        <w:t>njegovog</w:t>
      </w:r>
      <w:r w:rsidRPr="005971BC">
        <w:rPr>
          <w:rFonts w:cs="Times New Roman" w:eastAsia="Times New Roman"/>
          <w:szCs w:val="24"/>
          <w:lang w:eastAsia="hr-HR"/>
        </w:rPr>
        <w:t xml:space="preserve"> odlaska u zatvor na odsluženje kazne. </w:t>
      </w:r>
      <w:r w:rsidR="00D2525D">
        <w:rPr>
          <w:rFonts w:cs="Times New Roman" w:eastAsia="Times New Roman"/>
          <w:szCs w:val="24"/>
          <w:lang w:eastAsia="hr-HR"/>
        </w:rPr>
        <w:t xml:space="preserve"> D</w:t>
      </w:r>
      <w:r w:rsidRPr="005971BC">
        <w:rPr>
          <w:rFonts w:cs="Times New Roman" w:eastAsia="Times New Roman"/>
          <w:szCs w:val="24"/>
          <w:lang w:eastAsia="hr-HR"/>
        </w:rPr>
        <w:t xml:space="preserve">ruštvo </w:t>
      </w:r>
      <w:r w:rsidR="00D2525D">
        <w:rPr>
          <w:rFonts w:cs="Times New Roman" w:eastAsia="Times New Roman"/>
          <w:szCs w:val="24"/>
          <w:lang w:eastAsia="hr-HR"/>
        </w:rPr>
        <w:t xml:space="preserve">da </w:t>
      </w:r>
      <w:r w:rsidRPr="005971BC">
        <w:rPr>
          <w:rFonts w:cs="Times New Roman" w:eastAsia="Times New Roman"/>
          <w:szCs w:val="24"/>
          <w:lang w:eastAsia="hr-HR"/>
        </w:rPr>
        <w:t>ne vodi niti jedan sudski ili upravni postupak.</w:t>
      </w:r>
    </w:p>
    <w:p w:rsidRDefault="00D2525D" w:rsidP="005971BC" w:rsidR="005971BC">
      <w:pPr>
        <w:spacing w:before="200"/>
        <w:ind w:firstLine="703"/>
        <w:jc w:val="both"/>
        <w:rPr>
          <w:rFonts w:cs="Times New Roman" w:eastAsia="Times New Roman"/>
          <w:szCs w:val="24"/>
          <w:lang w:eastAsia="hr-HR"/>
        </w:rPr>
      </w:pPr>
      <w:r>
        <w:rPr>
          <w:rFonts w:cs="Times New Roman" w:eastAsia="Times New Roman"/>
          <w:szCs w:val="24"/>
          <w:lang w:eastAsia="hr-HR"/>
        </w:rPr>
        <w:t>Na predmetnom ročištu privremeni stečajni upravitelj predlo</w:t>
      </w:r>
      <w:r w:rsidRPr="00D2525D">
        <w:rPr>
          <w:rFonts w:cs="Times New Roman" w:eastAsia="Times New Roman"/>
          <w:szCs w:val="24"/>
          <w:lang w:eastAsia="hr-HR"/>
        </w:rPr>
        <w:t>ž</w:t>
      </w:r>
      <w:r>
        <w:rPr>
          <w:rFonts w:cs="Times New Roman" w:eastAsia="Times New Roman"/>
          <w:szCs w:val="24"/>
          <w:lang w:eastAsia="hr-HR"/>
        </w:rPr>
        <w:t>io j</w:t>
      </w:r>
      <w:r w:rsidRPr="00D2525D">
        <w:rPr>
          <w:rFonts w:cs="Times New Roman" w:eastAsia="Times New Roman"/>
          <w:szCs w:val="24"/>
          <w:lang w:eastAsia="hr-HR"/>
        </w:rPr>
        <w:t>e da se ovaj stečajni postupak provede po odredbi čl</w:t>
      </w:r>
      <w:r>
        <w:rPr>
          <w:rFonts w:cs="Times New Roman" w:eastAsia="Times New Roman"/>
          <w:szCs w:val="24"/>
          <w:lang w:eastAsia="hr-HR"/>
        </w:rPr>
        <w:t>anka</w:t>
      </w:r>
      <w:r w:rsidRPr="00D2525D">
        <w:rPr>
          <w:rFonts w:cs="Times New Roman" w:eastAsia="Times New Roman"/>
          <w:szCs w:val="24"/>
          <w:lang w:eastAsia="hr-HR"/>
        </w:rPr>
        <w:t xml:space="preserve"> 132. Stečajnog zakona, a budući iz provedenog prethodnog postupka proizlazi da dužnik ne raspolaže likvidnom stečajnom imovinom iz koje bi se mogli podmiriti makar troškovi stečajnog postupka. Po zaprimanju dokumentacije o kojoj je zastupnik po zakonu dužnika govorio u svom iskazu, </w:t>
      </w:r>
      <w:r>
        <w:rPr>
          <w:rFonts w:cs="Times New Roman" w:eastAsia="Times New Roman"/>
          <w:szCs w:val="24"/>
          <w:lang w:eastAsia="hr-HR"/>
        </w:rPr>
        <w:t>da</w:t>
      </w:r>
      <w:r w:rsidRPr="00D2525D">
        <w:rPr>
          <w:rFonts w:cs="Times New Roman" w:eastAsia="Times New Roman"/>
          <w:szCs w:val="24"/>
          <w:lang w:eastAsia="hr-HR"/>
        </w:rPr>
        <w:t xml:space="preserve"> će poduzeti radn</w:t>
      </w:r>
      <w:r>
        <w:rPr>
          <w:rFonts w:cs="Times New Roman" w:eastAsia="Times New Roman"/>
          <w:szCs w:val="24"/>
          <w:lang w:eastAsia="hr-HR"/>
        </w:rPr>
        <w:t xml:space="preserve">je na naplati tih potraživanja </w:t>
      </w:r>
      <w:r w:rsidRPr="00D2525D">
        <w:rPr>
          <w:rFonts w:cs="Times New Roman" w:eastAsia="Times New Roman"/>
          <w:szCs w:val="24"/>
          <w:lang w:eastAsia="hr-HR"/>
        </w:rPr>
        <w:t xml:space="preserve">ukoliko utvrdi da za to postoji osnov. U slučaju naplate, </w:t>
      </w:r>
      <w:r>
        <w:rPr>
          <w:rFonts w:cs="Times New Roman" w:eastAsia="Times New Roman"/>
          <w:szCs w:val="24"/>
          <w:lang w:eastAsia="hr-HR"/>
        </w:rPr>
        <w:t>da će predložiti</w:t>
      </w:r>
      <w:r w:rsidRPr="00D2525D">
        <w:rPr>
          <w:rFonts w:cs="Times New Roman" w:eastAsia="Times New Roman"/>
          <w:szCs w:val="24"/>
          <w:lang w:eastAsia="hr-HR"/>
        </w:rPr>
        <w:t xml:space="preserve"> određivanje nastavka postupka radi nak</w:t>
      </w:r>
      <w:r>
        <w:rPr>
          <w:rFonts w:cs="Times New Roman" w:eastAsia="Times New Roman"/>
          <w:szCs w:val="24"/>
          <w:lang w:eastAsia="hr-HR"/>
        </w:rPr>
        <w:t>nadne diobe u smislu odredbe članka</w:t>
      </w:r>
      <w:r w:rsidRPr="00D2525D">
        <w:rPr>
          <w:rFonts w:cs="Times New Roman" w:eastAsia="Times New Roman"/>
          <w:szCs w:val="24"/>
          <w:lang w:eastAsia="hr-HR"/>
        </w:rPr>
        <w:t xml:space="preserve"> 289. Stečajnog zakona.</w:t>
      </w:r>
    </w:p>
    <w:p w:rsidRDefault="001A1170" w:rsidP="00A30A65"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136B8B" w:rsidRPr="00136B8B">
        <w:rPr>
          <w:rFonts w:cs="Times New Roman"/>
          <w:szCs w:val="24"/>
        </w:rPr>
        <w:t>Stečajnog zakona („Narodne novine“ 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A30A65"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A30A65"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A30A65" w:rsidR="00A30A65">
      <w:pPr>
        <w:spacing w:before="12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A30A65" w:rsidR="003C22F8" w:rsidRPr="001003B7">
      <w:pPr>
        <w:ind w:firstLine="709"/>
        <w:jc w:val="both"/>
        <w:rPr>
          <w:i/>
          <w:color w:val="FF0000"/>
        </w:rPr>
      </w:pPr>
      <w:r>
        <w:t>- da dužnik</w:t>
      </w:r>
      <w:r w:rsidR="00F60F0C" w:rsidRPr="001003B7">
        <w:t xml:space="preserve"> </w:t>
      </w:r>
      <w:r w:rsidR="00D2525D">
        <w:t>Poliklinika Populi</w:t>
      </w:r>
      <w:r w:rsidR="00BC469D">
        <w:t xml:space="preserve">, </w:t>
      </w:r>
      <w:r w:rsidR="00EA22A2" w:rsidRPr="001003B7">
        <w:t xml:space="preserve">prema </w:t>
      </w:r>
      <w:r w:rsidR="00A27232">
        <w:t>prijedlogu</w:t>
      </w:r>
      <w:r w:rsidR="00EA22A2" w:rsidRPr="001003B7">
        <w:t xml:space="preserve"> FIN</w:t>
      </w:r>
      <w:r w:rsidR="008F7717" w:rsidRPr="001003B7">
        <w:t>A</w:t>
      </w:r>
      <w:r w:rsidR="000F0F2F">
        <w:t xml:space="preserve">-e za </w:t>
      </w:r>
      <w:r w:rsidR="00A27232">
        <w:t>otvaranje</w:t>
      </w:r>
      <w:r w:rsidR="000F0F2F">
        <w:t xml:space="preserve"> </w:t>
      </w:r>
      <w:r w:rsidR="00EA22A2" w:rsidRPr="001003B7">
        <w:t xml:space="preserve">stečajnog postupka </w:t>
      </w:r>
      <w:r w:rsidR="000F0F2F">
        <w:t xml:space="preserve">od </w:t>
      </w:r>
      <w:r w:rsidR="00D2525D">
        <w:t>10</w:t>
      </w:r>
      <w:r w:rsidR="00A27232">
        <w:t>. svibnja 2016</w:t>
      </w:r>
      <w:r w:rsidR="000F0F2F">
        <w:t>.</w:t>
      </w:r>
      <w:r w:rsidR="00136B8B">
        <w:t>,</w:t>
      </w:r>
      <w:r w:rsidR="00EA22A2" w:rsidRPr="001003B7">
        <w:t xml:space="preserve"> </w:t>
      </w:r>
      <w:r w:rsidR="001D7998" w:rsidRPr="001003B7">
        <w:t>na</w:t>
      </w:r>
      <w:r w:rsidR="00EA22A2" w:rsidRPr="001003B7">
        <w:t xml:space="preserve"> </w:t>
      </w:r>
      <w:r w:rsidR="00B43416" w:rsidRPr="001003B7">
        <w:t xml:space="preserve">dan </w:t>
      </w:r>
      <w:r w:rsidR="00136B8B">
        <w:t>1. rujna 2015</w:t>
      </w:r>
      <w:r w:rsidR="00F5443B">
        <w:t>.</w:t>
      </w:r>
      <w:r w:rsidR="00B43416" w:rsidRPr="001003B7">
        <w:t xml:space="preserve"> ima evidentirane neizvršene osnove za plaćanje u neprekinutom razdoblju od </w:t>
      </w:r>
      <w:r w:rsidR="00D2525D">
        <w:t>2</w:t>
      </w:r>
      <w:r w:rsidR="00A27232">
        <w:t>7</w:t>
      </w:r>
      <w:r w:rsidR="00D2525D">
        <w:t>0</w:t>
      </w:r>
      <w:r w:rsidR="00A27232">
        <w:t>1</w:t>
      </w:r>
      <w:r w:rsidR="00C725EA">
        <w:t xml:space="preserve"> </w:t>
      </w:r>
      <w:r w:rsidR="00B43416" w:rsidRPr="001003B7">
        <w:t xml:space="preserve">dana, u ukupnom iznosu </w:t>
      </w:r>
      <w:r w:rsidR="009D0A87">
        <w:t>od</w:t>
      </w:r>
      <w:r>
        <w:t xml:space="preserve"> </w:t>
      </w:r>
      <w:r w:rsidR="00D2525D">
        <w:t>4.937.148,90</w:t>
      </w:r>
      <w:r w:rsidR="00284743" w:rsidRPr="00284743">
        <w:t xml:space="preserve"> </w:t>
      </w:r>
      <w:r w:rsidR="009D0A87">
        <w:t>kn</w:t>
      </w:r>
    </w:p>
    <w:p w:rsidRDefault="00C74234" w:rsidP="00A30A65" w:rsidR="005F7B8A" w:rsidRPr="001003B7">
      <w:pPr>
        <w:ind w:firstLine="709"/>
        <w:jc w:val="both"/>
      </w:pPr>
      <w:r w:rsidRPr="001003B7">
        <w:t xml:space="preserve">- </w:t>
      </w:r>
      <w:r w:rsidR="00A90E81">
        <w:t xml:space="preserve">da </w:t>
      </w:r>
      <w:r w:rsidR="00D2525D">
        <w:t>Sami Stamenov,</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136B8B">
        <w:t>444. stavka</w:t>
      </w:r>
      <w:r w:rsidR="00C15AA1">
        <w:t xml:space="preserve"> </w:t>
      </w:r>
      <w:r w:rsidR="00A27232">
        <w:t>2</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A27232">
        <w:t>Sandru Pavić</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D2525D">
        <w:t>, a sve sukladno odredbama članka 113. stavak</w:t>
      </w:r>
      <w:r w:rsidR="004B677A" w:rsidRPr="001003B7">
        <w:t xml:space="preserve"> 1</w:t>
      </w:r>
      <w:r w:rsidR="002F2EA3" w:rsidRPr="001003B7">
        <w:t>. i 3.</w:t>
      </w:r>
      <w:r w:rsidR="004B677A" w:rsidRPr="001003B7">
        <w:t xml:space="preserve"> SZ-a</w:t>
      </w:r>
      <w:r w:rsidR="002F2EA3" w:rsidRPr="001003B7">
        <w:t>.</w:t>
      </w:r>
    </w:p>
    <w:p w:rsidRDefault="00064431" w:rsidP="00A30A65" w:rsidR="00064431">
      <w:pPr>
        <w:spacing w:before="140"/>
        <w:ind w:firstLine="709"/>
        <w:jc w:val="both"/>
      </w:pPr>
      <w:r>
        <w:t>U odnosu na zatraženi dodatni iznos predujma, ovaj sud procjenjuje nužne troškove vođenja stečajnog postupka u ukupnom iznosu od 4.000,00 kn i to za:</w:t>
      </w:r>
    </w:p>
    <w:p w:rsidRDefault="00064431" w:rsidP="00A30A65" w:rsidR="00064431" w:rsidRPr="004A2805">
      <w:pPr>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A30A65" w:rsidR="00064431" w:rsidRPr="001003B7">
      <w:pPr>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A30A65" w:rsidR="00064431" w:rsidRPr="001003B7">
      <w:pPr>
        <w:spacing w:before="14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A30A65" w:rsidR="00064431" w:rsidRPr="001003B7">
      <w:pPr>
        <w:spacing w:before="14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D2525D">
        <w:rPr>
          <w:szCs w:val="24"/>
        </w:rPr>
        <w:t>2</w:t>
      </w:r>
      <w:r w:rsidR="005A6C60">
        <w:rPr>
          <w:szCs w:val="24"/>
        </w:rPr>
        <w:t>9</w:t>
      </w:r>
      <w:r w:rsidR="00136B8B">
        <w:rPr>
          <w:szCs w:val="24"/>
        </w:rPr>
        <w:t>. listopada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5B0643">
      <w:pPr>
        <w:ind w:left="6372"/>
        <w:jc w:val="center"/>
      </w:pPr>
      <w:r w:rsidRPr="001003B7">
        <w:t>Ana Golub Gruić</w:t>
      </w:r>
      <w:r w:rsidR="005B0643">
        <w:t>, v.r.</w:t>
      </w:r>
    </w:p>
    <w:p w:rsidRDefault="005B0643" w:rsidP="008832A6" w:rsidR="005B0643">
      <w:pPr>
        <w:jc w:val="right"/>
      </w:pPr>
      <w:r>
        <w:t>za točnost otpravka – ovlašteni službenik</w:t>
      </w:r>
    </w:p>
    <w:p w:rsidRDefault="005B0643" w:rsidP="008832A6" w:rsidR="005B0643">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643"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A27232" w:rsidRPr="00A27232">
      <w:t>11.St-</w:t>
    </w:r>
    <w:r w:rsidR="00D01685">
      <w:t>1230/2016-55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1BC"/>
    <w:rsid w:val="0059759E"/>
    <w:rsid w:val="005A5E03"/>
    <w:rsid w:val="005A69DA"/>
    <w:rsid w:val="005A6C60"/>
    <w:rsid w:val="005A7F1C"/>
    <w:rsid w:val="005B0643"/>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232"/>
    <w:rsid w:val="00A2746A"/>
    <w:rsid w:val="00A30A65"/>
    <w:rsid w:val="00A51DE9"/>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1685"/>
    <w:rsid w:val="00D06A2A"/>
    <w:rsid w:val="00D2292D"/>
    <w:rsid w:val="00D2525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B0643"/>
    <w:rPr>
      <w:color w:val="808080"/>
      <w:bdr w:space="0" w:sz="0" w:color="auto" w:val="none"/>
      <w:shd w:fill="auto" w:color="auto" w:val="clear"/>
    </w:rPr>
  </w:style>
  <w:style w:customStyle="true" w:styleId="eSPISCCParagraphDefaultFont" w:type="character">
    <w:name w:val="eSPIS_CC_Paragraph Default Font"/>
    <w:basedOn w:val="Zadanifontodlomka"/>
    <w:rsid w:val="005B064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B064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B064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B064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B0643"/>
    <w:rPr>
      <w:color w:val="808080"/>
      <w:bdr w:color="auto" w:space="0" w:sz="0" w:val="none"/>
      <w:shd w:color="auto" w:fill="auto" w:val="clear"/>
    </w:rPr>
  </w:style>
  <w:style w:customStyle="1" w:styleId="eSPISCCParagraphDefaultFont" w:type="character">
    <w:name w:val="eSPIS_CC_Paragraph Default Font"/>
    <w:basedOn w:val="Zadanifontodlomka"/>
    <w:rsid w:val="005B064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B064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B064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B064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St-1230/2016</izvorni_sadrzaj>
    <derivirana_varijabla naziv="DomainObject.Predmet.OznakaBroj_1">St-1230/2016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POLIKLINIKA POPULI - ustanova za specijalističko-konzilijavnu zdravstvenu zaštitu, dijagnostiku i rehabilitaciju osim bolničk</izvorni_sadrzaj>
    <derivirana_varijabla naziv="DomainObject.Predmet.ProtustrankaFormated_1">  POLIKLINIKA POPULI - ustanova za specijalističko-konzilijavnu zdravstvenu zaštitu, dijagnostiku i rehabilitaciju osim bolničk</derivirana_varijabla>
  </DomainObject.Predmet.ProtustrankaFormated>
  <DomainObject.Predmet.ProtustrankaFormatedOIB>
    <izvorni_sadrzaj>  POLIKLINIKA POPULI - ustanova za specijalističko-konzilijavnu zdravstvenu zaštitu, dijagnostiku i rehabilitaciju osim bolničk, OIB 28372501704</izvorni_sadrzaj>
    <derivirana_varijabla naziv="DomainObject.Predmet.ProtustrankaFormatedOIB_1">  POLIKLINIKA POPULI - ustanova za specijalističko-konzilijavnu zdravstvenu zaštitu, dijagnostiku i rehabilitaciju osim bolničk, OIB 28372501704</derivirana_varijabla>
  </DomainObject.Predmet.ProtustrankaFormatedOIB>
  <DomainObject.Predmet.ProtustrankaFormatedWithAdress>
    <izvorni_sadrzaj> POLIKLINIKA POPULI - ustanova za specijalističko-konzilijavnu zdravstvenu zaštitu, dijagnostiku i rehabilitaciju osim bolničk, Put Mostine 3, 21310 Omiš</izvorni_sadrzaj>
    <derivirana_varijabla naziv="DomainObject.Predmet.ProtustrankaFormatedWithAdress_1"> POLIKLINIKA POPULI - ustanova za specijalističko-konzilijavnu zdravstvenu zaštitu, dijagnostiku i rehabilitaciju osim bolničk, Put Mostine 3, 21310 Omiš</derivirana_varijabla>
  </DomainObject.Predmet.ProtustrankaFormatedWithAdress>
  <DomainObject.Predmet.ProtustrankaFormatedWithAdressOIB>
    <izvorni_sadrzaj> POLIKLINIKA POPULI - ustanova za specijalističko-konzilijavnu zdravstvenu zaštitu, dijagnostiku i rehabilitaciju osim bolničk, OIB 28372501704, Put Mostine 3, 21310 Omiš</izvorni_sadrzaj>
    <derivirana_varijabla naziv="DomainObject.Predmet.ProtustrankaFormatedWithAdressOIB_1"> POLIKLINIKA POPULI - ustanova za specijalističko-konzilijavnu zdravstvenu zaštitu, dijagnostiku i rehabilitaciju osim bolničk, OIB 28372501704, Put Mostine 3, 21310 Omiš</derivirana_varijabla>
  </DomainObject.Predmet.ProtustrankaFormatedWithAdressOIB>
  <DomainObject.Predmet.ProtustrankaWithAdress>
    <izvorni_sadrzaj>POLIKLINIKA POPULI - ustanova za specijalističko-konzilijavnu zdravstvenu zaštitu, dijagnostiku i rehabilitaciju osim bolničk Put Mostine 3, 21310 Omiš</izvorni_sadrzaj>
    <derivirana_varijabla naziv="DomainObject.Predmet.ProtustrankaWithAdress_1">POLIKLINIKA POPULI - ustanova za specijalističko-konzilijavnu zdravstvenu zaštitu, dijagnostiku i rehabilitaciju osim bolničk Put Mostine 3, 21310 Omiš</derivirana_varijabla>
  </DomainObject.Predmet.ProtustrankaWithAdress>
  <DomainObject.Predmet.ProtustrankaWithAdressOIB>
    <izvorni_sadrzaj>POLIKLINIKA POPULI - ustanova za specijalističko-konzilijavnu zdravstvenu zaštitu, dijagnostiku i rehabilitaciju osim bolničk, OIB 28372501704, Put Mostine 3, 21310 Omiš</izvorni_sadrzaj>
    <derivirana_varijabla naziv="DomainObject.Predmet.ProtustrankaWithAdressOIB_1">POLIKLINIKA POPULI - ustanova za specijalističko-konzilijavnu zdravstvenu zaštitu, dijagnostiku i rehabilitaciju osim bolničk, OIB 28372501704, Put Mostine 3, 21310 Omiš</derivirana_varijabla>
  </DomainObject.Predmet.ProtustrankaWithAdressOIB>
  <DomainObject.Predmet.ProtustrankaNazivFormated>
    <izvorni_sadrzaj>POLIKLINIKA POPULI - ustanova za specijalističko-konzilijavnu zdravstvenu zaštitu, dijagnostiku i rehabilitaciju osim bolničk</izvorni_sadrzaj>
    <derivirana_varijabla naziv="DomainObject.Predmet.ProtustrankaNazivFormated_1">POLIKLINIKA POPULI - ustanova za specijalističko-konzilijavnu zdravstvenu zaštitu, dijagnostiku i rehabilitaciju osim bolničk</derivirana_varijabla>
  </DomainObject.Predmet.ProtustrankaNazivFormated>
  <DomainObject.Predmet.ProtustrankaNazivFormatedOIB>
    <izvorni_sadrzaj>POLIKLINIKA POPULI - ustanova za specijalističko-konzilijavnu zdravstvenu zaštitu, dijagnostiku i rehabilitaciju osim bolničk, OIB 28372501704</izvorni_sadrzaj>
    <derivirana_varijabla naziv="DomainObject.Predmet.ProtustrankaNazivFormatedOIB_1">POLIKLINIKA POPULI - ustanova za specijalističko-konzilijavnu zdravstvenu zaštitu, dijagnostiku i rehabilitaciju osim bolničk, OIB 28372501704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4937148.90</izvorni_sadrzaj>
    <derivirana_varijabla naziv="DomainObject.Predmet.TrenutnaVrijednost_1">4937148.90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POLIKLINIKA POPULI - ustanova za specijalističko-konzilijavnu zdravstvenu zaštitu, dijagnostiku i rehabilitaciju osim bolničk</item>
    </izvorni_sadrzaj>
    <derivirana_varijabla naziv="DomainObject.Predmet.ProtuStrankaListFormated_1">
      <item>POLIKLINIKA POPULI - ustanova za specijalističko-konzilijavnu zdravstvenu zaštitu, dijagnostiku i rehabilitaciju osim bolničk</item>
    </derivirana_varijabla>
  </DomainObject.Predmet.ProtuStrankaListFormated>
  <DomainObject.Predmet.ProtuStrankaListFormatedOIB>
    <izvorni_sadrzaj>
      <item>POLIKLINIKA POPULI - ustanova za specijalističko-konzilijavnu zdravstvenu zaštitu, dijagnostiku i rehabilitaciju osim bolničk, OIB 28372501704</item>
    </izvorni_sadrzaj>
    <derivirana_varijabla naziv="DomainObject.Predmet.ProtuStrankaListFormatedOIB_1">
      <item>POLIKLINIKA POPULI - ustanova za specijalističko-konzilijavnu zdravstvenu zaštitu, dijagnostiku i rehabilitaciju osim bolničk, OIB 28372501704</item>
    </derivirana_varijabla>
  </DomainObject.Predmet.ProtuStrankaListFormatedOIB>
  <DomainObject.Predmet.ProtuStrankaListFormatedWithAdress>
    <izvorni_sadrzaj>
      <item>POLIKLINIKA POPULI - ustanova za specijalističko-konzilijavnu zdravstvenu zaštitu, dijagnostiku i rehabilitaciju osim bolničk, Put Mostine 3, 21310 Omiš</item>
    </izvorni_sadrzaj>
    <derivirana_varijabla naziv="DomainObject.Predmet.ProtuStrankaListFormatedWithAdress_1">
      <item>POLIKLINIKA POPULI - ustanova za specijalističko-konzilijavnu zdravstvenu zaštitu, dijagnostiku i rehabilitaciju osim bolničk, Put Mostine 3, 21310 Omiš</item>
    </derivirana_varijabla>
  </DomainObject.Predmet.ProtuStrankaListFormatedWithAdress>
  <DomainObject.Predmet.ProtuStrankaListFormatedWithAdressOIB>
    <izvorni_sadrzaj>
      <item>POLIKLINIKA POPULI - ustanova za specijalističko-konzilijavnu zdravstvenu zaštitu, dijagnostiku i rehabilitaciju osim bolničk, OIB 28372501704, Put Mostine 3, 21310 Omiš</item>
    </izvorni_sadrzaj>
    <derivirana_varijabla naziv="DomainObject.Predmet.ProtuStrankaListFormatedWithAdressOIB_1">
      <item>POLIKLINIKA POPULI - ustanova za specijalističko-konzilijavnu zdravstvenu zaštitu, dijagnostiku i rehabilitaciju osim bolničk, OIB 28372501704, Put Mostine 3, 21310 Omiš</item>
    </derivirana_varijabla>
  </DomainObject.Predmet.ProtuStrankaListFormatedWithAdressOIB>
  <DomainObject.Predmet.ProtuStrankaListNazivFormated>
    <izvorni_sadrzaj>
      <item>POLIKLINIKA POPULI - ustanova za specijalističko-konzilijavnu zdravstvenu zaštitu, dijagnostiku i rehabilitaciju osim bolničk</item>
    </izvorni_sadrzaj>
    <derivirana_varijabla naziv="DomainObject.Predmet.ProtuStrankaListNazivFormated_1">
      <item>POLIKLINIKA POPULI - ustanova za specijalističko-konzilijavnu zdravstvenu zaštitu, dijagnostiku i rehabilitaciju osim bolničk</item>
    </derivirana_varijabla>
  </DomainObject.Predmet.ProtuStrankaListNazivFormated>
  <DomainObject.Predmet.ProtuStrankaListNazivFormatedOIB>
    <izvorni_sadrzaj>
      <item>POLIKLINIKA POPULI - ustanova za specijalističko-konzilijavnu zdravstvenu zaštitu, dijagnostiku i rehabilitaciju osim bolničk, OIB 28372501704</item>
    </izvorni_sadrzaj>
    <derivirana_varijabla naziv="DomainObject.Predmet.ProtuStrankaListNazivFormatedOIB_1">
      <item>POLIKLINIKA POPULI - ustanova za specijalističko-konzilijavnu zdravstvenu zaštitu, dijagnostiku i rehabilitaciju osim bolničk, OIB 28372501704</item>
    </derivirana_varijabla>
  </DomainObject.Predmet.ProtuStrankaListNazivFormatedOIB>
  <DomainObject.Predmet.OstaliListFormated>
    <izvorni_sadrzaj>
      <item>Sami Stamenov</item>
    </izvorni_sadrzaj>
    <derivirana_varijabla naziv="DomainObject.Predmet.OstaliListFormated_1">
      <item>Sami Stamenov</item>
    </derivirana_varijabla>
  </DomainObject.Predmet.OstaliListFormated>
  <DomainObject.Predmet.OstaliListFormatedOIB>
    <izvorni_sadrzaj>
      <item>Sami Stamenov, OIB 87925492014</item>
    </izvorni_sadrzaj>
    <derivirana_varijabla naziv="DomainObject.Predmet.OstaliListFormatedOIB_1">
      <item>Sami Stamenov, OIB 87925492014</item>
    </derivirana_varijabla>
  </DomainObject.Predmet.OstaliListFormatedOIB>
  <DomainObject.Predmet.OstaliListFormatedWithAdress>
    <izvorni_sadrzaj>
      <item>Sami Stamenov, Trg Ivana Raosa 3, 21310 Omiš</item>
    </izvorni_sadrzaj>
    <derivirana_varijabla naziv="DomainObject.Predmet.OstaliListFormatedWithAdress_1">
      <item>Sami Stamenov, Trg Ivana Raosa 3, 21310 Omiš</item>
    </derivirana_varijabla>
  </DomainObject.Predmet.OstaliListFormatedWithAdress>
  <DomainObject.Predmet.OstaliListFormatedWithAdressOIB>
    <izvorni_sadrzaj>
      <item>Sami Stamenov, OIB 87925492014, Trg Ivana Raosa 3, 21310 Omiš</item>
    </izvorni_sadrzaj>
    <derivirana_varijabla naziv="DomainObject.Predmet.OstaliListFormatedWithAdressOIB_1">
      <item>Sami Stamenov, OIB 87925492014, Trg Ivana Raosa 3, 21310 Omiš</item>
    </derivirana_varijabla>
  </DomainObject.Predmet.OstaliListFormatedWithAdressOIB>
  <DomainObject.Predmet.OstaliListNazivFormated>
    <izvorni_sadrzaj>
      <item>Sami Stamenov</item>
    </izvorni_sadrzaj>
    <derivirana_varijabla naziv="DomainObject.Predmet.OstaliListNazivFormated_1">
      <item>Sami Stamenov</item>
    </derivirana_varijabla>
  </DomainObject.Predmet.OstaliListNazivFormated>
  <DomainObject.Predmet.OstaliListNazivFormatedOIB>
    <izvorni_sadrzaj>
      <item>Sami Stamenov, OIB 87925492014</item>
    </izvorni_sadrzaj>
    <derivirana_varijabla naziv="DomainObject.Predmet.OstaliListNazivFormatedOIB_1">
      <item>Sami Stamenov, OIB 87925492014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POLIKLINIKA POPULI - ustanova za specijalističko-konzilijavnu zdravstvenu zaštitu, dijagnostiku i rehabilitaciju osim bolničk</izvorni_sadrzaj>
    <derivirana_varijabla naziv="DomainObject.Predmet.ProtustrankaIDrugi_1">POLIKLINIKA POPULI - ustanova za specijalističko-konzilijavnu zdravstvenu zaštitu, dijagnostiku i rehabilitaciju osim bolničk</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POLIKLINIKA POPULI - ustanova za specijalističko-konzilijavnu zdravstvenu zaštitu, dijagnostiku i rehabilitaciju osim bolničk, OIB 28372501704, Put Mostine 3, 21310 Omiš</izvorni_sadrzaj>
    <derivirana_varijabla naziv="DomainObject.Predmet.ProtustrankaIDrugiAdressOIB_1">POLIKLINIKA POPULI - ustanova za specijalističko-konzilijavnu zdravstvenu zaštitu, dijagnostiku i rehabilitaciju osim bolničk, OIB 28372501704, Put Mostine 3,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POPULI - ustanova za specijalističko-konzilijavnu zdravstvenu zaštitu, dijagnostiku i rehabilitaciju osim bolničk</item>
      <item>FINANCIJSKA AGENCIJA, RC SPLIT</item>
      <item>Sami Stamenov</item>
    </izvorni_sadrzaj>
    <derivirana_varijabla naziv="DomainObject.Predmet.SudioniciListNaziv_1">
      <item>POLIKLINIKA POPULI - ustanova za specijalističko-konzilijavnu zdravstvenu zaštitu, dijagnostiku i rehabilitaciju osim bolničk</item>
      <item>FINANCIJSKA AGENCIJA, RC SPLIT</item>
      <item>Sami Stamenov</item>
    </derivirana_varijabla>
  </DomainObject.Predmet.SudioniciListNaziv>
  <DomainObject.Predmet.SudioniciListAdressOIB>
    <izvorni_sadrzaj>
      <item>POLIKLINIKA POPULI - ustanova za specijalističko-konzilijavnu zdravstvenu zaštitu, dijagnostiku i rehabilitaciju osim bolničk, OIB 28372501704, Put Mostine 3,21310 Omiš</item>
      <item>FINANCIJSKA AGENCIJA, RC SPLIT, OIB 85821130368, Mažuranićevo šetalište 24 b,21000 Split</item>
      <item>Sami Stamenov, OIB 87925492014, Trg Ivana Raosa 3,21310 Omiš</item>
    </izvorni_sadrzaj>
    <derivirana_varijabla naziv="DomainObject.Predmet.SudioniciListAdressOIB_1">
      <item>POLIKLINIKA POPULI - ustanova za specijalističko-konzilijavnu zdravstvenu zaštitu, dijagnostiku i rehabilitaciju osim bolničk, OIB 28372501704, Put Mostine 3,21310 Omiš</item>
      <item>FINANCIJSKA AGENCIJA, RC SPLIT, OIB 85821130368, Mažuranićevo šetalište 24 b,21000 Split</item>
      <item>Sami Stamenov, OIB 87925492014, Trg Ivana Raosa 3,21310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28372501704</item>
      <item>, OIB 85821130368</item>
      <item>, OIB 87925492014</item>
    </izvorni_sadrzaj>
    <derivirana_varijabla naziv="DomainObject.Predmet.SudioniciListNazivOIB_1">
      <item>, OIB 28372501704</item>
      <item>, OIB 85821130368</item>
      <item>, OIB 87925492014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St-1230/2016-45</izvorni_sadrzaj>
    <derivirana_varijabla naziv="DomainObject.PredzadnjaOdlukaIzPredmeta.Oznaka_1">St-1230/2016-45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5A010-9B5A-46A0-B264-54D88DFCE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1788</properties:Words>
  <properties:Characters>10138</properties:Characters>
  <properties:Lines>172</properties:Lines>
  <properties:Paragraphs>45</properties:Paragraphs>
  <properties:TotalTime>52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2018-10-29T08:18:00Z</cp:lastPrinted>
  <dcterms:modified xmlns:xsi="http://www.w3.org/2001/XMLSchema-instance" xsi:type="dcterms:W3CDTF">2018-10-29T08:18:00Z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(St-1230-2016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