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174c" w14:paraId="4f8174c" w:rsidRDefault="006D21C7" w:rsidP="006D21C7" w:rsidR="006D21C7" w:rsidRPr="006D21C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6D21C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6D21C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21C7" w:rsidP="006D21C7" w:rsidR="006D21C7" w:rsidRPr="006D21C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6D21C7" w:rsidP="006D21C7" w:rsidR="006D21C7" w:rsidRPr="006D21C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Trgovački sud u Zagrebu</w:t>
      </w:r>
    </w:p>
    <w:p w:rsidRDefault="006D21C7" w:rsidP="006D21C7" w:rsidR="006D21C7" w:rsidRPr="006D21C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Zagreb, Amruševa 2/II, desno (p.p. 455)</w:t>
      </w:r>
      <w:r w:rsidRPr="006D21C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6.St-1699/2015</w:t>
      </w:r>
    </w:p>
    <w:p w:rsidRDefault="006D21C7" w:rsidP="006D21C7" w:rsidR="006D21C7" w:rsidRPr="006D21C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R J E Š E N J E</w:t>
      </w: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6D21C7">
        <w:rPr>
          <w:sz w:val="22"/>
        </w:rPr>
        <w:t xml:space="preserve">MAR-HA PROMET d.o.o. za trgovine i usluge OIB: 80802323164, Zagreb, </w:t>
      </w:r>
      <w:proofErr w:type="spellStart"/>
      <w:r w:rsidRPr="006D21C7">
        <w:rPr>
          <w:sz w:val="22"/>
        </w:rPr>
        <w:t>Fuljatkov</w:t>
      </w:r>
      <w:proofErr w:type="spellEnd"/>
      <w:r w:rsidRPr="006D21C7">
        <w:rPr>
          <w:sz w:val="22"/>
        </w:rPr>
        <w:t xml:space="preserve"> brijeg 30 A,</w:t>
      </w:r>
      <w:r w:rsidRPr="006D21C7">
        <w:rPr>
          <w:rFonts w:cs="Times New Roman" w:eastAsia="Times New Roman"/>
          <w:sz w:val="22"/>
          <w:lang w:eastAsia="hr-HR"/>
        </w:rPr>
        <w:t xml:space="preserve">  dana 21. prosinca  2015.god.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r i j e š i o    je</w:t>
      </w: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6D21C7">
        <w:rPr>
          <w:sz w:val="22"/>
        </w:rPr>
        <w:t xml:space="preserve">MAR-HA PROMET d.o.o. za trgovine i usluge OIB: 80802323164, Zagreb, </w:t>
      </w:r>
      <w:proofErr w:type="spellStart"/>
      <w:r w:rsidRPr="006D21C7">
        <w:rPr>
          <w:sz w:val="22"/>
        </w:rPr>
        <w:t>Fuljatkov</w:t>
      </w:r>
      <w:proofErr w:type="spellEnd"/>
      <w:r w:rsidRPr="006D21C7">
        <w:rPr>
          <w:sz w:val="22"/>
        </w:rPr>
        <w:t xml:space="preserve"> brijeg 30 A</w:t>
      </w:r>
      <w:r w:rsidRPr="006D21C7">
        <w:rPr>
          <w:rFonts w:cs="Times New Roman" w:eastAsia="Times New Roman"/>
          <w:sz w:val="22"/>
          <w:lang w:eastAsia="hr-HR"/>
        </w:rPr>
        <w:t xml:space="preserve">   </w:t>
      </w:r>
    </w:p>
    <w:p w:rsidRDefault="006D21C7" w:rsidP="006D21C7" w:rsidR="006D21C7" w:rsidRPr="006D21C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Obrazloženje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6D21C7">
        <w:rPr>
          <w:sz w:val="22"/>
        </w:rPr>
        <w:t xml:space="preserve">113.353,98 </w:t>
      </w:r>
      <w:r w:rsidRPr="006D21C7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ab/>
      </w:r>
    </w:p>
    <w:p w:rsidRDefault="006D21C7" w:rsidP="006D21C7" w:rsidR="006D21C7" w:rsidRPr="006D21C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D21C7">
        <w:rPr>
          <w:rFonts w:cs="Times New Roman" w:eastAsia="Times New Roman"/>
          <w:sz w:val="22"/>
          <w:lang w:eastAsia="hr-HR"/>
        </w:rPr>
        <w:t>čl</w:t>
      </w:r>
      <w:proofErr w:type="spellEnd"/>
      <w:r w:rsidRPr="006D21C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  <w:r w:rsidRPr="006D21C7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5D41F8" w:rsidP="002435A0" w:rsidR="005D41F8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5D41F8" w:rsidP="002435A0" w:rsidR="005D41F8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5D41F8" w:rsidP="002435A0" w:rsidR="005D41F8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D41F8" w:rsidP="005D41F8" w:rsidR="006D21C7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6D21C7" w:rsidP="006D21C7" w:rsid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i/>
          <w:sz w:val="22"/>
          <w:lang w:eastAsia="hr-HR"/>
        </w:rPr>
      </w:pPr>
      <w:r w:rsidRPr="006D21C7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6D21C7" w:rsidP="006D21C7" w:rsidR="006D21C7" w:rsidRPr="006D21C7">
      <w:pPr>
        <w:jc w:val="both"/>
        <w:rPr>
          <w:rFonts w:cs="Times New Roman" w:eastAsia="Times New Roman"/>
          <w:i/>
          <w:sz w:val="22"/>
          <w:lang w:eastAsia="hr-HR"/>
        </w:rPr>
      </w:pPr>
      <w:r w:rsidRPr="006D21C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D21C7" w:rsidP="006D21C7" w:rsidR="006D21C7" w:rsidRPr="006D21C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D21C7" w:rsidP="006D21C7" w:rsidR="006D21C7" w:rsidRPr="006D21C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D41F8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6D21C7" w:rsidP="006D21C7" w:rsidR="006D21C7" w:rsidRPr="006D21C7">
      <w:pPr>
        <w:jc w:val="both"/>
        <w:rPr>
          <w:rFonts w:cs="Times New Roman" w:eastAsia="Times New Roman"/>
          <w:sz w:val="22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D21C7" w:rsidP="006D21C7" w:rsidR="006D21C7" w:rsidRPr="006D21C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D21C7" w:rsidP="006D21C7" w:rsidR="006D21C7" w:rsidRPr="006D21C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6D21C7">
      <w:pPr>
        <w:rPr>
          <w:sz w:val="22"/>
        </w:rPr>
      </w:pPr>
    </w:p>
    <w:sectPr w:rsidR="00491F5E" w:rsidRPr="006D21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1C7"/>
    <w:rsid w:val="0044709C"/>
    <w:rsid w:val="00491F5E"/>
    <w:rsid w:val="005D41F8"/>
    <w:rsid w:val="006D21C7"/>
    <w:rsid w:val="007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1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6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368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368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368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368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1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6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368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368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368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368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St-1699/2015-3</izvorni_sadrzaj>
    <derivirana_varijabla naziv="DomainObject.Oznaka_1">St-1699/2015-3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St-1699/2015</izvorni_sadrzaj>
    <derivirana_varijabla naziv="DomainObject.Predmet.OznakaBroj_1">St-1699/2015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MAR-HA PROMET d.o.o.</izvorni_sadrzaj>
    <derivirana_varijabla naziv="DomainObject.Predmet.ProtustrankaFormated_1">  MAR-HA PROMET d.o.o.</derivirana_varijabla>
  </DomainObject.Predmet.ProtustrankaFormated>
  <DomainObject.Predmet.ProtustrankaFormatedOIB>
    <izvorni_sadrzaj>  MAR-HA PROMET d.o.o., OIB 80802323164</izvorni_sadrzaj>
    <derivirana_varijabla naziv="DomainObject.Predmet.ProtustrankaFormatedOIB_1">  MAR-HA PROMET d.o.o., OIB 80802323164</derivirana_varijabla>
  </DomainObject.Predmet.ProtustrankaFormatedOIB>
  <DomainObject.Predmet.ProtustrankaFormatedWithAdress>
    <izvorni_sadrzaj> MAR-HA PROMET d.o.o., Fuljatkov brijeg 30 A, 10000 Zagreb</izvorni_sadrzaj>
    <derivirana_varijabla naziv="DomainObject.Predmet.ProtustrankaFormatedWithAdress_1"> MAR-HA PROMET d.o.o., Fuljatkov brijeg 30 A, 10000 Zagreb</derivirana_varijabla>
  </DomainObject.Predmet.ProtustrankaFormatedWithAdress>
  <DomainObject.Predmet.ProtustrankaFormatedWithAdressOIB>
    <izvorni_sadrzaj> MAR-HA PROMET d.o.o., OIB 80802323164, Fuljatkov brijeg 30 A, 10000 Zagreb</izvorni_sadrzaj>
    <derivirana_varijabla naziv="DomainObject.Predmet.ProtustrankaFormatedWithAdressOIB_1"> MAR-HA PROMET d.o.o., OIB 80802323164, Fuljatkov brijeg 30 A, 10000 Zagreb</derivirana_varijabla>
  </DomainObject.Predmet.ProtustrankaFormatedWithAdressOIB>
  <DomainObject.Predmet.ProtustrankaWithAdress>
    <izvorni_sadrzaj>MAR-HA PROMET d.o.o. Fuljatkov brijeg 30 A, 10000 Zagreb</izvorni_sadrzaj>
    <derivirana_varijabla naziv="DomainObject.Predmet.ProtustrankaWithAdress_1">MAR-HA PROMET d.o.o. Fuljatkov brijeg 30 A, 10000 Zagreb</derivirana_varijabla>
  </DomainObject.Predmet.ProtustrankaWithAdress>
  <DomainObject.Predmet.ProtustrankaWithAdressOIB>
    <izvorni_sadrzaj>MAR-HA PROMET d.o.o., OIB 80802323164, Fuljatkov brijeg 30 A, 10000 Zagreb</izvorni_sadrzaj>
    <derivirana_varijabla naziv="DomainObject.Predmet.ProtustrankaWithAdressOIB_1">MAR-HA PROMET d.o.o., OIB 80802323164, Fuljatkov brijeg 30 A, 10000 Zagreb</derivirana_varijabla>
  </DomainObject.Predmet.ProtustrankaWithAdressOIB>
  <DomainObject.Predmet.ProtustrankaNazivFormated>
    <izvorni_sadrzaj>MAR-HA PROMET d.o.o.</izvorni_sadrzaj>
    <derivirana_varijabla naziv="DomainObject.Predmet.ProtustrankaNazivFormated_1">MAR-HA PROMET d.o.o.</derivirana_varijabla>
  </DomainObject.Predmet.ProtustrankaNazivFormated>
  <DomainObject.Predmet.ProtustrankaNazivFormatedOIB>
    <izvorni_sadrzaj>MAR-HA PROMET d.o.o., OIB 80802323164</izvorni_sadrzaj>
    <derivirana_varijabla naziv="DomainObject.Predmet.ProtustrankaNazivFormatedOIB_1">MAR-HA PROMET d.o.o., OIB 80802323164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MAR-HA PROMET d.o.o.</item>
    </izvorni_sadrzaj>
    <derivirana_varijabla naziv="DomainObject.Predmet.ProtuStrankaListFormated_1">
      <item>MAR-HA PROMET d.o.o.</item>
    </derivirana_varijabla>
  </DomainObject.Predmet.ProtuStrankaListFormated>
  <DomainObject.Predmet.ProtuStrankaListFormatedOIB>
    <izvorni_sadrzaj>
      <item>MAR-HA PROMET d.o.o., OIB 80802323164</item>
    </izvorni_sadrzaj>
    <derivirana_varijabla naziv="DomainObject.Predmet.ProtuStrankaListFormatedOIB_1">
      <item>MAR-HA PROMET d.o.o., OIB 80802323164</item>
    </derivirana_varijabla>
  </DomainObject.Predmet.ProtuStrankaListFormatedOIB>
  <DomainObject.Predmet.ProtuStrankaListFormatedWithAdress>
    <izvorni_sadrzaj>
      <item>MAR-HA PROMET d.o.o., Fuljatkov brijeg 30 A, 10000 Zagreb</item>
    </izvorni_sadrzaj>
    <derivirana_varijabla naziv="DomainObject.Predmet.ProtuStrankaListFormatedWithAdress_1">
      <item>MAR-HA PROMET d.o.o., Fuljatkov brijeg 30 A, 10000 Zagreb</item>
    </derivirana_varijabla>
  </DomainObject.Predmet.ProtuStrankaListFormatedWithAdress>
  <DomainObject.Predmet.ProtuStrankaListFormatedWithAdressOIB>
    <izvorni_sadrzaj>
      <item>MAR-HA PROMET d.o.o., OIB 80802323164, Fuljatkov brijeg 30 A, 10000 Zagreb</item>
    </izvorni_sadrzaj>
    <derivirana_varijabla naziv="DomainObject.Predmet.ProtuStrankaListFormatedWithAdressOIB_1">
      <item>MAR-HA PROMET d.o.o., OIB 80802323164, Fuljatkov brijeg 30 A, 10000 Zagreb</item>
    </derivirana_varijabla>
  </DomainObject.Predmet.ProtuStrankaListFormatedWithAdressOIB>
  <DomainObject.Predmet.ProtuStrankaListNazivFormated>
    <izvorni_sadrzaj>
      <item>MAR-HA PROMET d.o.o.</item>
    </izvorni_sadrzaj>
    <derivirana_varijabla naziv="DomainObject.Predmet.ProtuStrankaListNazivFormated_1">
      <item>MAR-HA PROMET d.o.o.</item>
    </derivirana_varijabla>
  </DomainObject.Predmet.ProtuStrankaListNazivFormated>
  <DomainObject.Predmet.ProtuStrankaListNazivFormatedOIB>
    <izvorni_sadrzaj>
      <item>MAR-HA PROMET d.o.o., OIB 80802323164</item>
    </izvorni_sadrzaj>
    <derivirana_varijabla naziv="DomainObject.Predmet.ProtuStrankaListNazivFormatedOIB_1">
      <item>MAR-HA PROMET d.o.o., OIB 80802323164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St-1699/2015-3</izvorni_sadrzaj>
    <derivirana_varijabla naziv="DomainObject.PoslovniBrojDokumenta_1">St-1699/2015-3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MAR-HA PROMET d.o.o.</izvorni_sadrzaj>
    <derivirana_varijabla naziv="DomainObject.Predmet.ProtustrankaIDrugi_1">MAR-HA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MAR-HA PROMET d.o.o., OIB 80802323164, Fuljatkov brijeg 30 A, 10000 Zagreb</izvorni_sadrzaj>
    <derivirana_varijabla naziv="DomainObject.Predmet.ProtustrankaIDrugiAdressOIB_1">MAR-HA PROMET d.o.o., OIB 80802323164, Fuljatkov brijeg 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MAR-HA PROMET d.o.o.</item>
    </izvorni_sadrzaj>
    <derivirana_varijabla naziv="DomainObject.Predmet.SudioniciListNaziv_1">
      <item>FINA Regionalni centar Zagreb</item>
      <item>MAR-HA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MAR-HA PROMET d.o.o., OIB 80802323164, Fuljatkov brijeg 30 A,10000 Zagreb</item>
    </izvorni_sadrzaj>
    <derivirana_varijabla naziv="DomainObject.Predmet.SudioniciListAdressOIB_1">
      <item>FINA Regionalni centar Zagreb, OIB 85821130368, Trg svibanjskih žrtava 1995. 1,10000 Zagreb</item>
      <item>MAR-HA PROMET d.o.o., OIB 80802323164, Fuljatkov brijeg 30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80802323164</item>
    </izvorni_sadrzaj>
    <derivirana_varijabla naziv="DomainObject.Predmet.SudioniciListNazivOIB_1">
      <item>, OIB 85821130368</item>
      <item>, OIB 80802323164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1903</properties:Characters>
  <properties:Lines>62</properties:Lines>
  <properties:Paragraphs>20</properties:Paragraphs>
  <properties:TotalTime>2</properties:TotalTime>
  <properties:ScaleCrop>false</properties:ScaleCrop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2016-01-11T07:45:00Z</dcterms:created>
  <dc:creator>dvorana100</dc:creator>
  <cp:lastModifiedBy>Rebecca Boričević</cp:lastModifiedBy>
  <cp:lastPrinted>2016-03-22T10:22:00Z</cp:lastPrinted>
  <dcterms:modified xmlns:xsi="http://www.w3.org/2001/XMLSchema-instance" xsi:type="dcterms:W3CDTF">2016-03-22T10:22:00Z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