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ec3e" w14:paraId="530ec3e" w:rsidRDefault="00047A8F" w:rsidP="00047A8F" w:rsidR="00047A8F">
      <w:pPr>
        <w:jc w:val="both"/>
        <w15:collapsed w:val="false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Zaglavlje"/>
        <w:jc w:val="right"/>
      </w:pPr>
      <w:r>
        <w:t>4 St-</w:t>
      </w:r>
      <w:r w:rsidR="0002766D">
        <w:t>2</w:t>
      </w:r>
      <w:r w:rsidR="00B47F06">
        <w:t>5</w:t>
      </w:r>
      <w:r w:rsidR="00A246D4">
        <w:t>52</w:t>
      </w:r>
      <w:r>
        <w:t>/16-3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6E4744">
        <w:t>Karlovac, Ulica Pavla Vitezovića 1</w:t>
      </w:r>
      <w:r>
        <w:t xml:space="preserve">, OIB 85821130368 za pokretanje skraćenog stečajnog postupka nad dužnikom </w:t>
      </w:r>
      <w:r w:rsidR="00A246D4">
        <w:t>ELMONT-ZAGREB društ</w:t>
      </w:r>
      <w:r w:rsidR="006E4744">
        <w:t xml:space="preserve">vo s ograničenom odgovornošću za </w:t>
      </w:r>
      <w:r w:rsidR="00A246D4">
        <w:t xml:space="preserve">elektromonterske i servisne usluge i trgovinu Zagreb, </w:t>
      </w:r>
      <w:proofErr w:type="spellStart"/>
      <w:r w:rsidR="00A246D4">
        <w:t>Baštijanova</w:t>
      </w:r>
      <w:proofErr w:type="spellEnd"/>
      <w:r w:rsidR="00A246D4">
        <w:t xml:space="preserve"> 54, OIB 53328061271, MBS 080391014 </w:t>
      </w:r>
      <w:r w:rsidR="0002766D">
        <w:t>temeljem čla</w:t>
      </w:r>
      <w:r>
        <w:t xml:space="preserve">nka 430. Stečajnog zakona („Narodne novine“ 71/15, dalje SZ-a), dana </w:t>
      </w:r>
      <w:r w:rsidR="0002766D">
        <w:t>2</w:t>
      </w:r>
      <w:r w:rsidR="00A246D4">
        <w:t>5</w:t>
      </w:r>
      <w:r w:rsidR="0002766D">
        <w:t xml:space="preserve">. studenoga </w:t>
      </w:r>
      <w:r>
        <w:t>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A246D4">
        <w:t xml:space="preserve">ELMONT-ZAGREB društvo s ograničenom odgovornošću za elektromonterske i servisne usluge i trgovinu Zagreb, </w:t>
      </w:r>
      <w:proofErr w:type="spellStart"/>
      <w:r w:rsidR="00A246D4">
        <w:t>Baštijanova</w:t>
      </w:r>
      <w:proofErr w:type="spellEnd"/>
      <w:r w:rsidR="00A246D4">
        <w:t xml:space="preserve"> 54, OIB 53328061271, MBS 080391014 </w:t>
      </w:r>
      <w:r w:rsidR="006E4744">
        <w:t xml:space="preserve"> </w:t>
      </w:r>
      <w:r>
        <w:t>iznosi</w:t>
      </w:r>
      <w:r w:rsidR="005218C0">
        <w:t xml:space="preserve"> </w:t>
      </w:r>
      <w:r w:rsidR="00A246D4">
        <w:t>12.850,39</w:t>
      </w:r>
      <w:r w:rsidR="00B47F06">
        <w:t xml:space="preserve">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B47F06">
        <w:t>5</w:t>
      </w:r>
      <w:r w:rsidR="00A246D4">
        <w:t>5</w:t>
      </w:r>
      <w:r w:rsidR="004C7C20">
        <w:t>2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5218C0">
        <w:t>2</w:t>
      </w:r>
      <w:r w:rsidR="00A246D4">
        <w:t>5</w:t>
      </w:r>
      <w:r w:rsidR="005218C0">
        <w:t>. studenoga</w:t>
      </w:r>
      <w:r>
        <w:t xml:space="preserve">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  <w:bookmarkStart w:name="_GoBack" w:id="0"/>
      <w:bookmarkEnd w:id="0"/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F2A" w:rsidR="00030F2A">
      <w:r>
        <w:separator/>
      </w:r>
    </w:p>
  </w:endnote>
  <w:endnote w:id="0" w:type="continuationSeparator">
    <w:p w:rsidRDefault="00030F2A" w:rsidR="00030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F2A" w:rsidR="00030F2A">
      <w:r>
        <w:separator/>
      </w:r>
    </w:p>
  </w:footnote>
  <w:footnote w:id="0" w:type="continuationSeparator">
    <w:p w:rsidRDefault="00030F2A" w:rsidR="00030F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0F2A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246D4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46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46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6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6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6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46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46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6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6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6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2552</izvorni_sadrzaj>
    <derivirana_varijabla naziv="DomainObject.Predmet.Broj_1">2552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St-2552/2016</izvorni_sadrzaj>
    <derivirana_varijabla naziv="DomainObject.Predmet.OznakaBroj_1">St-2552/2016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 sudovima</izvorni_sadrzaj>
    <derivirana_varijabla naziv="DomainObject.Predmet.PrimjedbaSuca_1">ČL. 11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ELMONT-ZAGREB d.o.o.</izvorni_sadrzaj>
    <derivirana_varijabla naziv="DomainObject.Predmet.ProtustrankaFormated_1">  ELMONT-ZAGREB d.o.o.</derivirana_varijabla>
  </DomainObject.Predmet.ProtustrankaFormated>
  <DomainObject.Predmet.ProtustrankaFormatedOIB>
    <izvorni_sadrzaj>  ELMONT-ZAGREB d.o.o., OIB 53328061271</izvorni_sadrzaj>
    <derivirana_varijabla naziv="DomainObject.Predmet.ProtustrankaFormatedOIB_1">  ELMONT-ZAGREB d.o.o., OIB 53328061271</derivirana_varijabla>
  </DomainObject.Predmet.ProtustrankaFormatedOIB>
  <DomainObject.Predmet.ProtustrankaFormatedWithAdress>
    <izvorni_sadrzaj> ELMONT-ZAGREB d.o.o., Baštijanova 54, 10000 Zagreb</izvorni_sadrzaj>
    <derivirana_varijabla naziv="DomainObject.Predmet.ProtustrankaFormatedWithAdress_1"> ELMONT-ZAGREB d.o.o., Baštijanova 54, 10000 Zagreb</derivirana_varijabla>
  </DomainObject.Predmet.ProtustrankaFormatedWithAdress>
  <DomainObject.Predmet.ProtustrankaFormatedWithAdressOIB>
    <izvorni_sadrzaj> ELMONT-ZAGREB d.o.o., OIB 53328061271, Baštijanova 54, 10000 Zagreb</izvorni_sadrzaj>
    <derivirana_varijabla naziv="DomainObject.Predmet.ProtustrankaFormatedWithAdressOIB_1"> ELMONT-ZAGREB d.o.o., OIB 53328061271, Baštijanova 54, 10000 Zagreb</derivirana_varijabla>
  </DomainObject.Predmet.ProtustrankaFormatedWithAdressOIB>
  <DomainObject.Predmet.ProtustrankaWithAdress>
    <izvorni_sadrzaj>ELMONT-ZAGREB d.o.o. Baštijanova 54, 10000 Zagreb</izvorni_sadrzaj>
    <derivirana_varijabla naziv="DomainObject.Predmet.ProtustrankaWithAdress_1">ELMONT-ZAGREB d.o.o. Baštijanova 54, 10000 Zagreb</derivirana_varijabla>
  </DomainObject.Predmet.ProtustrankaWithAdress>
  <DomainObject.Predmet.ProtustrankaWithAdressOIB>
    <izvorni_sadrzaj>ELMONT-ZAGREB d.o.o., OIB 53328061271, Baštijanova 54, 10000 Zagreb</izvorni_sadrzaj>
    <derivirana_varijabla naziv="DomainObject.Predmet.ProtustrankaWithAdressOIB_1">ELMONT-ZAGREB d.o.o., OIB 53328061271, Baštijanova 54, 10000 Zagreb</derivirana_varijabla>
  </DomainObject.Predmet.ProtustrankaWithAdressOIB>
  <DomainObject.Predmet.ProtustrankaNazivFormated>
    <izvorni_sadrzaj>ELMONT-ZAGREB d.o.o.</izvorni_sadrzaj>
    <derivirana_varijabla naziv="DomainObject.Predmet.ProtustrankaNazivFormated_1">ELMONT-ZAGREB d.o.o.</derivirana_varijabla>
  </DomainObject.Predmet.ProtustrankaNazivFormated>
  <DomainObject.Predmet.ProtustrankaNazivFormatedOIB>
    <izvorni_sadrzaj>ELMONT-ZAGREB d.o.o., OIB 53328061271</izvorni_sadrzaj>
    <derivirana_varijabla naziv="DomainObject.Predmet.ProtustrankaNazivFormatedOIB_1">ELMONT-ZAGREB d.o.o., OIB 53328061271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ELMONT-ZAGREB d.o.o.</item>
    </izvorni_sadrzaj>
    <derivirana_varijabla naziv="DomainObject.Predmet.ProtuStrankaListFormated_1">
      <item>ELMONT-ZAGREB d.o.o.</item>
    </derivirana_varijabla>
  </DomainObject.Predmet.ProtuStrankaListFormated>
  <DomainObject.Predmet.ProtuStrankaListFormatedOIB>
    <izvorni_sadrzaj>
      <item>ELMONT-ZAGREB d.o.o., OIB 53328061271</item>
    </izvorni_sadrzaj>
    <derivirana_varijabla naziv="DomainObject.Predmet.ProtuStrankaListFormatedOIB_1">
      <item>ELMONT-ZAGREB d.o.o., OIB 53328061271</item>
    </derivirana_varijabla>
  </DomainObject.Predmet.ProtuStrankaListFormatedOIB>
  <DomainObject.Predmet.ProtuStrankaListFormatedWithAdress>
    <izvorni_sadrzaj>
      <item>ELMONT-ZAGREB d.o.o., Baštijanova 54, 10000 Zagreb</item>
    </izvorni_sadrzaj>
    <derivirana_varijabla naziv="DomainObject.Predmet.ProtuStrankaListFormatedWithAdress_1">
      <item>ELMONT-ZAGREB d.o.o., Baštijanova 54, 10000 Zagreb</item>
    </derivirana_varijabla>
  </DomainObject.Predmet.ProtuStrankaListFormatedWithAdress>
  <DomainObject.Predmet.ProtuStrankaListFormatedWithAdressOIB>
    <izvorni_sadrzaj>
      <item>ELMONT-ZAGREB d.o.o., OIB 53328061271, Baštijanova 54, 10000 Zagreb</item>
    </izvorni_sadrzaj>
    <derivirana_varijabla naziv="DomainObject.Predmet.ProtuStrankaListFormatedWithAdressOIB_1">
      <item>ELMONT-ZAGREB d.o.o., OIB 53328061271, Baštijanova 54, 10000 Zagreb</item>
    </derivirana_varijabla>
  </DomainObject.Predmet.ProtuStrankaListFormatedWithAdressOIB>
  <DomainObject.Predmet.ProtuStrankaListNazivFormated>
    <izvorni_sadrzaj>
      <item>ELMONT-ZAGREB d.o.o.</item>
    </izvorni_sadrzaj>
    <derivirana_varijabla naziv="DomainObject.Predmet.ProtuStrankaListNazivFormated_1">
      <item>ELMONT-ZAGREB d.o.o.</item>
    </derivirana_varijabla>
  </DomainObject.Predmet.ProtuStrankaListNazivFormated>
  <DomainObject.Predmet.ProtuStrankaListNazivFormatedOIB>
    <izvorni_sadrzaj>
      <item>ELMONT-ZAGREB d.o.o., OIB 53328061271</item>
    </izvorni_sadrzaj>
    <derivirana_varijabla naziv="DomainObject.Predmet.ProtuStrankaListNazivFormatedOIB_1">
      <item>ELMONT-ZAGREB d.o.o., OIB 53328061271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ELMONT-ZAGREB d.o.o.</izvorni_sadrzaj>
    <derivirana_varijabla naziv="DomainObject.Predmet.ProtustrankaIDrugi_1">ELMONT-ZAGREB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ELMONT-ZAGREB d.o.o., OIB 53328061271, Baštijanova 54, 10000 Zagreb</izvorni_sadrzaj>
    <derivirana_varijabla naziv="DomainObject.Predmet.ProtustrankaIDrugiAdressOIB_1">ELMONT-ZAGREB d.o.o., OIB 53328061271, Baštijanova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ELMONT-ZAGREB d.o.o.</item>
      <item>FINA Regionalni centar Zagreb</item>
    </izvorni_sadrzaj>
    <derivirana_varijabla naziv="DomainObject.Predmet.SudioniciListNaziv_1">
      <item>ELMONT-ZAGREB d.o.o.</item>
      <item>FINA Regionalni centar Zagreb</item>
    </derivirana_varijabla>
  </DomainObject.Predmet.SudioniciListNaziv>
  <DomainObject.Predmet.SudioniciListAdressOIB>
    <izvorni_sadrzaj>
      <item>ELMONT-ZAGREB d.o.o., OIB 53328061271, Baštijanova 54,10000 Zagreb</item>
      <item>FINA Regionalni centar Zagreb, OIB 85821130368, Trg svibanjskih žrtava 1995. br. 1,10000 Zagreb</item>
    </izvorni_sadrzaj>
    <derivirana_varijabla naziv="DomainObject.Predmet.SudioniciListAdressOIB_1">
      <item>ELMONT-ZAGREB d.o.o., OIB 53328061271, Baštijanova 54,10000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53328061271</item>
      <item>, OIB 85821130368</item>
    </izvorni_sadrzaj>
    <derivirana_varijabla naziv="DomainObject.Predmet.SudioniciListNazivOIB_1">
      <item>, OIB 53328061271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9262F8-D14F-4805-9E31-114B36CEEC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1907</properties:Characters>
  <properties:Lines>46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2016-11-22T13:44:00Z</dcterms:created>
  <dc:creator>Korisnik</dc:creator>
  <cp:lastModifiedBy>Darija Miličević</cp:lastModifiedBy>
  <cp:lastPrinted>2016-11-25T13:32:00Z</cp:lastPrinted>
  <dcterms:modified xmlns:xsi="http://www.w3.org/2001/XMLSchema-instance" xsi:type="dcterms:W3CDTF">2016-11-25T13:32:00Z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