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efd5" w14:paraId="8faefd5" w:rsidRDefault="00047A8F" w:rsidP="00522A02" w:rsidR="00047A8F">
      <w:pPr>
        <w15:collapsed w:val="false"/>
      </w:pPr>
      <w:bookmarkStart w:name="_GoBack" w:id="0"/>
      <w:bookmarkEnd w:id="0"/>
    </w:p>
    <w:p w:rsidRDefault="00753474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516893">
        <w:t>19</w:t>
      </w:r>
      <w:r w:rsidR="00042FDA">
        <w:t>92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B71F9E">
        <w:t xml:space="preserve">SK AUXILIUM AD DOMUM d.o.o  za savjetovanje i poslovanje nekretninama Zagreb, I. </w:t>
      </w:r>
      <w:proofErr w:type="spellStart"/>
      <w:r w:rsidR="00B71F9E">
        <w:t>Maršanići</w:t>
      </w:r>
      <w:proofErr w:type="spellEnd"/>
      <w:r w:rsidR="00B71F9E">
        <w:t xml:space="preserve"> 17, OIB 81755588865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B71F9E">
        <w:t>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8D06BC">
        <w:rPr>
          <w:bCs/>
        </w:rPr>
        <w:t xml:space="preserve"> </w:t>
      </w:r>
      <w:r w:rsidR="008D06BC">
        <w:t xml:space="preserve">SK AUXILIUM AD DOMUM d.o.o  za savjetovanje i poslovanje nekretninama Zagreb, I. </w:t>
      </w:r>
      <w:proofErr w:type="spellStart"/>
      <w:r w:rsidR="008D06BC">
        <w:t>Maršanići</w:t>
      </w:r>
      <w:proofErr w:type="spellEnd"/>
      <w:r w:rsidR="008D06BC">
        <w:t xml:space="preserve"> 17, OIB 81755588865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8D06BC">
        <w:t>26.449,92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8D06BC">
        <w:t>i zastupnik</w:t>
      </w:r>
      <w:r w:rsidR="00272E8B">
        <w:t xml:space="preserve"> </w:t>
      </w:r>
      <w:r w:rsidR="00740A35">
        <w:t xml:space="preserve"> </w:t>
      </w:r>
      <w:r w:rsidR="008D06BC">
        <w:t xml:space="preserve">Sanjin Kosovac, Zagreb, </w:t>
      </w:r>
      <w:proofErr w:type="spellStart"/>
      <w:r w:rsidR="008D06BC">
        <w:t>Gundulićeva</w:t>
      </w:r>
      <w:proofErr w:type="spellEnd"/>
      <w:r w:rsidR="008D06BC">
        <w:t xml:space="preserve"> 20, OIB 85622775722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042FDA">
        <w:t>92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  </w:t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7B4891">
        <w:t>STEČAJNI SUDAC:</w:t>
      </w:r>
    </w:p>
    <w:p w:rsidRDefault="007B4891" w:rsidP="00522A02" w:rsidR="00443F69">
      <w:r>
        <w:t xml:space="preserve">        </w:t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 w:rsidR="00111C87">
        <w:tab/>
      </w:r>
      <w:r>
        <w:t xml:space="preserve"> 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A4A" w:rsidP="00522A02" w:rsidR="002F2A4A">
      <w:r>
        <w:separator/>
      </w:r>
    </w:p>
  </w:endnote>
  <w:endnote w:id="0" w:type="continuationSeparator">
    <w:p w:rsidRDefault="002F2A4A" w:rsidP="00522A02" w:rsidR="002F2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A4A" w:rsidP="00522A02" w:rsidR="002F2A4A">
      <w:r>
        <w:separator/>
      </w:r>
    </w:p>
  </w:footnote>
  <w:footnote w:id="0" w:type="continuationSeparator">
    <w:p w:rsidRDefault="002F2A4A" w:rsidP="00522A02" w:rsidR="002F2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11C87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2A4A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3F691D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A35"/>
    <w:rsid w:val="00753474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110A"/>
    <w:rsid w:val="00C8590C"/>
    <w:rsid w:val="00C92767"/>
    <w:rsid w:val="00CA01EF"/>
    <w:rsid w:val="00CA7C4D"/>
    <w:rsid w:val="00CA7CEA"/>
    <w:rsid w:val="00CC1758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62A96"/>
    <w:rsid w:val="00E77A6D"/>
    <w:rsid w:val="00E82562"/>
    <w:rsid w:val="00E82750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2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2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St-1992/2016</izvorni_sadrzaj>
    <derivirana_varijabla naziv="DomainObject.Predmet.OznakaBroj_1">St-1992/2016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 AUXILIUM AD DOMUM d.o.o.</izvorni_sadrzaj>
    <derivirana_varijabla naziv="DomainObject.Predmet.ProtustrankaFormated_1">  SK AUXILIUM AD DOMUM d.o.o.</derivirana_varijabla>
  </DomainObject.Predmet.ProtustrankaFormated>
  <DomainObject.Predmet.ProtustrankaFormatedOIB>
    <izvorni_sadrzaj>  SK AUXILIUM AD DOMUM d.o.o., OIB 81755588865</izvorni_sadrzaj>
    <derivirana_varijabla naziv="DomainObject.Predmet.ProtustrankaFormatedOIB_1">  SK AUXILIUM AD DOMUM d.o.o., OIB 81755588865</derivirana_varijabla>
  </DomainObject.Predmet.ProtustrankaFormatedOIB>
  <DomainObject.Predmet.ProtustrankaFormatedWithAdress>
    <izvorni_sadrzaj> SK AUXILIUM AD DOMUM d.o.o., I. Maršanići 17, 10000 Zagreb</izvorni_sadrzaj>
    <derivirana_varijabla naziv="DomainObject.Predmet.ProtustrankaFormatedWithAdress_1"> SK AUXILIUM AD DOMUM d.o.o., I. Maršanići 17, 10000 Zagreb</derivirana_varijabla>
  </DomainObject.Predmet.ProtustrankaFormatedWithAdress>
  <DomainObject.Predmet.ProtustrankaFormatedWithAdressOIB>
    <izvorni_sadrzaj> SK AUXILIUM AD DOMUM d.o.o., OIB 81755588865, I. Maršanići 17, 10000 Zagreb</izvorni_sadrzaj>
    <derivirana_varijabla naziv="DomainObject.Predmet.ProtustrankaFormatedWithAdressOIB_1"> SK AUXILIUM AD DOMUM d.o.o., OIB 81755588865, I. Maršanići 17, 10000 Zagreb</derivirana_varijabla>
  </DomainObject.Predmet.ProtustrankaFormatedWithAdressOIB>
  <DomainObject.Predmet.ProtustrankaWithAdress>
    <izvorni_sadrzaj>SK AUXILIUM AD DOMUM d.o.o. I. Maršanići 17, 10000 Zagreb</izvorni_sadrzaj>
    <derivirana_varijabla naziv="DomainObject.Predmet.ProtustrankaWithAdress_1">SK AUXILIUM AD DOMUM d.o.o. I. Maršanići 17, 10000 Zagreb</derivirana_varijabla>
  </DomainObject.Predmet.ProtustrankaWithAdress>
  <DomainObject.Predmet.ProtustrankaWithAdressOIB>
    <izvorni_sadrzaj>SK AUXILIUM AD DOMUM d.o.o., OIB 81755588865, I. Maršanići 17, 10000 Zagreb</izvorni_sadrzaj>
    <derivirana_varijabla naziv="DomainObject.Predmet.ProtustrankaWithAdressOIB_1">SK AUXILIUM AD DOMUM d.o.o., OIB 81755588865, I. Maršanići 17, 10000 Zagreb</derivirana_varijabla>
  </DomainObject.Predmet.ProtustrankaWithAdressOIB>
  <DomainObject.Predmet.ProtustrankaNazivFormated>
    <izvorni_sadrzaj>SK AUXILIUM AD DOMUM d.o.o.</izvorni_sadrzaj>
    <derivirana_varijabla naziv="DomainObject.Predmet.ProtustrankaNazivFormated_1">SK AUXILIUM AD DOMUM d.o.o.</derivirana_varijabla>
  </DomainObject.Predmet.ProtustrankaNazivFormated>
  <DomainObject.Predmet.ProtustrankaNazivFormatedOIB>
    <izvorni_sadrzaj>SK AUXILIUM AD DOMUM d.o.o., OIB 81755588865</izvorni_sadrzaj>
    <derivirana_varijabla naziv="DomainObject.Predmet.ProtustrankaNazivFormatedOIB_1">SK AUXILIUM AD DOMUM d.o.o., OIB 81755588865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26449.92</izvorni_sadrzaj>
    <derivirana_varijabla naziv="DomainObject.Predmet.TrenutnaVrijednost_1">26449.92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 AUXILIUM AD DOMUM d.o.o.</item>
    </izvorni_sadrzaj>
    <derivirana_varijabla naziv="DomainObject.Predmet.ProtuStrankaListFormated_1">
      <item>SK AUXILIUM AD DOMUM d.o.o.</item>
    </derivirana_varijabla>
  </DomainObject.Predmet.ProtuStrankaListFormated>
  <DomainObject.Predmet.ProtuStrankaListFormatedOIB>
    <izvorni_sadrzaj>
      <item>SK AUXILIUM AD DOMUM d.o.o., OIB 81755588865</item>
    </izvorni_sadrzaj>
    <derivirana_varijabla naziv="DomainObject.Predmet.ProtuStrankaListFormatedOIB_1">
      <item>SK AUXILIUM AD DOMUM d.o.o., OIB 81755588865</item>
    </derivirana_varijabla>
  </DomainObject.Predmet.ProtuStrankaListFormatedOIB>
  <DomainObject.Predmet.ProtuStrankaListFormatedWithAdress>
    <izvorni_sadrzaj>
      <item>SK AUXILIUM AD DOMUM d.o.o., I. Maršanići 17, 10000 Zagreb</item>
    </izvorni_sadrzaj>
    <derivirana_varijabla naziv="DomainObject.Predmet.ProtuStrankaListFormatedWithAdress_1">
      <item>SK AUXILIUM AD DOMUM d.o.o., I. Maršanići 17, 10000 Zagreb</item>
    </derivirana_varijabla>
  </DomainObject.Predmet.ProtuStrankaListFormatedWithAdress>
  <DomainObject.Predmet.ProtuStrankaListFormatedWithAdressOIB>
    <izvorni_sadrzaj>
      <item>SK AUXILIUM AD DOMUM d.o.o., OIB 81755588865, I. Maršanići 17, 10000 Zagreb</item>
    </izvorni_sadrzaj>
    <derivirana_varijabla naziv="DomainObject.Predmet.ProtuStrankaListFormatedWithAdressOIB_1">
      <item>SK AUXILIUM AD DOMUM d.o.o., OIB 81755588865, I. Maršanići 17, 10000 Zagreb</item>
    </derivirana_varijabla>
  </DomainObject.Predmet.ProtuStrankaListFormatedWithAdressOIB>
  <DomainObject.Predmet.ProtuStrankaListNazivFormated>
    <izvorni_sadrzaj>
      <item>SK AUXILIUM AD DOMUM d.o.o.</item>
    </izvorni_sadrzaj>
    <derivirana_varijabla naziv="DomainObject.Predmet.ProtuStrankaListNazivFormated_1">
      <item>SK AUXILIUM AD DOMUM d.o.o.</item>
    </derivirana_varijabla>
  </DomainObject.Predmet.ProtuStrankaListNazivFormated>
  <DomainObject.Predmet.ProtuStrankaListNazivFormatedOIB>
    <izvorni_sadrzaj>
      <item>SK AUXILIUM AD DOMUM d.o.o., OIB 81755588865</item>
    </izvorni_sadrzaj>
    <derivirana_varijabla naziv="DomainObject.Predmet.ProtuStrankaListNazivFormatedOIB_1">
      <item>SK AUXILIUM AD DOMUM d.o.o., OIB 81755588865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 AUXILIUM AD DOMUM d.o.o.</izvorni_sadrzaj>
    <derivirana_varijabla naziv="DomainObject.Predmet.ProtustrankaIDrugi_1">SK AUXILIUM AD DOMUM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 AUXILIUM AD DOMUM d.o.o., OIB 81755588865, I. Maršanići 17, 10000 Zagreb</izvorni_sadrzaj>
    <derivirana_varijabla naziv="DomainObject.Predmet.ProtustrankaIDrugiAdressOIB_1">SK AUXILIUM AD DOMUM d.o.o., OIB 81755588865, I. Maršanići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 AUXILIUM AD DOMUM d.o.o.</item>
      <item>FINA Regionalni centar Zagreb</item>
    </izvorni_sadrzaj>
    <derivirana_varijabla naziv="DomainObject.Predmet.SudioniciListNaziv_1">
      <item>SK AUXILIUM AD DOMUM d.o.o.</item>
      <item>FINA Regionalni centar Zagreb</item>
    </derivirana_varijabla>
  </DomainObject.Predmet.SudioniciListNaziv>
  <DomainObject.Predmet.SudioniciListAdressOIB>
    <izvorni_sadrzaj>
      <item>SK AUXILIUM AD DOMUM d.o.o., OIB 81755588865, I. Maršanići 17,10000 Zagreb</item>
      <item>FINA Regionalni centar Zagreb, OIB 85821130368, Trg svibanjskih žrtava 1995. br. 1,10000 Zagreb</item>
    </izvorni_sadrzaj>
    <derivirana_varijabla naziv="DomainObject.Predmet.SudioniciListAdressOIB_1">
      <item>SK AUXILIUM AD DOMUM d.o.o., OIB 81755588865, I. Maršanići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81755588865</item>
      <item>, OIB 85821130368</item>
    </izvorni_sadrzaj>
    <derivirana_varijabla naziv="DomainObject.Predmet.SudioniciListNazivOIB_1">
      <item>, OIB 81755588865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1956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2016-07-11T06:26:00Z</dcterms:created>
  <dc:creator>Korisnik</dc:creator>
  <cp:lastModifiedBy>wsadmin</cp:lastModifiedBy>
  <cp:lastPrinted>2016-07-05T10:49:00Z</cp:lastPrinted>
  <dcterms:modified xmlns:xsi="http://www.w3.org/2001/XMLSchema-instance" xsi:type="dcterms:W3CDTF">2016-07-11T06:26:00Z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