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8cd7" w14:paraId="3118cd7" w:rsidRDefault="009F2AD4" w:rsidP="00910611" w:rsidR="009F2AD4" w:rsidRPr="009F2AD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F2AD4">
        <w:rPr>
          <w:rFonts w:hAnsi="Times New Roman" w:ascii="Times New Roman"/>
          <w:b w:val="false"/>
        </w:rPr>
        <w:t xml:space="preserve">     </w:t>
      </w:r>
      <w:r w:rsidRPr="009F2AD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AD4" w:rsidP="00910611" w:rsidR="009F2AD4" w:rsidRPr="009F2AD4">
      <w:pPr>
        <w:rPr>
          <w:rFonts w:hAnsi="Times New Roman" w:ascii="Times New Roman"/>
          <w:b w:val="false"/>
        </w:rPr>
      </w:pPr>
      <w:r w:rsidRPr="009F2AD4">
        <w:rPr>
          <w:rFonts w:eastAsia="MS Mincho" w:hAnsi="Times New Roman" w:ascii="Times New Roman"/>
          <w:b w:val="false"/>
        </w:rPr>
        <w:t xml:space="preserve">   REPUBLIKA HRVATSKA</w:t>
      </w:r>
    </w:p>
    <w:p w:rsidRDefault="009F2AD4" w:rsidP="00910611" w:rsidR="009F2AD4" w:rsidRPr="009F2AD4">
      <w:pPr>
        <w:rPr>
          <w:rFonts w:hAnsi="Times New Roman" w:ascii="Times New Roman"/>
          <w:b w:val="false"/>
        </w:rPr>
      </w:pPr>
      <w:r w:rsidRPr="009F2AD4">
        <w:rPr>
          <w:rFonts w:eastAsia="MS Mincho" w:hAnsi="Times New Roman" w:ascii="Times New Roman"/>
          <w:b w:val="false"/>
        </w:rPr>
        <w:t>TRGOVAČKI SUD U RIJECI</w:t>
      </w:r>
    </w:p>
    <w:p w:rsidRDefault="009F2AD4" w:rsidR="009F2AD4" w:rsidRPr="009F2AD4">
      <w:pPr>
        <w:rPr>
          <w:rFonts w:eastAsia="MS Mincho" w:hAnsi="Times New Roman" w:ascii="Times New Roman"/>
          <w:b w:val="false"/>
        </w:rPr>
      </w:pPr>
      <w:r w:rsidRPr="009F2AD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EC50E6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04F55" w:rsidRPr="00304F55">
        <w:rPr>
          <w:rFonts w:hAnsi="Times New Roman" w:ascii="Times New Roman"/>
        </w:rPr>
        <w:t>UDRUGA "KULTURNO UMJETNIČKO DRUŠTVO VENTIL", Opatija, Stube dr. Vande Ekl 4, OIB 30996415064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20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304F55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304F55" w:rsidRPr="00304F55">
        <w:rPr>
          <w:rFonts w:hAnsi="Times New Roman" w:ascii="Times New Roman"/>
        </w:rPr>
        <w:t>UDRUGA "KULTURNO UMJETNIČKO DRUŠTVO VENTIL", Opatija, Stube dr. Vande Ekl 4, OIB 30996415064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20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04F5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04F55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304F55" w:rsidRPr="00304F55">
        <w:rPr>
          <w:rFonts w:hAnsi="Times New Roman" w:ascii="Times New Roman"/>
          <w:b w:val="false"/>
        </w:rPr>
        <w:t>Dinka Trumbić iz Splita, Lovretska 10, OIB 43468134790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04F55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304F55" w:rsidRPr="00304F55">
        <w:rPr>
          <w:rFonts w:hAnsi="Times New Roman" w:ascii="Times New Roman"/>
        </w:rPr>
        <w:t>UDRUGA "KULTURNO UMJETNIČKO DRUŠTVO VENTIL", Opatija, Stube dr. Vande Ekl 4, OIB 30996415064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04F55">
        <w:rPr>
          <w:rFonts w:hAnsi="Times New Roman" w:ascii="Times New Roman"/>
          <w:b w:val="false"/>
        </w:rPr>
        <w:t>30. listopada 2015</w:t>
      </w:r>
      <w:r w:rsidR="00C12030">
        <w:rPr>
          <w:rFonts w:hAnsi="Times New Roman" w:ascii="Times New Roman"/>
          <w:b w:val="false"/>
        </w:rPr>
        <w:t>.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304F55" w:rsidRPr="00304F55">
        <w:rPr>
          <w:rFonts w:hAnsi="Times New Roman" w:ascii="Times New Roman"/>
          <w:b w:val="false"/>
        </w:rPr>
        <w:t>UDRUGA "KULTURNO UMJETNIČKO DRUŠTVO VENTIL", Opatija, Stube dr. Vande Ekl 4, OIB 30996415064</w:t>
      </w:r>
      <w:r w:rsidR="0034275C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04F55">
        <w:rPr>
          <w:rFonts w:hAnsi="Times New Roman" w:ascii="Times New Roman"/>
          <w:b w:val="false"/>
        </w:rPr>
        <w:t>10.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20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F2AD4" w:rsidR="00D5273F" w:rsidRPr="00E7107F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9F2AD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20.11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04F55">
        <w:rPr>
          <w:rFonts w:hAnsi="Times New Roman" w:ascii="Times New Roman"/>
          <w:b w:val="false"/>
          <w:sz w:val="20"/>
          <w:szCs w:val="20"/>
        </w:rPr>
        <w:t>20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2A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04F55">
      <w:rPr>
        <w:rFonts w:hAnsi="Times New Roman" w:ascii="Times New Roman"/>
      </w:rPr>
      <w:t>418/15-8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91EB3"/>
    <w:rsid w:val="008C6259"/>
    <w:rsid w:val="009018EA"/>
    <w:rsid w:val="00926181"/>
    <w:rsid w:val="009E08E3"/>
    <w:rsid w:val="009F2AD4"/>
    <w:rsid w:val="00A50178"/>
    <w:rsid w:val="00A8592D"/>
    <w:rsid w:val="00AD727D"/>
    <w:rsid w:val="00B94AB0"/>
    <w:rsid w:val="00BD366E"/>
    <w:rsid w:val="00BD3AA2"/>
    <w:rsid w:val="00C024CA"/>
    <w:rsid w:val="00C05689"/>
    <w:rsid w:val="00C12030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14F45"/>
    <w:rsid w:val="00F214AE"/>
    <w:rsid w:val="00F731C0"/>
    <w:rsid w:val="00F861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A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2A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2AD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A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2A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2AD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St-418/2015</izvorni_sadrzaj>
    <derivirana_varijabla naziv="DomainObject.Predmet.OznakaBroj_1">St-418/2015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KULTURNO UMJETNIČKO DRUŠTVO VENTIL  Opatija</izvorni_sadrzaj>
    <derivirana_varijabla naziv="DomainObject.Predmet.ProtustrankaFormated_1">  Udruga KULTURNO UMJETNIČKO DRUŠTVO VENTIL  Opatija</derivirana_varijabla>
  </DomainObject.Predmet.ProtustrankaFormated>
  <DomainObject.Predmet.ProtustrankaFormatedOIB>
    <izvorni_sadrzaj>  Udruga KULTURNO UMJETNIČKO DRUŠTVO VENTIL  Opatija, OIB 30996415064</izvorni_sadrzaj>
    <derivirana_varijabla naziv="DomainObject.Predmet.ProtustrankaFormatedOIB_1">  Udruga KULTURNO UMJETNIČKO DRUŠTVO VENTIL  Opatija, OIB 30996415064</derivirana_varijabla>
  </DomainObject.Predmet.ProtustrankaFormatedOIB>
  <DomainObject.Predmet.ProtustrankaFormatedWithAdress>
    <izvorni_sadrzaj> Udruga KULTURNO UMJETNIČKO DRUŠTVO VENTIL  Opatija, Stube dr. Vande Ekl 4, 51410 Opatija</izvorni_sadrzaj>
    <derivirana_varijabla naziv="DomainObject.Predmet.ProtustrankaFormatedWithAdress_1"> Udruga KULTURNO UMJETNIČKO DRUŠTVO VENTIL  Opatija, Stube dr. Vande Ekl 4, 51410 Opatija</derivirana_varijabla>
  </DomainObject.Predmet.ProtustrankaFormatedWithAdress>
  <DomainObject.Predmet.ProtustrankaFormatedWithAdressOIB>
    <izvorni_sadrzaj> Udruga KULTURNO UMJETNIČKO DRUŠTVO VENTIL  Opatija, OIB 30996415064, Stube dr. Vande Ekl 4, 51410 Opatija</izvorni_sadrzaj>
    <derivirana_varijabla naziv="DomainObject.Predmet.ProtustrankaFormatedWithAdressOIB_1"> Udruga KULTURNO UMJETNIČKO DRUŠTVO VENTIL  Opatija, OIB 30996415064, Stube dr. Vande Ekl 4, 51410 Opatija</derivirana_varijabla>
  </DomainObject.Predmet.ProtustrankaFormatedWithAdressOIB>
  <DomainObject.Predmet.ProtustrankaWithAdress>
    <izvorni_sadrzaj>Udruga KULTURNO UMJETNIČKO DRUŠTVO VENTIL  Opatija Stube dr. Vande Ekl 4, 51410 Opatija</izvorni_sadrzaj>
    <derivirana_varijabla naziv="DomainObject.Predmet.ProtustrankaWithAdress_1">Udruga KULTURNO UMJETNIČKO DRUŠTVO VENTIL  Opatija Stube dr. Vande Ekl 4, 51410 Opatija</derivirana_varijabla>
  </DomainObject.Predmet.ProtustrankaWithAdress>
  <DomainObject.Predmet.ProtustrankaWithAdressOIB>
    <izvorni_sadrzaj>Udruga KULTURNO UMJETNIČKO DRUŠTVO VENTIL  Opatija, OIB 30996415064, Stube dr. Vande Ekl 4, 51410 Opatija</izvorni_sadrzaj>
    <derivirana_varijabla naziv="DomainObject.Predmet.ProtustrankaWithAdressOIB_1">Udruga KULTURNO UMJETNIČKO DRUŠTVO VENTIL  Opatija, OIB 30996415064, Stube dr. Vande Ekl 4, 51410 Opatija</derivirana_varijabla>
  </DomainObject.Predmet.ProtustrankaWithAdressOIB>
  <DomainObject.Predmet.ProtustrankaNazivFormated>
    <izvorni_sadrzaj>Udruga KULTURNO UMJETNIČKO DRUŠTVO VENTIL  Opatija</izvorni_sadrzaj>
    <derivirana_varijabla naziv="DomainObject.Predmet.ProtustrankaNazivFormated_1">Udruga KULTURNO UMJETNIČKO DRUŠTVO VENTIL  Opatija</derivirana_varijabla>
  </DomainObject.Predmet.ProtustrankaNazivFormated>
  <DomainObject.Predmet.ProtustrankaNazivFormatedOIB>
    <izvorni_sadrzaj>Udruga KULTURNO UMJETNIČKO DRUŠTVO VENTIL  Opatija, OIB 30996415064</izvorni_sadrzaj>
    <derivirana_varijabla naziv="DomainObject.Predmet.ProtustrankaNazivFormatedOIB_1">Udruga KULTURNO UMJETNIČKO DRUŠTVO VENTIL  Opatija, OIB 30996415064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KULTURNO UMJETNIČKO DRUŠTVO VENTIL  Opatija</item>
    </izvorni_sadrzaj>
    <derivirana_varijabla naziv="DomainObject.Predmet.ProtuStrankaListFormated_1">
      <item>Udruga KULTURNO UMJETNIČKO DRUŠTVO VENTIL  Opatija</item>
    </derivirana_varijabla>
  </DomainObject.Predmet.ProtuStrankaListFormated>
  <DomainObject.Predmet.ProtuStrankaListFormatedOIB>
    <izvorni_sadrzaj>
      <item>Udruga KULTURNO UMJETNIČKO DRUŠTVO VENTIL  Opatija, OIB 30996415064</item>
    </izvorni_sadrzaj>
    <derivirana_varijabla naziv="DomainObject.Predmet.ProtuStrankaListFormatedOIB_1">
      <item>Udruga KULTURNO UMJETNIČKO DRUŠTVO VENTIL  Opatija, OIB 30996415064</item>
    </derivirana_varijabla>
  </DomainObject.Predmet.ProtuStrankaListFormatedOIB>
  <DomainObject.Predmet.ProtuStrankaListFormatedWithAdress>
    <izvorni_sadrzaj>
      <item>Udruga KULTURNO UMJETNIČKO DRUŠTVO VENTIL  Opatija, Stube dr. Vande Ekl 4, 51410 Opatija</item>
    </izvorni_sadrzaj>
    <derivirana_varijabla naziv="DomainObject.Predmet.ProtuStrankaListFormatedWithAdress_1">
      <item>Udruga KULTURNO UMJETNIČKO DRUŠTVO VENTIL  Opatija, Stube dr. Vande Ekl 4, 51410 Opatija</item>
    </derivirana_varijabla>
  </DomainObject.Predmet.ProtuStrankaListFormatedWithAdress>
  <DomainObject.Predmet.ProtuStrankaListFormatedWithAdressOIB>
    <izvorni_sadrzaj>
      <item>Udruga KULTURNO UMJETNIČKO DRUŠTVO VENTIL  Opatija, OIB 30996415064, Stube dr. Vande Ekl 4, 51410 Opatija</item>
    </izvorni_sadrzaj>
    <derivirana_varijabla naziv="DomainObject.Predmet.ProtuStrankaListFormatedWithAdressOIB_1">
      <item>Udruga KULTURNO UMJETNIČKO DRUŠTVO VENTIL  Opatija, OIB 30996415064, Stube dr. Vande Ekl 4, 51410 Opatija</item>
    </derivirana_varijabla>
  </DomainObject.Predmet.ProtuStrankaListFormatedWithAdressOIB>
  <DomainObject.Predmet.ProtuStrankaListNazivFormated>
    <izvorni_sadrzaj>
      <item>Udruga KULTURNO UMJETNIČKO DRUŠTVO VENTIL  Opatija</item>
    </izvorni_sadrzaj>
    <derivirana_varijabla naziv="DomainObject.Predmet.ProtuStrankaListNazivFormated_1">
      <item>Udruga KULTURNO UMJETNIČKO DRUŠTVO VENTIL  Opatija</item>
    </derivirana_varijabla>
  </DomainObject.Predmet.ProtuStrankaListNazivFormated>
  <DomainObject.Predmet.ProtuStrankaListNazivFormatedOIB>
    <izvorni_sadrzaj>
      <item>Udruga KULTURNO UMJETNIČKO DRUŠTVO VENTIL  Opatija, OIB 30996415064</item>
    </izvorni_sadrzaj>
    <derivirana_varijabla naziv="DomainObject.Predmet.ProtuStrankaListNazivFormatedOIB_1">
      <item>Udruga KULTURNO UMJETNIČKO DRUŠTVO VENTIL  Opatija, OIB 30996415064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KULTURNO UMJETNIČKO DRUŠTVO VENTIL  Opatija</izvorni_sadrzaj>
    <derivirana_varijabla naziv="DomainObject.Predmet.ProtustrankaIDrugi_1">Udruga KULTURNO UMJETNIČKO DRUŠTVO VENTIL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KULTURNO UMJETNIČKO DRUŠTVO VENTIL  Opatija, OIB 30996415064, Stube dr. Vande Ekl 4, 51410 Opatija</izvorni_sadrzaj>
    <derivirana_varijabla naziv="DomainObject.Predmet.ProtustrankaIDrugiAdressOIB_1">Udruga KULTURNO UMJETNIČKO DRUŠTVO VENTIL  Opatija, OIB 30996415064, Stube dr. Vande Ekl 4,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KULTURNO UMJETNIČKO DRUŠTVO VENTIL  Opatija</item>
    </izvorni_sadrzaj>
    <derivirana_varijabla naziv="DomainObject.Predmet.SudioniciListNaziv_1">
      <item>FINA  Rijeka</item>
      <item>Udruga KULTURNO UMJETNIČKO DRUŠTVO VENTIL  Opatija</item>
    </derivirana_varijabla>
  </DomainObject.Predmet.SudioniciListNaziv>
  <DomainObject.Predmet.SudioniciListAdressOIB>
    <izvorni_sadrzaj>
      <item>FINA  Rijeka, OIB 85821130368, Frana Kurelca 8,51000 Rijeka</item>
      <item>Udruga KULTURNO UMJETNIČKO DRUŠTVO VENTIL  Opatija, OIB 30996415064, Stube dr. Vande Ekl 4,51410 Opatija</item>
    </izvorni_sadrzaj>
    <derivirana_varijabla naziv="DomainObject.Predmet.SudioniciListAdressOIB_1">
      <item>FINA  Rijeka, OIB 85821130368, Frana Kurelca 8,51000 Rijeka</item>
      <item>Udruga KULTURNO UMJETNIČKO DRUŠTVO VENTIL  Opatija, OIB 30996415064, Stube dr. Vande Ekl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30996415064</item>
    </izvorni_sadrzaj>
    <derivirana_varijabla naziv="DomainObject.Predmet.SudioniciListNazivOIB_1">
      <item>, OIB 85821130368</item>
      <item>, OIB 30996415064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2EFE3-2360-4556-92D6-FE40AD2F1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2877</properties:Characters>
  <properties:Lines>91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2016-10-20T08:19:00Z</dcterms:created>
  <dc:creator>ksarlija</dc:creator>
  <cp:lastModifiedBy>Jasna Radulović</cp:lastModifiedBy>
  <cp:lastPrinted>2016-10-14T07:00:00Z</cp:lastPrinted>
  <dcterms:modified xmlns:xsi="http://www.w3.org/2001/XMLSchema-instance" xsi:type="dcterms:W3CDTF">2016-10-20T08:24:00Z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