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ac9b" w14:paraId="33cac9b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DE5BFA">
        <w:t>1499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DE5BFA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DE5BFA" w:rsidRPr="00CA484B">
        <w:t>FANTASTICO d.o.o. za proizvodnju, trgovinu i usluge, Semeljci (Općina Semeljci), Kralja Tomislava 8, MBS 030133688, OIB 00438822243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DE5BFA">
        <w:t>13</w:t>
      </w:r>
      <w:r w:rsidR="00A928E1" w:rsidRPr="003D4D89">
        <w:t xml:space="preserve">. </w:t>
      </w:r>
      <w:r w:rsidR="00DE5BFA">
        <w:t>studenoga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DE5BFA" w:rsidRPr="00CA484B">
        <w:t>FANTASTICO d.o.o. za proizvodnju, trgovinu i usluge, Semeljci (Općina Semeljci), Kralja Tomislava 8, MBS 030133688, OIB 00438822243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DE5BFA">
        <w:t>25</w:t>
      </w:r>
      <w:r w:rsidR="00A928E1" w:rsidRPr="003D4D89">
        <w:t xml:space="preserve">. </w:t>
      </w:r>
      <w:r w:rsidR="00DE5BFA">
        <w:t>siječnja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11471C">
        <w:t>00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DE5BFA">
        <w:t xml:space="preserve">Jadranka Šeput, Dalmatinska 17, Osijek, </w:t>
      </w:r>
      <w:r w:rsidR="00DE5BFA" w:rsidRPr="005A50B3">
        <w:t xml:space="preserve"> </w:t>
      </w:r>
      <w:r w:rsidR="00DE5BFA">
        <w:t>OIB: 56729601545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DE5BFA">
        <w:t>20</w:t>
      </w:r>
      <w:r w:rsidR="00501209" w:rsidRPr="003D4D89">
        <w:t>.</w:t>
      </w:r>
      <w:r w:rsidR="00F53228">
        <w:t xml:space="preserve"> </w:t>
      </w:r>
      <w:r w:rsidR="008E4797">
        <w:t>rujna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DE5BFA">
        <w:t>1499</w:t>
      </w:r>
      <w:r w:rsidRPr="003D4D89">
        <w:t>/17-</w:t>
      </w:r>
      <w:r w:rsidR="00DE5BFA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 w:rsidRPr="003D4D89">
        <w:t xml:space="preserve">otvaranje  stečajnog postupka nad dužnikom </w:t>
      </w:r>
      <w:r w:rsidR="00DE5BFA" w:rsidRPr="00CA484B">
        <w:t>FANTASTICO d.o.o. za proizvodnju, trgovinu i usluge, Semeljci (Općina Semeljci), Kralja Tomislava 8, MBS 030133688, OIB 00438822243</w:t>
      </w:r>
      <w:r>
        <w:t>.</w:t>
      </w:r>
    </w:p>
    <w:p w:rsidRDefault="00DE5BFA" w:rsidP="000B4C0A" w:rsidR="008E4797">
      <w:pPr>
        <w:jc w:val="right"/>
      </w:pPr>
      <w:r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DE5BFA">
        <w:t xml:space="preserve">Jadranka Šeput, Dalmatinska 17, Osijek, </w:t>
      </w:r>
      <w:r w:rsidR="00DE5BFA" w:rsidRPr="005A50B3">
        <w:t xml:space="preserve"> </w:t>
      </w:r>
      <w:r w:rsidR="00DE5BFA">
        <w:t>OIB: 56729601545</w:t>
      </w:r>
      <w:r w:rsidR="00DE5BFA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DE5BFA">
        <w:t>13</w:t>
      </w:r>
      <w:r w:rsidR="005868BA" w:rsidRPr="003D4D89">
        <w:t>.</w:t>
      </w:r>
      <w:r w:rsidR="000B4C0A">
        <w:t xml:space="preserve"> </w:t>
      </w:r>
      <w:r w:rsidR="00DE5BFA">
        <w:t>studenoga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DE5BFA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DE5BFA">
        <w:t>25</w:t>
      </w:r>
      <w:r w:rsidRPr="003D4D89">
        <w:t>/</w:t>
      </w:r>
      <w:r w:rsidR="000B4C0A">
        <w:t>1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C6F" w:rsidR="007E7C6F">
      <w:r>
        <w:separator/>
      </w:r>
    </w:p>
  </w:endnote>
  <w:endnote w:id="0" w:type="continuationSeparator">
    <w:p w:rsidRDefault="007E7C6F" w:rsidR="007E7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C6F" w:rsidR="007E7C6F">
      <w:r>
        <w:separator/>
      </w:r>
    </w:p>
  </w:footnote>
  <w:footnote w:id="0" w:type="continuationSeparator">
    <w:p w:rsidRDefault="007E7C6F" w:rsidR="007E7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E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7E7C6F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A5EE1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St-1499/2017</izvorni_sadrzaj>
    <derivirana_varijabla naziv="DomainObject.Predmet.OznakaBroj_1">St-1499/2017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FANTASTICO d.o.o. za proizvodnju, trgovinu i usluge</item>
      <item>RHA MF PU PODRUČNI URED OSIJEK</item>
    </izvorni_sadrzaj>
    <derivirana_varijabla naziv="DomainObject.Predmet.SudioniciListNaziv_1">
      <item>FANTASTICO d.o.o. za proizvodnju, trgovinu i usluge</item>
      <item>RHA MF PU PODRUČNI URED OSIJEK</item>
    </derivirana_varijabla>
  </DomainObject.Predmet.SudioniciListNaziv>
  <DomainObject.Predmet.SudioniciListAdressOIB>
    <izvorni_sadrzaj>
      <item>FANTASTICO d.o.o. za proizvodnju, trgovinu i usluge, OIB 00438822243, Kralja Tomislava 8,31402 Semeljci</item>
      <item>RHA MF PU PODRUČNI URED OSIJEK, OIB 18683136487</item>
    </izvorni_sadrzaj>
    <derivirana_varijabla naziv="DomainObject.Predmet.SudioniciListAdressOIB_1">
      <item>FANTASTICO d.o.o. za proizvodnju, trgovinu i usluge, OIB 00438822243, Kralja Tomislava 8,31402 Semeljci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00438822243</item>
      <item>, OIB 18683136487</item>
    </izvorni_sadrzaj>
    <derivirana_varijabla naziv="DomainObject.Predmet.SudioniciListNazivOIB_1">
      <item>, OIB 00438822243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21309-9648-471B-84CF-A0D62A03F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2840</properties:Characters>
  <properties:Lines>95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2017-11-13T10:48:00Z</dcterms:created>
  <dc:creator>hermanj</dc:creator>
  <cp:lastModifiedBy>Snježana Markotić Jurić</cp:lastModifiedBy>
  <cp:lastPrinted>2017-11-13T10:47:00Z</cp:lastPrinted>
  <dcterms:modified xmlns:xsi="http://www.w3.org/2001/XMLSchema-instance" xsi:type="dcterms:W3CDTF">2017-11-13T10:52:00Z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