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6a8a" w14:paraId="6f96a8a" w:rsidRDefault="00503F0D" w:rsidP="00200EFE" w:rsidR="00503F0D">
      <w:pPr>
        <w15:collapsed w:val="false"/>
      </w:pPr>
      <w:bookmarkStart w:name="_GoBack" w:id="0"/>
      <w:bookmarkEnd w:id="0"/>
    </w:p>
    <w:p w:rsidRDefault="00547D35" w:rsidP="00547D35" w:rsidR="00547D35">
      <w:pPr>
        <w:jc w:val="center"/>
      </w:pPr>
      <w:r>
        <w:t>REPUBLIKA HRVATSKA</w:t>
      </w:r>
    </w:p>
    <w:p w:rsidRDefault="00547D35" w:rsidP="00547D35" w:rsidR="00547D35">
      <w:pPr>
        <w:jc w:val="center"/>
      </w:pPr>
      <w:r>
        <w:t>R J E Š E N J E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</w:p>
    <w:p w:rsidRDefault="00547D35" w:rsidP="00547D35" w:rsidR="00547D3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</w:t>
      </w:r>
      <w:proofErr w:type="spellStart"/>
      <w:r>
        <w:t>Denimis</w:t>
      </w:r>
      <w:proofErr w:type="spellEnd"/>
      <w:r>
        <w:t xml:space="preserve"> d.o.o., Borovo, Školska 136/A, MBS: 030162408, OIB: 30949554382</w:t>
      </w:r>
      <w:r>
        <w:rPr>
          <w:color w:val="000000"/>
        </w:rPr>
        <w:t xml:space="preserve">, dana 23. siječnja 2019. godine 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</w:p>
    <w:p w:rsidRDefault="00547D35" w:rsidP="00547D35" w:rsidR="00547D35">
      <w:pPr>
        <w:jc w:val="center"/>
      </w:pPr>
      <w:r>
        <w:t>r i j e š i o  j e</w:t>
      </w:r>
      <w:r>
        <w:tab/>
      </w:r>
      <w:r>
        <w:tab/>
      </w:r>
    </w:p>
    <w:p w:rsidRDefault="00547D35" w:rsidP="00547D35" w:rsidR="00547D35">
      <w:pPr>
        <w:jc w:val="center"/>
      </w:pPr>
      <w:r>
        <w:tab/>
      </w:r>
    </w:p>
    <w:p w:rsidRDefault="00547D35" w:rsidP="00547D35" w:rsidR="00547D35">
      <w:pPr>
        <w:jc w:val="center"/>
      </w:pPr>
      <w:r>
        <w:tab/>
      </w:r>
      <w:r>
        <w:tab/>
      </w:r>
    </w:p>
    <w:p w:rsidRDefault="00547D35" w:rsidP="00547D35" w:rsidR="00547D35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>
        <w:t>Denimis</w:t>
      </w:r>
      <w:proofErr w:type="spellEnd"/>
      <w:r>
        <w:t xml:space="preserve"> d.o.o., Borovo, Školska 136/A, MBS: 030162408, OIB: 30949554382, za dan</w:t>
      </w:r>
    </w:p>
    <w:p w:rsidRDefault="00547D35" w:rsidP="00547D35" w:rsidR="00547D35">
      <w:pPr>
        <w:jc w:val="both"/>
      </w:pPr>
    </w:p>
    <w:p w:rsidRDefault="00547D35" w:rsidP="00547D35" w:rsidR="00547D3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veljače 2019. u 10,30 sati</w:t>
      </w:r>
    </w:p>
    <w:p w:rsidRDefault="00547D35" w:rsidP="00547D35" w:rsidR="00547D35">
      <w:pPr>
        <w:jc w:val="center"/>
      </w:pPr>
    </w:p>
    <w:p w:rsidRDefault="00547D35" w:rsidP="00547D35" w:rsidR="00547D35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47D35" w:rsidP="00547D35" w:rsidR="00547D35"/>
    <w:p w:rsidRDefault="00547D35" w:rsidP="00547D35" w:rsidR="00547D35">
      <w:r>
        <w:t>Na ročište se pozivaju:</w:t>
      </w:r>
    </w:p>
    <w:p w:rsidRDefault="00547D35" w:rsidP="00547D35" w:rsidR="00547D35">
      <w:r>
        <w:t xml:space="preserve">-dužnik </w:t>
      </w:r>
      <w:proofErr w:type="spellStart"/>
      <w:r>
        <w:t>Denimis</w:t>
      </w:r>
      <w:proofErr w:type="spellEnd"/>
      <w:r>
        <w:t xml:space="preserve"> d.o.o., Borovo, Školska 136/A</w:t>
      </w:r>
    </w:p>
    <w:p w:rsidRDefault="00547D35" w:rsidP="00547D35" w:rsidR="00223FC8">
      <w:pPr>
        <w:jc w:val="both"/>
      </w:pPr>
      <w:r>
        <w:t xml:space="preserve">-zakonski zastupnik dužnika – </w:t>
      </w:r>
      <w:r w:rsidR="00223FC8">
        <w:t xml:space="preserve">prokurist Dejan </w:t>
      </w:r>
      <w:proofErr w:type="spellStart"/>
      <w:r w:rsidR="00223FC8">
        <w:t>Kišvalubac</w:t>
      </w:r>
      <w:proofErr w:type="spellEnd"/>
      <w:r w:rsidR="00223FC8">
        <w:t>, OIB: 48402846942, Borovo, Školska ulica 136/A</w:t>
      </w:r>
    </w:p>
    <w:p w:rsidRDefault="00547D35" w:rsidP="00547D35" w:rsidR="00547D35">
      <w:pPr>
        <w:jc w:val="both"/>
      </w:pPr>
      <w:r>
        <w:t>-FINA</w:t>
      </w:r>
    </w:p>
    <w:p w:rsidRDefault="00547D35" w:rsidP="00547D35" w:rsidR="00547D35">
      <w:pPr>
        <w:jc w:val="both"/>
      </w:pPr>
      <w:r>
        <w:t>-ŽDO GUO Vukovar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223FC8">
        <w:t>23. siječnja 2019.</w:t>
      </w:r>
      <w:r>
        <w:t xml:space="preserve"> 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</w:p>
    <w:p w:rsidRDefault="00547D35" w:rsidP="00547D35" w:rsidR="00547D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547D35" w:rsidP="00547D35" w:rsidR="00547D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  <w:r>
        <w:t>Zapisničar: Danijela Špeletić</w:t>
      </w:r>
    </w:p>
    <w:p w:rsidRDefault="00547D35" w:rsidP="00547D35" w:rsidR="00547D35">
      <w:pPr>
        <w:jc w:val="both"/>
      </w:pPr>
    </w:p>
    <w:p w:rsidRDefault="00547D35" w:rsidP="00547D35" w:rsidR="00547D35">
      <w:pPr>
        <w:jc w:val="both"/>
      </w:pPr>
      <w:r>
        <w:t>DNA:</w:t>
      </w:r>
    </w:p>
    <w:p w:rsidRDefault="00547D35" w:rsidP="00547D35" w:rsidR="00547D35">
      <w:pPr>
        <w:pStyle w:val="Odlomakpopisa"/>
        <w:numPr>
          <w:ilvl w:val="0"/>
          <w:numId w:val="15"/>
        </w:numPr>
        <w:jc w:val="both"/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47D35" w:rsidP="00547D35" w:rsidR="00547D35">
      <w:pPr>
        <w:pStyle w:val="Odlomakpopisa"/>
        <w:numPr>
          <w:ilvl w:val="0"/>
          <w:numId w:val="15"/>
        </w:numPr>
        <w:jc w:val="both"/>
      </w:pPr>
      <w:r>
        <w:rPr>
          <w:color w:val="000000"/>
        </w:rPr>
        <w:t xml:space="preserve">R </w:t>
      </w:r>
      <w:r w:rsidR="000600B3">
        <w:rPr>
          <w:color w:val="000000"/>
        </w:rPr>
        <w:t>26.02.2019. u 10,30</w:t>
      </w:r>
      <w:r>
        <w:rPr>
          <w:color w:val="000000"/>
        </w:rPr>
        <w:t xml:space="preserve"> sati</w:t>
      </w:r>
    </w:p>
    <w:p w:rsidRDefault="00547D35" w:rsidP="00547D35" w:rsidR="00547D35"/>
    <w:p w:rsidRDefault="0033460E" w:rsidP="00547D35" w:rsidR="0033460E" w:rsidRPr="009D770D">
      <w:pPr>
        <w:jc w:val="center"/>
      </w:pPr>
    </w:p>
    <w:sectPr w:rsidR="0033460E" w:rsidRPr="009D770D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D64" w:rsidR="006A5D64">
      <w:r>
        <w:separator/>
      </w:r>
    </w:p>
  </w:endnote>
  <w:endnote w:id="0" w:type="continuationSeparator">
    <w:p w:rsidRDefault="006A5D64" w:rsidR="006A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D64" w:rsidR="006A5D64">
      <w:r>
        <w:separator/>
      </w:r>
    </w:p>
  </w:footnote>
  <w:footnote w:id="0" w:type="continuationSeparator">
    <w:p w:rsidRDefault="006A5D64" w:rsidR="006A5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3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A8F" w:rsidP="00334A8F" w:rsidR="00334A8F"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34A8F" w:rsidP="00334A8F" w:rsidR="00334A8F">
    <w:r>
      <w:t xml:space="preserve">  </w:t>
    </w:r>
    <w:r>
      <w:t>Republika Hrvatska</w:t>
    </w:r>
  </w:p>
  <w:p w:rsidRDefault="00334A8F" w:rsidP="00334A8F" w:rsidR="00334A8F">
    <w:r>
      <w:t>Trgovački sud u Osijeku</w:t>
    </w:r>
  </w:p>
  <w:p w:rsidRDefault="00334A8F" w:rsidP="00334A8F" w:rsidR="00334A8F">
    <w:r>
      <w:t xml:space="preserve">  Osijek, Zagrebačka 2</w:t>
    </w:r>
  </w:p>
  <w:p w:rsidRDefault="00334A8F" w:rsidP="00334A8F" w:rsidR="00334A8F">
    <w:pPr>
      <w:jc w:val="right"/>
    </w:pPr>
  </w:p>
  <w:p w:rsidRDefault="00334A8F" w:rsidP="00334A8F" w:rsidR="00334A8F">
    <w:pPr>
      <w:jc w:val="right"/>
    </w:pPr>
  </w:p>
  <w:p w:rsidRDefault="00334A8F" w:rsidP="00334A8F" w:rsidR="00334A8F">
    <w:pPr>
      <w:jc w:val="right"/>
    </w:pPr>
  </w:p>
  <w:p w:rsidRDefault="003F497C" w:rsidP="00334A8F" w:rsidR="00334A8F">
    <w:pPr>
      <w:jc w:val="right"/>
    </w:pPr>
    <w:r>
      <w:tab/>
    </w:r>
    <w:r>
      <w:tab/>
    </w:r>
    <w:r w:rsidR="00334A8F">
      <w:t>Poslovni broj: 7 St-</w:t>
    </w:r>
    <w:r w:rsidR="00547D35">
      <w:t>991</w:t>
    </w:r>
    <w:r w:rsidR="00334A8F">
      <w:t>/</w:t>
    </w:r>
    <w:r w:rsidR="00F06969">
      <w:t>20</w:t>
    </w:r>
    <w:r w:rsidR="00334A8F">
      <w:t>18-</w:t>
    </w:r>
    <w:r w:rsidR="00547D35">
      <w:t>26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0B3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0EFE"/>
    <w:rsid w:val="0020708E"/>
    <w:rsid w:val="002103CA"/>
    <w:rsid w:val="00210459"/>
    <w:rsid w:val="00212F69"/>
    <w:rsid w:val="0021650A"/>
    <w:rsid w:val="0022330A"/>
    <w:rsid w:val="00223FC8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53D8"/>
    <w:rsid w:val="0030662E"/>
    <w:rsid w:val="003123F3"/>
    <w:rsid w:val="00316507"/>
    <w:rsid w:val="00317870"/>
    <w:rsid w:val="0033460E"/>
    <w:rsid w:val="00334A8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3F0D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47D3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B3597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550D5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77096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A5D6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7F81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0F69"/>
    <w:rsid w:val="009225E3"/>
    <w:rsid w:val="0092297E"/>
    <w:rsid w:val="00923E3F"/>
    <w:rsid w:val="0092694E"/>
    <w:rsid w:val="009305E7"/>
    <w:rsid w:val="00941303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7B89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C7078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536F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7794E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06969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3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3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22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23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98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St-991/2018</izvorni_sadrzaj>
    <derivirana_varijabla naziv="DomainObject.Predmet.OznakaBroj_1">St-991/2018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DENIMIS društvo s ograničenom odgovornošću za proizvodnju, trgovinu i usluge zastupanog po punomoćniku Ljiljana Kišvalubac</izvorni_sadrzaj>
    <derivirana_varijabla naziv="DomainObject.Predmet.ProtustrankaFormated_1">  DENIMIS društvo s ograničenom odgovornošću za proizvodnju, trgovinu i usluge zastupanog po punomoćniku Ljiljana Kišvalubac</derivirana_varijabla>
  </DomainObject.Predmet.ProtustrankaFormated>
  <DomainObject.Predmet.ProtustrankaFormatedOIB>
    <izvorni_sadrzaj>  DENIMIS društvo s ograničenom odgovornošću za proizvodnju, trgovinu i usluge, OIB 30949554382 zastupanog po punomoćniku Ljiljana Kišvalubac</izvorni_sadrzaj>
    <derivirana_varijabla naziv="DomainObject.Predmet.ProtustrankaFormatedOIB_1">  DENIMIS društvo s ograničenom odgovornošću za proizvodnju, trgovinu i usluge, OIB 30949554382 zastupanog po punomoćniku Ljiljana Kišvalubac</derivirana_varijabla>
  </DomainObject.Predmet.ProtustrankaFormatedOIB>
  <DomainObject.Predmet.ProtustrankaFormatedWithAdress>
    <izvorni_sadrzaj> DENIMIS društvo s ograničenom odgovornošću za proizvodnju, trgovinu i usluge, Školska 136/A, 32227 Borovo zastupanog po punomoćniku Ljiljana Kišvalubac</izvorni_sadrzaj>
    <derivirana_varijabla naziv="DomainObject.Predmet.ProtustrankaFormatedWithAdress_1"> DENIMIS društvo s ograničenom odgovornošću za proizvodnju, trgovinu i usluge, Školska 136/A, 32227 Borovo zastupanog po punomoćniku Ljiljana Kišvalubac</derivirana_varijabla>
  </DomainObject.Predmet.ProtustrankaFormatedWithAdress>
  <DomainObject.Predmet.ProtustrankaFormatedWithAdressOIB>
    <izvorni_sadrzaj> DENIMIS društvo s ograničenom odgovornošću za proizvodnju, trgovinu i usluge, OIB 30949554382, Školska 136/A, 32227 Borovo zastupanog po punomoćniku Ljiljana Kišvalubac</izvorni_sadrzaj>
    <derivirana_varijabla naziv="DomainObject.Predmet.ProtustrankaFormatedWithAdressOIB_1"> DENIMIS društvo s ograničenom odgovornošću za proizvodnju, trgovinu i usluge, OIB 30949554382, Školska 136/A, 32227 Borovo zastupanog po punomoćniku Ljiljana Kišvalubac</derivirana_varijabla>
  </DomainObject.Predmet.ProtustrankaFormatedWithAdressOIB>
  <DomainObject.Predmet.ProtustrankaWithAdress>
    <izvorni_sadrzaj>DENIMIS društvo s ograničenom odgovornošću za proizvodnju, trgovinu i usluge Školska 136/A, 32227 Borovo</izvorni_sadrzaj>
    <derivirana_varijabla naziv="DomainObject.Predmet.ProtustrankaWithAdress_1">DENIMIS društvo s ograničenom odgovornošću za proizvodnju, trgovinu i usluge Školska 136/A, 32227 Borovo</derivirana_varijabla>
  </DomainObject.Predmet.ProtustrankaWithAdress>
  <DomainObject.Predmet.ProtustrankaWithAdressOIB>
    <izvorni_sadrzaj>DENIMIS društvo s ograničenom odgovornošću za proizvodnju, trgovinu i usluge, OIB 30949554382, Školska 136/A, 32227 Borovo</izvorni_sadrzaj>
    <derivirana_varijabla naziv="DomainObject.Predmet.ProtustrankaWithAdressOIB_1">DENIMIS društvo s ograničenom odgovornošću za proizvodnju, trgovinu i usluge, OIB 30949554382, Školska 136/A, 32227 Borovo</derivirana_varijabla>
  </DomainObject.Predmet.ProtustrankaWithAdressOIB>
  <DomainObject.Predmet.ProtustrankaNazivFormated>
    <izvorni_sadrzaj>DENIMIS društvo s ograničenom odgovornošću za proizvodnju, trgovinu i usluge</izvorni_sadrzaj>
    <derivirana_varijabla naziv="DomainObject.Predmet.ProtustrankaNazivFormated_1">DENIMIS društvo s ograničenom odgovornošću za proizvodnju, trgovinu i usluge</derivirana_varijabla>
  </DomainObject.Predmet.ProtustrankaNazivFormated>
  <DomainObject.Predmet.ProtustrankaNazivFormatedOIB>
    <izvorni_sadrzaj>DENIMIS društvo s ograničenom odgovornošću za proizvodnju, trgovinu i usluge, OIB 30949554382</izvorni_sadrzaj>
    <derivirana_varijabla naziv="DomainObject.Predmet.ProtustrankaNazivFormatedOIB_1">DENIMIS društvo s ograničenom odgovornošću za proizvodnju, trgovinu i usluge, OIB 30949554382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DENIMIS društvo s ograničenom odgovornošću za proizvodnju, trgovinu i usluge zastupanog po punomoćniku Ljiljana Kišvalubac</item>
    </izvorni_sadrzaj>
    <derivirana_varijabla naziv="DomainObject.Predmet.ProtuStrankaListFormated_1">
      <item>DENIMIS društvo s ograničenom odgovornošću za proizvodnju, trgovinu i usluge zastupanog po punomoćniku Ljiljana Kišvalubac</item>
    </derivirana_varijabla>
  </DomainObject.Predmet.ProtuStrankaListFormated>
  <DomainObject.Predmet.ProtuStrankaListFormatedOIB>
    <izvorni_sadrzaj>
      <item>DENIMIS društvo s ograničenom odgovornošću za proizvodnju, trgovinu i usluge, OIB 30949554382 zastupanog po punomoćniku Ljiljana Kišvalubac</item>
    </izvorni_sadrzaj>
    <derivirana_varijabla naziv="DomainObject.Predmet.ProtuStrankaListFormatedOIB_1">
      <item>DENIMIS društvo s ograničenom odgovornošću za proizvodnju, trgovinu i usluge, OIB 30949554382 zastupanog po punomoćniku Ljiljana Kišvalubac</item>
    </derivirana_varijabla>
  </DomainObject.Predmet.ProtuStrankaListFormatedOIB>
  <DomainObject.Predmet.ProtuStrankaListFormatedWithAdress>
    <izvorni_sadrzaj>
      <item>DENIMIS društvo s ograničenom odgovornošću za proizvodnju, trgovinu i usluge, Školska 136/A, 32227 Borovo zastupanog po punomoćniku Ljiljana Kišvalubac</item>
    </izvorni_sadrzaj>
    <derivirana_varijabla naziv="DomainObject.Predmet.ProtuStrankaListFormatedWithAdress_1">
      <item>DENIMIS društvo s ograničenom odgovornošću za proizvodnju, trgovinu i usluge, Školska 136/A, 32227 Borovo zastupanog po punomoćniku Ljiljana Kišvalubac</item>
    </derivirana_varijabla>
  </DomainObject.Predmet.ProtuStrankaListFormatedWithAdress>
  <DomainObject.Predmet.ProtuStrankaListFormatedWithAdressOIB>
    <izvorni_sadrzaj>
      <item>DENIMIS društvo s ograničenom odgovornošću za proizvodnju, trgovinu i usluge, OIB 30949554382, Školska 136/A, 32227 Borovo zastupanog po punomoćniku Ljiljana Kišvalubac</item>
    </izvorni_sadrzaj>
    <derivirana_varijabla naziv="DomainObject.Predmet.ProtuStrankaListFormatedWithAdressOIB_1">
      <item>DENIMIS društvo s ograničenom odgovornošću za proizvodnju, trgovinu i usluge, OIB 30949554382, Školska 136/A, 32227 Borovo zastupanog po punomoćniku Ljiljana Kišvalubac</item>
    </derivirana_varijabla>
  </DomainObject.Predmet.ProtuStrankaListFormatedWithAdressOIB>
  <DomainObject.Predmet.ProtuStrankaListNazivFormated>
    <izvorni_sadrzaj>
      <item>DENIMIS društvo s ograničenom odgovornošću za proizvodnju, trgovinu i usluge</item>
    </izvorni_sadrzaj>
    <derivirana_varijabla naziv="DomainObject.Predmet.ProtuStrankaListNazivFormated_1">
      <item>DENIMIS društvo s ograničenom odgovornošću za proizvodnju, trgovinu i usluge</item>
    </derivirana_varijabla>
  </DomainObject.Predmet.ProtuStrankaListNazivFormated>
  <DomainObject.Predmet.ProtuStrankaListNazivFormatedOIB>
    <izvorni_sadrzaj>
      <item>DENIMIS društvo s ograničenom odgovornošću za proizvodnju, trgovinu i usluge, OIB 30949554382</item>
    </izvorni_sadrzaj>
    <derivirana_varijabla naziv="DomainObject.Predmet.ProtuStrankaListNazivFormatedOIB_1">
      <item>DENIMIS društvo s ograničenom odgovornošću za proizvodnju, trgovinu i usluge, OIB 30949554382</item>
    </derivirana_varijabla>
  </DomainObject.Predmet.ProtuStrankaListNazivFormatedOIB>
  <DomainObject.Predmet.OstaliListFormated>
    <izvorni_sadrzaj>
      <item>Ljiljana Kišvalubac punomoćnica sudionika u postupku DENIMIS društvo s ograničenom odgovornošću za proizvodnju, trgovinu i usluge</item>
      <item>Županijsko državno odvjetništvo u Vukovaru</item>
      <item>Dejan Kišvalubac</item>
    </izvorni_sadrzaj>
    <derivirana_varijabla naziv="DomainObject.Predmet.OstaliListFormated_1">
      <item>Ljiljana Kišvalubac punomoćnica sudionika u postupku DENIMIS društvo s ograničenom odgovornošću za proizvodnju, trgovinu i usluge</item>
      <item>Županijsko državno odvjetništvo u Vukovaru</item>
      <item>Dejan Kišvalubac</item>
    </derivirana_varijabla>
  </DomainObject.Predmet.OstaliListFormated>
  <DomainObject.Predmet.OstaliListFormatedOIB>
    <izvorni_sadrzaj>
      <item>Ljiljana Kišvalubac, OIB 80776845143 punomoćnica sudionika u postupku DENIMIS društvo s ograničenom odgovornošću za proizvodnju, trgovinu i usluge</item>
      <item>Županijsko državno odvjetništvo u Vukovaru, OIB 81618487055</item>
      <item>Dejan Kišvalubac, OIB 48402846942</item>
    </izvorni_sadrzaj>
    <derivirana_varijabla naziv="DomainObject.Predmet.OstaliListFormatedOIB_1">
      <item>Ljiljana Kišvalubac, OIB 80776845143 punomoćnica sudionika u postupku DENIMIS društvo s ograničenom odgovornošću za proizvodnju, trgovinu i usluge</item>
      <item>Županijsko državno odvjetništvo u Vukovaru, OIB 81618487055</item>
      <item>Dejan Kišvalubac, OIB 48402846942</item>
    </derivirana_varijabla>
  </DomainObject.Predmet.OstaliListFormatedOIB>
  <DomainObject.Predmet.OstaliListFormatedWithAdress>
    <izvorni_sadrzaj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  <item>Dejan Kišvalubac, Školska 136 A, 32227 Borovo</item>
    </izvorni_sadrzaj>
    <derivirana_varijabla naziv="DomainObject.Predmet.OstaliListFormatedWithAdress_1">
      <item>Ljiljana Kišvalubac, Školska 136 A, 32227 Borovo punomoćnica sudionika u postupku DENIMIS društvo s ograničenom odgovornošću za proizvodnju, trgovinu i usluge</item>
      <item>Županijsko državno odvjetništvo u Vukovaru, Ulica Andrije Hebranga 2, 32000 Vukovar</item>
      <item>Dejan Kišvalubac, Školska 136 A, 32227 Borovo</item>
    </derivirana_varijabla>
  </DomainObject.Predmet.OstaliListFormatedWithAdress>
  <DomainObject.Predmet.OstaliListFormatedWithAdressOIB>
    <izvorni_sadrzaj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  <item>Dejan Kišvalubac, OIB 48402846942, Školska 136 A, 32227 Borovo</item>
    </izvorni_sadrzaj>
    <derivirana_varijabla naziv="DomainObject.Predmet.OstaliListFormatedWithAdressOIB_1">
      <item>Ljiljana Kišvalubac, OIB 80776845143, Školska 136 A, 32227 Borovo punomoćnica sudionika u postupku DENIMIS društvo s ograničenom odgovornošću za proizvodnju, trgovinu i usluge</item>
      <item>Županijsko državno odvjetništvo u Vukovaru, OIB 81618487055, Ulica Andrije Hebranga 2, 32000 Vukovar</item>
      <item>Dejan Kišvalubac, OIB 48402846942, Školska 136 A, 32227 Borovo</item>
    </derivirana_varijabla>
  </DomainObject.Predmet.OstaliListFormatedWithAdressOIB>
  <DomainObject.Predmet.OstaliListNazivFormated>
    <izvorni_sadrzaj>
      <item>Ljiljana Kišvalubac</item>
      <item>Županijsko državno odvjetništvo u Vukovaru</item>
      <item>Dejan Kišvalubac</item>
    </izvorni_sadrzaj>
    <derivirana_varijabla naziv="DomainObject.Predmet.OstaliListNazivFormated_1">
      <item>Ljiljana Kišvalubac</item>
      <item>Županijsko državno odvjetništvo u Vukovaru</item>
      <item>Dejan Kišvalubac</item>
    </derivirana_varijabla>
  </DomainObject.Predmet.OstaliListNazivFormated>
  <DomainObject.Predmet.OstaliListNazivFormatedOIB>
    <izvorni_sadrzaj>
      <item>Ljiljana Kišvalubac, OIB 80776845143</item>
      <item>Županijsko državno odvjetništvo u Vukovaru, OIB 81618487055</item>
      <item>Dejan Kišvalubac, OIB 48402846942</item>
    </izvorni_sadrzaj>
    <derivirana_varijabla naziv="DomainObject.Predmet.OstaliListNazivFormatedOIB_1">
      <item>Ljiljana Kišvalubac, OIB 80776845143</item>
      <item>Županijsko državno odvjetništvo u Vukovaru, OIB 81618487055</item>
      <item>Dejan Kišvalubac, OIB 48402846942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DENIMIS društvo s ograničenom odgovornošću za proizvodnju, trgovinu i usluge</izvorni_sadrzaj>
    <derivirana_varijabla naziv="DomainObject.Predmet.ProtustrankaIDrugi_1">DENIMIS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DENIMIS društvo s ograničenom odgovornošću za proizvodnju, trgovinu i usluge, OIB 30949554382, Školska 136/A, 32227 Borovo</izvorni_sadrzaj>
    <derivirana_varijabla naziv="DomainObject.Predmet.ProtustrankaIDrugiAdressOIB_1">DENIMIS društvo s ograničenom odgovornošću za proizvodnju, trgovinu i usluge, OIB 30949554382, Školska 136/A,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DENIMIS društvo s ograničenom odgovornošću za proizvodnju, trgovinu i usluge</item>
      <item>Ljiljana Kišvalubac</item>
      <item>Županijsko državno odvjetništvo u Vukovaru</item>
      <item>Dejan Kišvalubac</item>
    </izvorni_sadrzaj>
    <derivirana_varijabla naziv="DomainObject.Predmet.SudioniciListNaziv_1">
      <item>FINA RC OSIJEK</item>
      <item>DENIMIS društvo s ograničenom odgovornošću za proizvodnju, trgovinu i usluge</item>
      <item>Ljiljana Kišvalubac</item>
      <item>Županijsko državno odvjetništvo u Vukovaru</item>
      <item>Dejan Kišvalubac</item>
    </derivirana_varijabla>
  </DomainObject.Predmet.SudioniciListNaziv>
  <DomainObject.Predmet.SudioniciListAdressOIB>
    <izvorni_sadrzaj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  <item>Dejan Kišvalubac, OIB 48402846942, Školska 136 A,32227 Borovo</item>
    </izvorni_sadrzaj>
    <derivirana_varijabla naziv="DomainObject.Predmet.SudioniciListAdressOIB_1">
      <item>FINA RC OSIJEK, OIB 85821130368</item>
      <item>DENIMIS društvo s ograničenom odgovornošću za proizvodnju, trgovinu i usluge, OIB 30949554382, Školska 136/A,32227 Borovo</item>
      <item>Ljiljana Kišvalubac, OIB 80776845143, Školska 136 A,32227 Borovo</item>
      <item>Županijsko državno odvjetništvo u Vukovaru, OIB 81618487055, Ulica Andrije Hebranga 2,32000 Vukovar</item>
      <item>Dejan Kišvalubac, OIB 48402846942, Školska 136 A,32227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30949554382</item>
      <item>, OIB 80776845143</item>
      <item>, OIB 81618487055</item>
      <item>, OIB 48402846942</item>
    </izvorni_sadrzaj>
    <derivirana_varijabla naziv="DomainObject.Predmet.SudioniciListNazivOIB_1">
      <item>, OIB 85821130368</item>
      <item>, OIB 30949554382</item>
      <item>, OIB 80776845143</item>
      <item>, OIB 81618487055</item>
      <item>, OIB 48402846942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St-991/2018-17</izvorni_sadrzaj>
    <derivirana_varijabla naziv="DomainObject.PredzadnjaOdlukaIzPredmeta.Oznaka_1">St-991/2018-17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166</properties:Words>
  <properties:Characters>925</properties:Characters>
  <properties:Lines>41</properties:Lines>
  <properties:Paragraphs>19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2019-01-22T12:23:00Z</cp:lastPrinted>
  <dcterms:modified xmlns:xsi="http://www.w3.org/2001/XMLSchema-instance" xsi:type="dcterms:W3CDTF">2019-01-23T09:46:00Z</dcterms:modified>
  <cp:revision>248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(991-2018 DENIMIS.docx)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