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fcb8" w14:paraId="f07fcb8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0F77A8">
        <w:t>1506</w:t>
      </w:r>
      <w:r w:rsidR="00CE2AB1">
        <w:t>/17</w:t>
      </w:r>
      <w:r w:rsidR="00AB37DA">
        <w:t>-</w:t>
      </w:r>
      <w:r w:rsidR="000F77A8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0F77A8" w:rsidRPr="000F77A8">
        <w:rPr>
          <w:b/>
        </w:rPr>
        <w:t>PANERA j.d.o.o. za proizvodnju, trgovinu i usluge, Osijek, Ružina ulica 147, MBS: 030155089, OIB: 21952238182</w:t>
      </w:r>
      <w:r w:rsidR="006139EC">
        <w:t xml:space="preserve">, </w:t>
      </w:r>
      <w:r w:rsidR="003B4C28">
        <w:t xml:space="preserve">dana </w:t>
      </w:r>
      <w:r w:rsidR="000F77A8">
        <w:t>22</w:t>
      </w:r>
      <w:r w:rsidR="00A5423E">
        <w:t>. studenog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0F77A8" w:rsidRPr="000F77A8">
        <w:rPr>
          <w:b/>
        </w:rPr>
        <w:t>PANERA j.d.o.o. za proizvodnju, trgovinu i usluge, Osijek, Ružina ulica 147, MBS: 030155089, OIB: 21952238182</w:t>
      </w:r>
      <w:r w:rsidR="000F77A8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0F77A8">
        <w:rPr>
          <w:b/>
        </w:rPr>
        <w:t>1506</w:t>
      </w:r>
      <w:r w:rsidR="00CE2AB1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F77A8">
        <w:t>24. listopada</w:t>
      </w:r>
      <w:r w:rsidR="00CE2AB1">
        <w:t xml:space="preserve"> 2017. g.</w:t>
      </w:r>
      <w:r w:rsidRPr="00DD2365">
        <w:t xml:space="preserve"> prijedlog za otvaranje stečajnog postupka nad dužnikom </w:t>
      </w:r>
      <w:r w:rsidR="000F77A8" w:rsidRPr="000F77A8">
        <w:rPr>
          <w:b/>
        </w:rPr>
        <w:t>PANERA j.d.o.o. za proizvodnju, trgovinu i usluge, Osijek, Ružina ulica 147, MBS: 030155089, OIB: 21952238182</w:t>
      </w:r>
      <w:r w:rsidR="000F77A8">
        <w:rPr>
          <w:b/>
        </w:rPr>
        <w:t xml:space="preserve"> </w:t>
      </w:r>
      <w:r w:rsidR="005C0847">
        <w:t xml:space="preserve">navodeći da dužnik na dan </w:t>
      </w:r>
      <w:r w:rsidR="000F77A8">
        <w:t>20.10.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0F77A8">
        <w:t>58.413,44</w:t>
      </w:r>
      <w:r w:rsidR="005C0847">
        <w:t xml:space="preserve"> kn u koji iznos je uračunata kamata i naknada FINE za provedbu ovrhe na novčanim sredstvima te da dužnik ima </w:t>
      </w:r>
      <w:r w:rsidR="000F77A8">
        <w:t>pet</w:t>
      </w:r>
      <w:r w:rsidR="005C0847">
        <w:t xml:space="preserve"> zaposlenika.</w:t>
      </w:r>
      <w:r w:rsidR="000F55F6">
        <w:rPr>
          <w:b/>
        </w:rPr>
        <w:t xml:space="preserve"> </w:t>
      </w:r>
    </w:p>
    <w:p w:rsidRDefault="000F77A8" w:rsidP="000F77A8" w:rsidR="000F77A8">
      <w:pPr>
        <w:jc w:val="right"/>
      </w:pPr>
      <w:r>
        <w:lastRenderedPageBreak/>
        <w:t>Broj: 6 St-1506/17-6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>
        <w:t xml:space="preserve">6 </w:t>
      </w:r>
      <w:r w:rsidR="00764F4E">
        <w:t>St-</w:t>
      </w:r>
      <w:r w:rsidR="000F77A8">
        <w:t>1506</w:t>
      </w:r>
      <w:r w:rsidR="00A5423E">
        <w:t>/17</w:t>
      </w:r>
      <w:r w:rsidR="00CE2AB1">
        <w:t xml:space="preserve"> od </w:t>
      </w:r>
      <w:r w:rsidR="000F77A8">
        <w:t>26. listopada</w:t>
      </w:r>
      <w:r w:rsidR="00CE2AB1">
        <w:t xml:space="preserve"> 2017. g.</w:t>
      </w:r>
      <w:r w:rsidR="00160320">
        <w:t xml:space="preserve"> 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0F77A8">
        <w:t>13. studenog</w:t>
      </w:r>
      <w:r>
        <w:t xml:space="preserve"> 2017. g.</w:t>
      </w:r>
      <w:r w:rsidR="005C0847">
        <w:t xml:space="preserve"> dužnik je dostavio </w:t>
      </w:r>
      <w:r w:rsidR="000F77A8">
        <w:t xml:space="preserve">izvješće o financijsko-gospodarskom stanju dužnika, bilanca na dan 8.11.2017. g., bruto bilancu od 10.11.2017. g.,  </w:t>
      </w:r>
      <w:r w:rsidR="00A5423E">
        <w:t xml:space="preserve">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0F77A8">
        <w:t>24.10.</w:t>
      </w:r>
      <w:r w:rsidR="00CE2AB1">
        <w:t>2017.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0F77A8">
        <w:t>58.413,44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F77A8">
        <w:t>22</w:t>
      </w:r>
      <w:r w:rsidR="00A5423E">
        <w:t>. studenog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A5423E">
        <w:t xml:space="preserve">uz  </w:t>
      </w:r>
      <w:r w:rsidR="000F77A8">
        <w:t>izvješće dužnika</w:t>
      </w:r>
      <w:r w:rsidR="00A5423E">
        <w:t xml:space="preserve"> (str. </w:t>
      </w:r>
      <w:r w:rsidR="000F77A8">
        <w:t>10,11 i 15</w:t>
      </w:r>
      <w:r w:rsidR="00A5423E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F77A8">
        <w:t>22</w:t>
      </w:r>
      <w:r w:rsidR="00A5423E">
        <w:t>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AC3" w:rsidR="006F1AC3">
      <w:r>
        <w:separator/>
      </w:r>
    </w:p>
  </w:endnote>
  <w:endnote w:id="0" w:type="continuationSeparator">
    <w:p w:rsidRDefault="006F1AC3" w:rsidR="006F1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AC3" w:rsidR="006F1AC3">
      <w:r>
        <w:separator/>
      </w:r>
    </w:p>
  </w:footnote>
  <w:footnote w:id="0" w:type="continuationSeparator">
    <w:p w:rsidRDefault="006F1AC3" w:rsidR="006F1A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7C02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AAA"/>
    <w:rsid w:val="00025E45"/>
    <w:rsid w:val="0003531D"/>
    <w:rsid w:val="0005396D"/>
    <w:rsid w:val="00064F47"/>
    <w:rsid w:val="000814F7"/>
    <w:rsid w:val="00082D7E"/>
    <w:rsid w:val="00086232"/>
    <w:rsid w:val="000C20F1"/>
    <w:rsid w:val="000C7F37"/>
    <w:rsid w:val="000E414B"/>
    <w:rsid w:val="000F22FF"/>
    <w:rsid w:val="000F55F6"/>
    <w:rsid w:val="000F77A8"/>
    <w:rsid w:val="00127C02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6F1AC3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7C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7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C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7C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7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C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St-1506/2017</izvorni_sadrzaj>
    <derivirana_varijabla naziv="DomainObject.Predmet.OznakaBroj_1">St-1506/2017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PANERA jednostavno društvo s ograničenom odgovornošću za proizvodnju, trgovinu i usluge</izvorni_sadrzaj>
    <derivirana_varijabla naziv="DomainObject.Predmet.ProtustrankaFormated_1">  PANERA jednostavno društvo s ograničenom odgovornošću za proizvodnju, trgovinu i usluge</derivirana_varijabla>
  </DomainObject.Predmet.ProtustrankaFormated>
  <DomainObject.Predmet.ProtustrankaFormatedOIB>
    <izvorni_sadrzaj>  PANERA jednostavno društvo s ograničenom odgovornošću za proizvodnju, trgovinu i usluge, OIB 21952238182</izvorni_sadrzaj>
    <derivirana_varijabla naziv="DomainObject.Predmet.ProtustrankaFormatedOIB_1">  PANERA jednostavno društvo s ograničenom odgovornošću za proizvodnju, trgovinu i usluge, OIB 21952238182</derivirana_varijabla>
  </DomainObject.Predmet.ProtustrankaFormatedOIB>
  <DomainObject.Predmet.ProtustrankaFormatedWithAdress>
    <izvorni_sadrzaj> PANERA jednostavno društvo s ograničenom odgovornošću za proizvodnju, trgovinu i usluge, Ružina ulica 147, 31000 Osijek</izvorni_sadrzaj>
    <derivirana_varijabla naziv="DomainObject.Predmet.ProtustrankaFormatedWithAdress_1"> PANERA jednostavno društvo s ograničenom odgovornošću za proizvodnju, trgovinu i usluge, Ružina ulica 147, 31000 Osijek</derivirana_varijabla>
  </DomainObject.Predmet.ProtustrankaFormatedWithAdress>
  <DomainObject.Predmet.ProtustrankaFormatedWithAdressOIB>
    <izvorni_sadrzaj> PANERA jednostavno društvo s ograničenom odgovornošću za proizvodnju, trgovinu i usluge, OIB 21952238182, Ružina ulica 147, 31000 Osijek</izvorni_sadrzaj>
    <derivirana_varijabla naziv="DomainObject.Predmet.ProtustrankaFormatedWithAdressOIB_1"> PANERA jednostavno društvo s ograničenom odgovornošću za proizvodnju, trgovinu i usluge, OIB 21952238182, Ružina ulica 147, 31000 Osijek</derivirana_varijabla>
  </DomainObject.Predmet.ProtustrankaFormatedWithAdressOIB>
  <DomainObject.Predmet.ProtustrankaWithAdress>
    <izvorni_sadrzaj>PANERA jednostavno društvo s ograničenom odgovornošću za proizvodnju, trgovinu i usluge Ružina ulica 147, 31000 Osijek</izvorni_sadrzaj>
    <derivirana_varijabla naziv="DomainObject.Predmet.ProtustrankaWithAdress_1">PANERA jednostavno društvo s ograničenom odgovornošću za proizvodnju, trgovinu i usluge Ružina ulica 147, 31000 Osijek</derivirana_varijabla>
  </DomainObject.Predmet.ProtustrankaWithAdress>
  <DomainObject.Predmet.ProtustrankaWithAdressOIB>
    <izvorni_sadrzaj>PANERA jednostavno društvo s ograničenom odgovornošću za proizvodnju, trgovinu i usluge, OIB 21952238182, Ružina ulica 147, 31000 Osijek</izvorni_sadrzaj>
    <derivirana_varijabla naziv="DomainObject.Predmet.ProtustrankaWithAdressOIB_1">PANERA jednostavno društvo s ograničenom odgovornošću za proizvodnju, trgovinu i usluge, OIB 21952238182, Ružina ulica 147, 31000 Osijek</derivirana_varijabla>
  </DomainObject.Predmet.ProtustrankaWithAdressOIB>
  <DomainObject.Predmet.ProtustrankaNazivFormated>
    <izvorni_sadrzaj>PANERA jednostavno društvo s ograničenom odgovornošću za proizvodnju, trgovinu i usluge</izvorni_sadrzaj>
    <derivirana_varijabla naziv="DomainObject.Predmet.ProtustrankaNazivFormated_1">PANERA jednostavno društvo s ograničenom odgovornošću za proizvodnju, trgovinu i usluge</derivirana_varijabla>
  </DomainObject.Predmet.ProtustrankaNazivFormated>
  <DomainObject.Predmet.ProtustrankaNazivFormatedOIB>
    <izvorni_sadrzaj>PANERA jednostavno društvo s ograničenom odgovornošću za proizvodnju, trgovinu i usluge, OIB 21952238182</izvorni_sadrzaj>
    <derivirana_varijabla naziv="DomainObject.Predmet.ProtustrankaNazivFormatedOIB_1">PANERA jednostavno društvo s ograničenom odgovornošću za proizvodnju, trgovinu i usluge, OIB 21952238182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PANERA jednostavno društvo s ograničenom odgovornošću za proizvodnju, trgovinu i usluge</item>
    </izvorni_sadrzaj>
    <derivirana_varijabla naziv="DomainObject.Predmet.ProtuStrankaListFormated_1">
      <item>PANERA jednostavno društvo s ograničenom odgovornošću za proizvodnju, trgovinu i usluge</item>
    </derivirana_varijabla>
  </DomainObject.Predmet.ProtuStrankaListFormated>
  <DomainObject.Predmet.ProtuStrankaListFormatedOIB>
    <izvorni_sadrzaj>
      <item>PANERA jednostavno društvo s ograničenom odgovornošću za proizvodnju, trgovinu i usluge, OIB 21952238182</item>
    </izvorni_sadrzaj>
    <derivirana_varijabla naziv="DomainObject.Predmet.ProtuStrankaListFormatedOIB_1">
      <item>PANERA jednostavno društvo s ograničenom odgovornošću za proizvodnju, trgovinu i usluge, OIB 21952238182</item>
    </derivirana_varijabla>
  </DomainObject.Predmet.ProtuStrankaListFormatedOIB>
  <DomainObject.Predmet.ProtuStrankaListFormatedWithAdress>
    <izvorni_sadrzaj>
      <item>PANERA jednostavno društvo s ograničenom odgovornošću za proizvodnju, trgovinu i usluge, Ružina ulica 147, 31000 Osijek</item>
    </izvorni_sadrzaj>
    <derivirana_varijabla naziv="DomainObject.Predmet.ProtuStrankaListFormatedWithAdress_1">
      <item>PANERA jednostavno društvo s ograničenom odgovornošću za proizvodnju, trgovinu i usluge, Ružina ulica 147, 31000 Osijek</item>
    </derivirana_varijabla>
  </DomainObject.Predmet.ProtuStrankaListFormatedWithAdress>
  <DomainObject.Predmet.ProtuStrankaListFormatedWithAdressOIB>
    <izvorni_sadrzaj>
      <item>PANERA jednostavno društvo s ograničenom odgovornošću za proizvodnju, trgovinu i usluge, OIB 21952238182, Ružina ulica 147, 31000 Osijek</item>
    </izvorni_sadrzaj>
    <derivirana_varijabla naziv="DomainObject.Predmet.ProtuStrankaListFormatedWithAdressOIB_1">
      <item>PANERA jednostavno društvo s ograničenom odgovornošću za proizvodnju, trgovinu i usluge, OIB 21952238182, Ružina ulica 147, 31000 Osijek</item>
    </derivirana_varijabla>
  </DomainObject.Predmet.ProtuStrankaListFormatedWithAdressOIB>
  <DomainObject.Predmet.ProtuStrankaListNazivFormated>
    <izvorni_sadrzaj>
      <item>PANERA jednostavno društvo s ograničenom odgovornošću za proizvodnju, trgovinu i usluge</item>
    </izvorni_sadrzaj>
    <derivirana_varijabla naziv="DomainObject.Predmet.ProtuStrankaListNazivFormated_1">
      <item>PANERA jednostavno društvo s ograničenom odgovornošću za proizvodnju, trgovinu i usluge</item>
    </derivirana_varijabla>
  </DomainObject.Predmet.ProtuStrankaListNazivFormated>
  <DomainObject.Predmet.ProtuStrankaListNazivFormatedOIB>
    <izvorni_sadrzaj>
      <item>PANERA jednostavno društvo s ograničenom odgovornošću za proizvodnju, trgovinu i usluge, OIB 21952238182</item>
    </izvorni_sadrzaj>
    <derivirana_varijabla naziv="DomainObject.Predmet.ProtuStrankaListNazivFormatedOIB_1">
      <item>PANERA jednostavno društvo s ograničenom odgovornošću za proizvodnju, trgovinu i usluge, OIB 21952238182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PANERA jednostavno društvo s ograničenom odgovornošću za proizvodnju, trgovinu i usluge</izvorni_sadrzaj>
    <derivirana_varijabla naziv="DomainObject.Predmet.ProtustrankaIDrugi_1">PANERA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PANERA jednostavno društvo s ograničenom odgovornošću za proizvodnju, trgovinu i usluge, OIB 21952238182, Ružina ulica 147, 31000 Osijek</izvorni_sadrzaj>
    <derivirana_varijabla naziv="DomainObject.Predmet.ProtustrankaIDrugiAdressOIB_1">PANERA jednostavno društvo s ograničenom odgovornošću za proizvodnju, trgovinu i usluge, OIB 21952238182, Ružina ulica 147,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PANERA jednostavno društvo s ograničenom odgovornošću za proizvodnju, trgovinu i usluge</item>
    </izvorni_sadrzaj>
    <derivirana_varijabla naziv="DomainObject.Predmet.SudioniciListNaziv_1">
      <item>FINA RC OSIJEK</item>
      <item>PANERA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PANERA jednostavno društvo s ograničenom odgovornošću za proizvodnju, trgovinu i usluge, OIB 21952238182, Ružina ulica 147,31000 Osijek</item>
    </izvorni_sadrzaj>
    <derivirana_varijabla naziv="DomainObject.Predmet.SudioniciListAdressOIB_1">
      <item>FINA RC OSIJEK, OIB 85821130368</item>
      <item>PANERA jednostavno društvo s ograničenom odgovornošću za proizvodnju, trgovinu i usluge, OIB 21952238182, Ružina ulica 147,31000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21952238182</item>
    </izvorni_sadrzaj>
    <derivirana_varijabla naziv="DomainObject.Predmet.SudioniciListNazivOIB_1">
      <item>, OIB 85821130368</item>
      <item>, OIB 21952238182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C3826-4BA4-40BB-B6AD-5099B745A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580</properties:Words>
  <properties:Characters>3002</properties:Characters>
  <properties:Lines>101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2017-11-22T09:17:00Z</cp:lastPrinted>
  <dcterms:modified xmlns:xsi="http://www.w3.org/2001/XMLSchema-instance" xsi:type="dcterms:W3CDTF">2017-11-22T09:18:00Z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