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a5403" w14:paraId="d5a5403" w:rsidRDefault="006D1B31" w:rsidP="005175A8" w:rsidR="005175A8">
      <w:pPr>
        <w:pStyle w:val="Zaglavlje"/>
        <w:jc w:val="right"/>
        <w15:collapsed w:val="false"/>
      </w:pPr>
      <w:bookmarkStart w:name="_GoBack" w:id="0"/>
      <w:bookmarkEnd w:id="0"/>
      <w:r>
        <w:t>Poslovni broj: 2 St-428/16-9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3900" cx="55499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4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5175A8" w:rsidP="005175A8" w:rsidR="005175A8">
      <w:pPr>
        <w:widowControl w:val="false"/>
        <w:spacing w:lineRule="auto" w:line="240"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5175A8" w:rsidP="005175A8" w:rsidR="005175A8">
      <w:pPr>
        <w:widowControl w:val="false"/>
        <w:spacing w:lineRule="auto" w:line="240"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pStyle w:val="Zaglavlje"/>
        <w:jc w:val="center"/>
      </w:pPr>
      <w:r>
        <w:t>R E P U B L I K A    H R V A T S K A</w:t>
      </w:r>
    </w:p>
    <w:p w:rsidRDefault="005175A8" w:rsidP="005175A8" w:rsidR="005175A8">
      <w:pPr>
        <w:pStyle w:val="Zaglavlje"/>
        <w:jc w:val="center"/>
      </w:pPr>
    </w:p>
    <w:p w:rsidRDefault="005175A8" w:rsidP="005175A8" w:rsidR="005175A8">
      <w:pPr>
        <w:pStyle w:val="Zaglavlje"/>
        <w:jc w:val="center"/>
      </w:pPr>
      <w:r>
        <w:t>R J E Š E N J E</w:t>
      </w:r>
    </w:p>
    <w:p w:rsidRDefault="005175A8" w:rsidP="005175A8" w:rsidR="005175A8">
      <w:pPr>
        <w:pStyle w:val="Zaglavlje"/>
        <w:jc w:val="right"/>
      </w:pPr>
    </w:p>
    <w:p w:rsidRDefault="005175A8" w:rsidP="005175A8" w:rsidR="005175A8">
      <w:pPr>
        <w:spacing w:lineRule="auto" w:line="240" w:after="0"/>
        <w:jc w:val="both"/>
      </w:pPr>
      <w:r>
        <w:tab/>
        <w:t xml:space="preserve">Trgovački sud u Varaždinu po sucu toga suda Meliti </w:t>
      </w:r>
      <w:proofErr w:type="spellStart"/>
      <w:r>
        <w:t>Poljanec</w:t>
      </w:r>
      <w:proofErr w:type="spellEnd"/>
      <w:r>
        <w:t xml:space="preserve"> Bubaš, kao stečajnoj sutkinji, u stečajnom predmetu, povodom prijedloga predlagatelja Financijske agencije Regionalni centar Zagreb, Podružnica Varaždin, Augusta Cesarca 2, Varaždin,  za otvaranje stečajnog postupka nad dužnikom</w:t>
      </w:r>
      <w:r w:rsidR="00A14CB4">
        <w:t xml:space="preserve"> </w:t>
      </w:r>
      <w:r w:rsidR="006D1B31">
        <w:t xml:space="preserve">VIG d.o.o. u likvidaciji, </w:t>
      </w:r>
      <w:proofErr w:type="spellStart"/>
      <w:r w:rsidR="006D1B31">
        <w:t>Pavleka</w:t>
      </w:r>
      <w:proofErr w:type="spellEnd"/>
      <w:r w:rsidR="006D1B31">
        <w:t xml:space="preserve"> </w:t>
      </w:r>
      <w:proofErr w:type="spellStart"/>
      <w:r w:rsidR="006D1B31">
        <w:t>Miškine</w:t>
      </w:r>
      <w:proofErr w:type="spellEnd"/>
      <w:r w:rsidR="006D1B31">
        <w:t xml:space="preserve"> 72, </w:t>
      </w:r>
      <w:proofErr w:type="spellStart"/>
      <w:r w:rsidR="006D1B31">
        <w:t>Strahoninec</w:t>
      </w:r>
      <w:proofErr w:type="spellEnd"/>
      <w:r w:rsidR="00E4052F">
        <w:t xml:space="preserve">, </w:t>
      </w:r>
      <w:r w:rsidR="006D1B31">
        <w:t>OIB: 03622911587 dana 30</w:t>
      </w:r>
      <w:r w:rsidR="008C2415">
        <w:t xml:space="preserve">. </w:t>
      </w:r>
      <w:r w:rsidR="006D1B31">
        <w:t>siječnja 2017</w:t>
      </w:r>
      <w:r>
        <w:t>. godine</w:t>
      </w:r>
    </w:p>
    <w:p w:rsidRDefault="005175A8" w:rsidP="005175A8" w:rsidR="005175A8">
      <w:pPr>
        <w:spacing w:lineRule="auto" w:line="240" w:after="0"/>
      </w:pPr>
    </w:p>
    <w:p w:rsidRDefault="005175A8" w:rsidP="005175A8" w:rsidR="005175A8">
      <w:pPr>
        <w:spacing w:lineRule="auto" w:line="240" w:after="0"/>
        <w:jc w:val="center"/>
      </w:pPr>
      <w:r>
        <w:t>r i j e š i o  j 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ab/>
        <w:t xml:space="preserve">Ročište radi očitovanja o prijedlogu za otvaranje stečajnog postupka i davanja obavijesti iz čl. 117. Stečajnog zakona ("Narodne novine" 71/15 dalje SZ) i radi utvrđivanja uvjeta za otvaranje stečajnog postupka nad dužnikom zakazuje se za </w:t>
      </w:r>
    </w:p>
    <w:p w:rsidRDefault="005175A8" w:rsidP="005175A8" w:rsidR="005175A8">
      <w:pPr>
        <w:spacing w:lineRule="auto" w:line="240" w:after="0"/>
        <w:jc w:val="both"/>
        <w:rPr>
          <w:color w:val="FF0000"/>
        </w:rPr>
      </w:pPr>
    </w:p>
    <w:p w:rsidRDefault="006D1B31" w:rsidP="005175A8" w:rsidR="005175A8">
      <w:pPr>
        <w:spacing w:lineRule="auto" w:line="240" w:after="0"/>
        <w:jc w:val="center"/>
        <w:rPr>
          <w:b/>
          <w:u w:val="single"/>
        </w:rPr>
      </w:pPr>
      <w:r>
        <w:rPr>
          <w:b/>
          <w:u w:val="single"/>
        </w:rPr>
        <w:t>4. travnja</w:t>
      </w:r>
      <w:r w:rsidR="00E4052F">
        <w:rPr>
          <w:b/>
          <w:u w:val="single"/>
        </w:rPr>
        <w:t xml:space="preserve"> 2017</w:t>
      </w:r>
      <w:r w:rsidR="00A14CB4">
        <w:rPr>
          <w:b/>
          <w:u w:val="single"/>
        </w:rPr>
        <w:t xml:space="preserve">. u </w:t>
      </w:r>
      <w:r>
        <w:rPr>
          <w:b/>
          <w:u w:val="single"/>
        </w:rPr>
        <w:t>8,5</w:t>
      </w:r>
      <w:r w:rsidR="005175A8">
        <w:rPr>
          <w:b/>
          <w:u w:val="single"/>
        </w:rPr>
        <w:t>0 sati</w:t>
      </w:r>
    </w:p>
    <w:p w:rsidRDefault="005175A8" w:rsidP="005175A8" w:rsidR="005175A8">
      <w:pPr>
        <w:spacing w:lineRule="auto" w:line="240" w:after="0"/>
        <w:jc w:val="center"/>
        <w:rPr>
          <w:b/>
          <w:color w:themeColor="text1" w:val="000000"/>
          <w:u w:val="single"/>
        </w:rPr>
      </w:pPr>
    </w:p>
    <w:p w:rsidRDefault="005175A8" w:rsidP="005175A8" w:rsidR="005175A8">
      <w:pPr>
        <w:spacing w:lineRule="auto" w:line="240" w:after="0"/>
        <w:jc w:val="center"/>
        <w:rPr>
          <w:b/>
          <w:color w:val="FF0000"/>
          <w:u w:val="single"/>
        </w:rPr>
      </w:pPr>
    </w:p>
    <w:p w:rsidRDefault="005175A8" w:rsidP="005175A8" w:rsidR="005175A8">
      <w:pPr>
        <w:spacing w:lineRule="auto" w:line="240" w:after="0"/>
        <w:jc w:val="both"/>
      </w:pPr>
      <w:r>
        <w:t>kod Trgovačkog suda u Varaždi</w:t>
      </w:r>
      <w:r w:rsidR="006D1B31">
        <w:t>nu, Braće Radić 2, soba broj 223</w:t>
      </w:r>
      <w:r>
        <w:t>/II kat, a na koje se</w:t>
      </w:r>
      <w:r w:rsidR="008C2415">
        <w:t xml:space="preserve"> objavom ovog rješenja na e-oglasnoj ploči suda poziva Financijska agencija, Regionalni centar Zagreb, Podružnica Varaždin, Augusta Cesarca 2.</w:t>
      </w:r>
    </w:p>
    <w:p w:rsidRDefault="005175A8" w:rsidP="005175A8" w:rsidR="005175A8">
      <w:pPr>
        <w:spacing w:lineRule="auto" w:line="240" w:after="0"/>
        <w:jc w:val="both"/>
      </w:pPr>
    </w:p>
    <w:p w:rsidRDefault="006D1B31" w:rsidP="005175A8" w:rsidR="005175A8">
      <w:pPr>
        <w:spacing w:lineRule="auto" w:line="240" w:after="0"/>
        <w:jc w:val="center"/>
      </w:pPr>
      <w:r>
        <w:t>U Varaždinu, 30. siječnja 2017</w:t>
      </w:r>
      <w:r w:rsidR="005175A8">
        <w:t>. godine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AE6479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SUTKINJA</w:t>
      </w:r>
    </w:p>
    <w:p w:rsidRDefault="0031491F" w:rsidP="005175A8" w:rsidR="0031491F">
      <w:pPr>
        <w:spacing w:lineRule="auto" w:line="240" w:after="0"/>
        <w:jc w:val="both"/>
      </w:pPr>
    </w:p>
    <w:p w:rsidRDefault="005175A8" w:rsidP="0031491F" w:rsidR="005A5E36">
      <w:pPr>
        <w:spacing w:lineRule="auto" w:line="240"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E6479">
        <w:tab/>
      </w:r>
      <w:r w:rsidR="00AE6479">
        <w:tab/>
        <w:t xml:space="preserve">   Melita </w:t>
      </w:r>
      <w:proofErr w:type="spellStart"/>
      <w:r w:rsidR="00AE6479">
        <w:t>Poljanec</w:t>
      </w:r>
      <w:proofErr w:type="spellEnd"/>
      <w:r w:rsidR="00AE6479">
        <w:t xml:space="preserve"> Bubaš</w:t>
      </w:r>
      <w:r w:rsidR="0031491F">
        <w:t>,v.r.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both"/>
      </w:pPr>
      <w:r>
        <w:t>UPUTA O PRAVNOM LIJEKU :</w:t>
      </w:r>
    </w:p>
    <w:p w:rsidRDefault="005175A8" w:rsidP="005175A8" w:rsidR="005175A8">
      <w:pPr>
        <w:spacing w:lineRule="auto" w:line="240" w:after="0"/>
        <w:jc w:val="both"/>
      </w:pPr>
      <w:r>
        <w:t>Protiv ovoga rješenja posebna žalba nije dopuštena (čl. 115. st. 1. SZ-a).</w:t>
      </w:r>
    </w:p>
    <w:p w:rsidRDefault="0031491F" w:rsidP="005175A8" w:rsidR="0031491F">
      <w:pPr>
        <w:spacing w:lineRule="auto" w:line="240" w:after="0"/>
        <w:jc w:val="both"/>
      </w:pPr>
    </w:p>
    <w:p w:rsidRDefault="0031491F" w:rsidP="005175A8" w:rsidR="0031491F">
      <w:pPr>
        <w:spacing w:lineRule="auto" w:line="240" w:after="0"/>
        <w:jc w:val="both"/>
      </w:pPr>
      <w:r>
        <w:t>D N A:</w:t>
      </w:r>
    </w:p>
    <w:p w:rsidRDefault="0031491F" w:rsidP="0031491F" w:rsidR="0031491F">
      <w:pPr>
        <w:pStyle w:val="Odlomakpopisa"/>
        <w:numPr>
          <w:ilvl w:val="0"/>
          <w:numId w:val="2"/>
        </w:numPr>
        <w:spacing w:after="0"/>
      </w:pPr>
      <w:r>
        <w:t>Predlagatelj – putem e-Oglasne ploče</w:t>
      </w:r>
    </w:p>
    <w:p w:rsidRDefault="005175A8" w:rsidP="005175A8" w:rsidR="005175A8">
      <w:pPr>
        <w:spacing w:lineRule="auto" w:line="240" w:after="0"/>
        <w:jc w:val="both"/>
      </w:pPr>
    </w:p>
    <w:p w:rsidRDefault="005175A8" w:rsidP="005175A8" w:rsidR="005175A8">
      <w:pPr>
        <w:spacing w:lineRule="auto" w:line="240" w:after="0"/>
        <w:jc w:val="center"/>
      </w:pPr>
    </w:p>
    <w:p w:rsidRDefault="00066EE5" w:rsidR="00066EE5"/>
    <w:sectPr w:rsidSect="007B484E" w:rsidR="00066EE5">
      <w:pgSz w:code="9" w:h="16839" w:w="11907"/>
      <w:pgMar w:gutter="0" w:footer="1134" w:header="1134" w:left="1418" w:bottom="1560" w:right="1418" w:top="1418"/>
      <w:paperSrc w:other="15" w:first="15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C25B2C"/>
    <w:multiLevelType w:val="hybridMultilevel"/>
    <w:tmpl w:val="83B65C88"/>
    <w:lvl w:tplc="AEAC8422" w:ilvl="0">
      <w:start w:val="10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2F57568"/>
    <w:multiLevelType w:val="hybridMultilevel"/>
    <w:tmpl w:val="7910CC02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5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75A8"/>
    <w:rsid w:val="000630DE"/>
    <w:rsid w:val="00066EE5"/>
    <w:rsid w:val="000C4EF3"/>
    <w:rsid w:val="0031491F"/>
    <w:rsid w:val="0044425D"/>
    <w:rsid w:val="005175A8"/>
    <w:rsid w:val="005A5E36"/>
    <w:rsid w:val="006D1B31"/>
    <w:rsid w:val="007B43B1"/>
    <w:rsid w:val="007B484E"/>
    <w:rsid w:val="008C2415"/>
    <w:rsid w:val="009E5958"/>
    <w:rsid w:val="00A14CB4"/>
    <w:rsid w:val="00AE6479"/>
    <w:rsid w:val="00C219C6"/>
    <w:rsid w:val="00E4052F"/>
    <w:rsid w:val="00EC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175A8"/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5175A8"/>
    <w:rPr>
      <w:rFonts w:cs="Times New Roman" w:hAnsi="Times New Roman" w:ascii="Times New Roman"/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cs="Times New Roman" w:eastAsia="Times New Roman" w:hAnsi="Times New Roman" w:asci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lineRule="auto" w:line="240" w:after="240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7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77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77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77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77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175A8"/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5175A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5175A8"/>
    <w:rPr>
      <w:rFonts w:ascii="Times New Roman" w:cs="Times New Roman" w:hAnsi="Times New Roman"/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5175A8"/>
    <w:rPr>
      <w:rFonts w:ascii="Times New Roman" w:cs="Times New Roman" w:eastAsia="Times New Roman" w:hAnsi="Times New Roman"/>
      <w:lang w:eastAsia="hr-HR"/>
    </w:rPr>
  </w:style>
  <w:style w:styleId="Odlomakpopisa" w:type="paragraph">
    <w:name w:val="List Paragraph"/>
    <w:basedOn w:val="Normal"/>
    <w:next w:val="Normal"/>
    <w:link w:val="OdlomakpopisaChar"/>
    <w:uiPriority w:val="34"/>
    <w:qFormat/>
    <w:rsid w:val="005175A8"/>
    <w:pPr>
      <w:tabs>
        <w:tab w:pos="851" w:val="left"/>
      </w:tabs>
      <w:spacing w:after="240" w:line="240" w:lineRule="auto"/>
      <w:ind w:firstLine="567"/>
      <w:jc w:val="both"/>
    </w:pPr>
    <w:rPr>
      <w:rFonts w:eastAsia="Times New Roman"/>
      <w:sz w:val="22"/>
      <w:szCs w:val="22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175A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75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C77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77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77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77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77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38219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gi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428</izvorni_sadrzaj>
    <derivirana_varijabla naziv="DomainObject.Predmet.Broj_1">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St-428/2016</izvorni_sadrzaj>
    <derivirana_varijabla naziv="DomainObject.Predmet.OznakaBroj_1">St-428/2016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VIG društvo s ograničenom odgovornošću za građevinarske i ostale usluge "u likvidaciji"</izvorni_sadrzaj>
    <derivirana_varijabla naziv="DomainObject.Predmet.ProtustrankaFormated_1">  VIG društvo s ograničenom odgovornošću za građevinarske i ostale usluge "u likvidaciji"</derivirana_varijabla>
  </DomainObject.Predmet.ProtustrankaFormated>
  <DomainObject.Predmet.ProtustrankaFormatedOIB>
    <izvorni_sadrzaj>  VIG društvo s ograničenom odgovornošću za građevinarske i ostale usluge "u likvidaciji", OIB 03622911587</izvorni_sadrzaj>
    <derivirana_varijabla naziv="DomainObject.Predmet.ProtustrankaFormatedOIB_1">  VIG društvo s ograničenom odgovornošću za građevinarske i ostale usluge "u likvidaciji", OIB 03622911587</derivirana_varijabla>
  </DomainObject.Predmet.ProtustrankaFormatedOIB>
  <DomainObject.Predmet.ProtustrankaFormatedWithAdress>
    <izvorni_sadrzaj> VIG društvo s ograničenom odgovornošću za građevinarske i ostale usluge "u likvidaciji", Pavleka Miškine 72, 40000 Strahoninec</izvorni_sadrzaj>
    <derivirana_varijabla naziv="DomainObject.Predmet.ProtustrankaFormatedWithAdress_1"> VIG društvo s ograničenom odgovornošću za građevinarske i ostale usluge "u likvidaciji", Pavleka Miškine 72, 40000 Strahoninec</derivirana_varijabla>
  </DomainObject.Predmet.ProtustrankaFormatedWithAdress>
  <DomainObject.Predmet.ProtustrankaFormatedWithAdressOIB>
    <izvorni_sadrzaj> VIG društvo s ograničenom odgovornošću za građevinarske i ostale usluge "u likvidaciji", OIB 03622911587, Pavleka Miškine 72, 40000 Strahoninec</izvorni_sadrzaj>
    <derivirana_varijabla naziv="DomainObject.Predmet.ProtustrankaFormatedWithAdressOIB_1"> VIG društvo s ograničenom odgovornošću za građevinarske i ostale usluge "u likvidaciji", OIB 03622911587, Pavleka Miškine 72, 40000 Strahoninec</derivirana_varijabla>
  </DomainObject.Predmet.ProtustrankaFormatedWithAdressOIB>
  <DomainObject.Predmet.ProtustrankaWithAdress>
    <izvorni_sadrzaj>VIG društvo s ograničenom odgovornošću za građevinarske i ostale usluge "u likvidaciji" Pavleka Miškine 72, 40000 Strahoninec</izvorni_sadrzaj>
    <derivirana_varijabla naziv="DomainObject.Predmet.ProtustrankaWithAdress_1">VIG društvo s ograničenom odgovornošću za građevinarske i ostale usluge "u likvidaciji" Pavleka Miškine 72, 40000 Strahoninec</derivirana_varijabla>
  </DomainObject.Predmet.ProtustrankaWithAdress>
  <DomainObject.Predmet.ProtustrankaWithAdressOIB>
    <izvorni_sadrzaj>VIG društvo s ograničenom odgovornošću za građevinarske i ostale usluge "u likvidaciji", OIB 03622911587, Pavleka Miškine 72, 40000 Strahoninec</izvorni_sadrzaj>
    <derivirana_varijabla naziv="DomainObject.Predmet.ProtustrankaWithAdressOIB_1">VIG društvo s ograničenom odgovornošću za građevinarske i ostale usluge "u likvidaciji", OIB 03622911587, Pavleka Miškine 72, 40000 Strahoninec</derivirana_varijabla>
  </DomainObject.Predmet.ProtustrankaWithAdressOIB>
  <DomainObject.Predmet.ProtustrankaNazivFormated>
    <izvorni_sadrzaj>VIG društvo s ograničenom odgovornošću za građevinarske i ostale usluge "u likvidaciji"</izvorni_sadrzaj>
    <derivirana_varijabla naziv="DomainObject.Predmet.ProtustrankaNazivFormated_1">VIG društvo s ograničenom odgovornošću za građevinarske i ostale usluge "u likvidaciji"</derivirana_varijabla>
  </DomainObject.Predmet.ProtustrankaNazivFormated>
  <DomainObject.Predmet.ProtustrankaNazivFormatedOIB>
    <izvorni_sadrzaj>VIG društvo s ograničenom odgovornošću za građevinarske i ostale usluge "u likvidaciji", OIB 03622911587</izvorni_sadrzaj>
    <derivirana_varijabla naziv="DomainObject.Predmet.ProtustrankaNazivFormatedOIB_1">VIG društvo s ograničenom odgovornošću za građevinarske i ostale usluge "u likvidaciji", OIB 03622911587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VIG društvo s ograničenom odgovornošću za građevinarske i ostale usluge "u likvidaciji"</item>
    </izvorni_sadrzaj>
    <derivirana_varijabla naziv="DomainObject.Predmet.ProtuStrankaListFormated_1">
      <item>VIG društvo s ograničenom odgovornošću za građevinarske i ostale usluge "u likvidaciji"</item>
    </derivirana_varijabla>
  </DomainObject.Predmet.ProtuStrankaListFormated>
  <DomainObject.Predmet.ProtuStrankaListFormatedOIB>
    <izvorni_sadrzaj>
      <item>VIG društvo s ograničenom odgovornošću za građevinarske i ostale usluge "u likvidaciji", OIB 03622911587</item>
    </izvorni_sadrzaj>
    <derivirana_varijabla naziv="DomainObject.Predmet.ProtuStrankaListFormatedOIB_1">
      <item>VIG društvo s ograničenom odgovornošću za građevinarske i ostale usluge "u likvidaciji", OIB 03622911587</item>
    </derivirana_varijabla>
  </DomainObject.Predmet.ProtuStrankaListFormatedOIB>
  <DomainObject.Predmet.ProtuStrankaListFormatedWithAdress>
    <izvorni_sadrzaj>
      <item>VIG društvo s ograničenom odgovornošću za građevinarske i ostale usluge "u likvidaciji", Pavleka Miškine 72, 40000 Strahoninec</item>
    </izvorni_sadrzaj>
    <derivirana_varijabla naziv="DomainObject.Predmet.ProtuStrankaListFormatedWithAdress_1">
      <item>VIG društvo s ograničenom odgovornošću za građevinarske i ostale usluge "u likvidaciji", Pavleka Miškine 72, 40000 Strahoninec</item>
    </derivirana_varijabla>
  </DomainObject.Predmet.ProtuStrankaListFormatedWithAdress>
  <DomainObject.Predmet.ProtuStrankaListFormatedWithAdressOIB>
    <izvorni_sadrzaj>
      <item>VIG društvo s ograničenom odgovornošću za građevinarske i ostale usluge "u likvidaciji", OIB 03622911587, Pavleka Miškine 72, 40000 Strahoninec</item>
    </izvorni_sadrzaj>
    <derivirana_varijabla naziv="DomainObject.Predmet.ProtuStrankaListFormatedWithAdressOIB_1">
      <item>VIG društvo s ograničenom odgovornošću za građevinarske i ostale usluge "u likvidaciji", OIB 03622911587, Pavleka Miškine 72, 40000 Strahoninec</item>
    </derivirana_varijabla>
  </DomainObject.Predmet.ProtuStrankaListFormatedWithAdressOIB>
  <DomainObject.Predmet.ProtuStrankaListNazivFormated>
    <izvorni_sadrzaj>
      <item>VIG društvo s ograničenom odgovornošću za građevinarske i ostale usluge "u likvidaciji"</item>
    </izvorni_sadrzaj>
    <derivirana_varijabla naziv="DomainObject.Predmet.ProtuStrankaListNazivFormated_1">
      <item>VIG društvo s ograničenom odgovornošću za građevinarske i ostale usluge "u likvidaciji"</item>
    </derivirana_varijabla>
  </DomainObject.Predmet.ProtuStrankaListNazivFormated>
  <DomainObject.Predmet.ProtuStrankaListNazivFormatedOIB>
    <izvorni_sadrzaj>
      <item>VIG društvo s ograničenom odgovornošću za građevinarske i ostale usluge "u likvidaciji", OIB 03622911587</item>
    </izvorni_sadrzaj>
    <derivirana_varijabla naziv="DomainObject.Predmet.ProtuStrankaListNazivFormatedOIB_1">
      <item>VIG društvo s ograničenom odgovornošću za građevinarske i ostale usluge "u likvidaciji", OIB 03622911587</item>
    </derivirana_varijabla>
  </DomainObject.Predmet.ProtuStrankaListNazivFormatedOIB>
  <DomainObject.Predmet.OstaliListFormated>
    <izvorni_sadrzaj>
      <item>Županijsko državno odvjetništvo u Varaždinu</item>
      <item>Vladimir Šteinglin</item>
    </izvorni_sadrzaj>
    <derivirana_varijabla naziv="DomainObject.Predmet.OstaliListFormated_1">
      <item>Županijsko državno odvjetništvo u Varaždinu</item>
      <item>Vladimir Šteinglin</item>
    </derivirana_varijabla>
  </DomainObject.Predmet.OstaliListFormated>
  <DomainObject.Predmet.OstaliListFormatedOIB>
    <izvorni_sadrzaj>
      <item>Županijsko državno odvjetništvo u Varaždinu</item>
      <item>Vladimir Šteinglin, OIB 76660692756</item>
    </izvorni_sadrzaj>
    <derivirana_varijabla naziv="DomainObject.Predmet.OstaliListFormatedOIB_1">
      <item>Županijsko državno odvjetništvo u Varaždinu</item>
      <item>Vladimir Šteinglin, OIB 76660692756</item>
    </derivirana_varijabla>
  </DomainObject.Predmet.OstaliListFormatedOIB>
  <DomainObject.Predmet.OstaliListFormatedWithAdress>
    <izvorni_sadrzaj>
      <item>Županijsko državno odvjetništvo u Varaždinu</item>
      <item>Vladimir Šteinglin, Pavleka Miškine 72, 40000 Strahoninec</item>
    </izvorni_sadrzaj>
    <derivirana_varijabla naziv="DomainObject.Predmet.OstaliListFormatedWithAdress_1">
      <item>Županijsko državno odvjetništvo u Varaždinu</item>
      <item>Vladimir Šteinglin, Pavleka Miškine 72, 40000 Strahoninec</item>
    </derivirana_varijabla>
  </DomainObject.Predmet.OstaliListFormatedWithAdress>
  <DomainObject.Predmet.OstaliListFormatedWithAdressOIB>
    <izvorni_sadrzaj>
      <item>Županijsko državno odvjetništvo u Varaždinu</item>
      <item>Vladimir Šteinglin, OIB 76660692756, Pavleka Miškine 72, 40000 Strahoninec</item>
    </izvorni_sadrzaj>
    <derivirana_varijabla naziv="DomainObject.Predmet.OstaliListFormatedWithAdressOIB_1">
      <item>Županijsko državno odvjetništvo u Varaždinu</item>
      <item>Vladimir Šteinglin, OIB 76660692756, Pavleka Miškine 72, 40000 Strahoninec</item>
    </derivirana_varijabla>
  </DomainObject.Predmet.OstaliListFormatedWithAdressOIB>
  <DomainObject.Predmet.OstaliListNazivFormated>
    <izvorni_sadrzaj>
      <item>Županijsko državno odvjetništvo u Varaždinu</item>
      <item>Vladimir Šteinglin</item>
    </izvorni_sadrzaj>
    <derivirana_varijabla naziv="DomainObject.Predmet.OstaliListNazivFormated_1">
      <item>Županijsko državno odvjetništvo u Varaždinu</item>
      <item>Vladimir Šteinglin</item>
    </derivirana_varijabla>
  </DomainObject.Predmet.OstaliListNazivFormated>
  <DomainObject.Predmet.OstaliListNazivFormatedOIB>
    <izvorni_sadrzaj>
      <item>Županijsko državno odvjetništvo u Varaždinu</item>
      <item>Vladimir Šteinglin, OIB 76660692756</item>
    </izvorni_sadrzaj>
    <derivirana_varijabla naziv="DomainObject.Predmet.OstaliListNazivFormatedOIB_1">
      <item>Županijsko državno odvjetništvo u Varaždinu</item>
      <item>Vladimir Šteinglin, OIB 76660692756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VIG društvo s ograničenom odgovornošću za građevinarske i ostale usluge "u likvidaciji"</izvorni_sadrzaj>
    <derivirana_varijabla naziv="DomainObject.Predmet.ProtustrankaIDrugi_1">VIG društvo s ograničenom odgovornošću za građevinarske i ostale usluge "u likvidaciji"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VIG društvo s ograničenom odgovornošću za građevinarske i ostale usluge "u likvidaciji", OIB 03622911587, Pavleka Miškine 72, 40000 Strahoninec</izvorni_sadrzaj>
    <derivirana_varijabla naziv="DomainObject.Predmet.ProtustrankaIDrugiAdressOIB_1">VIG društvo s ograničenom odgovornošću za građevinarske i ostale usluge "u likvidaciji", OIB 03622911587, Pavleka Miškine 72, 40000 Strahoninec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 društvo s ograničenom odgovornošću za građevinarske i ostale usluge "u likvidaciji"</item>
      <item>Financijska agencija, Regionalni centar Zagreb, Podružnica Varaždin</item>
      <item>Županijsko državno odvjetništvo u Varaždinu</item>
      <item>Vladimir Šteinglin</item>
    </izvorni_sadrzaj>
    <derivirana_varijabla naziv="DomainObject.Predmet.SudioniciListNaziv_1">
      <item>VIG društvo s ograničenom odgovornošću za građevinarske i ostale usluge "u likvidaciji"</item>
      <item>Financijska agencija, Regionalni centar Zagreb, Podružnica Varaždin</item>
      <item>Županijsko državno odvjetništvo u Varaždinu</item>
      <item>Vladimir Šteinglin</item>
    </derivirana_varijabla>
  </DomainObject.Predmet.SudioniciListNaziv>
  <DomainObject.Predmet.SudioniciListAdressOIB>
    <izvorni_sadrzaj>
      <item>VIG društvo s ograničenom odgovornošću za građevinarske i ostale usluge "u likvidaciji", OIB 03622911587, Pavleka Miškine 72,40000 Strahoninec</item>
      <item>Financijska agencija, Regionalni centar Zagreb, Podružnica Varaždin, OIB 85821130368, A. Cesarca 2,42000 Varaždin</item>
      <item>Županijsko državno odvjetništvo u Varaždinu</item>
      <item>Vladimir Šteinglin, OIB 76660692756, Pavleka Miškine 72,40000 Strahoninec</item>
    </izvorni_sadrzaj>
    <derivirana_varijabla naziv="DomainObject.Predmet.SudioniciListAdressOIB_1">
      <item>VIG društvo s ograničenom odgovornošću za građevinarske i ostale usluge "u likvidaciji", OIB 03622911587, Pavleka Miškine 72,40000 Strahoninec</item>
      <item>Financijska agencija, Regionalni centar Zagreb, Podružnica Varaždin, OIB 85821130368, A. Cesarca 2,42000 Varaždin</item>
      <item>Županijsko državno odvjetništvo u Varaždinu</item>
      <item>Vladimir Šteinglin, OIB 76660692756, Pavleka Miškine 72,40000 Strahoninec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03622911587</item>
      <item>, OIB 85821130368</item>
      <item>, OIB null</item>
      <item>, OIB 76660692756</item>
    </izvorni_sadrzaj>
    <derivirana_varijabla naziv="DomainObject.Predmet.SudioniciListNazivOIB_1">
      <item>, OIB 03622911587</item>
      <item>, OIB 85821130368</item>
      <item>, OIB null</item>
      <item>, OIB 76660692756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209</properties:Words>
  <properties:Characters>1053</properties:Characters>
  <properties:Lines>46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2017-01-30T13:49:00Z</dcterms:created>
  <dc:creator>Katarina Breški</dc:creator>
  <cp:lastModifiedBy>Katarina Breški</cp:lastModifiedBy>
  <cp:lastPrinted>2016-11-28T12:22:00Z</cp:lastPrinted>
  <dcterms:modified xmlns:xsi="http://www.w3.org/2001/XMLSchema-instance" xsi:type="dcterms:W3CDTF">2017-01-30T13:53:00Z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