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c998" w14:paraId="527c998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proofErr w:type="spellStart"/>
      <w:r w:rsidR="00312A7A">
        <w:rPr>
          <w:rFonts w:hAnsi="Times New Roman" w:ascii="Times New Roman"/>
        </w:rPr>
        <w:t>ORTOMED</w:t>
      </w:r>
      <w:proofErr w:type="spellEnd"/>
      <w:r w:rsidR="00312A7A">
        <w:rPr>
          <w:rFonts w:hAnsi="Times New Roman" w:ascii="Times New Roman"/>
        </w:rPr>
        <w:t xml:space="preserve"> d.o.o. za proizvodnju i trgovinu – u stečaju, Zagreb, Zelinska 7, </w:t>
      </w:r>
      <w:proofErr w:type="spellStart"/>
      <w:r w:rsidR="00312A7A">
        <w:rPr>
          <w:rFonts w:hAnsi="Times New Roman" w:ascii="Times New Roman"/>
        </w:rPr>
        <w:t>OIB</w:t>
      </w:r>
      <w:proofErr w:type="spellEnd"/>
      <w:r w:rsidR="00312A7A">
        <w:rPr>
          <w:rFonts w:hAnsi="Times New Roman" w:ascii="Times New Roman"/>
        </w:rPr>
        <w:t xml:space="preserve">: </w:t>
      </w:r>
      <w:proofErr w:type="spellStart"/>
      <w:r w:rsidR="00312A7A">
        <w:rPr>
          <w:rFonts w:hAnsi="Times New Roman" w:ascii="Times New Roman"/>
        </w:rPr>
        <w:t>37949434893</w:t>
      </w:r>
      <w:proofErr w:type="spellEnd"/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</w:t>
      </w:r>
      <w:r w:rsidR="00041C34" w:rsidRPr="004E0744">
        <w:rPr>
          <w:rFonts w:cs="Times New Roman" w:hAnsi="Times New Roman" w:ascii="Times New Roman"/>
        </w:rPr>
        <w:t>dana</w:t>
      </w:r>
      <w:r w:rsidR="00C96CCC" w:rsidRPr="004E0744">
        <w:rPr>
          <w:rFonts w:cs="Times New Roman" w:hAnsi="Times New Roman" w:ascii="Times New Roman"/>
        </w:rPr>
        <w:t xml:space="preserve"> </w:t>
      </w:r>
      <w:proofErr w:type="spellStart"/>
      <w:r w:rsidR="004E0744" w:rsidRPr="004E0744">
        <w:rPr>
          <w:rFonts w:cs="Times New Roman" w:hAnsi="Times New Roman" w:ascii="Times New Roman"/>
        </w:rPr>
        <w:t>21</w:t>
      </w:r>
      <w:proofErr w:type="spellEnd"/>
      <w:r w:rsidR="008A118D" w:rsidRPr="004E0744">
        <w:rPr>
          <w:rFonts w:cs="Times New Roman" w:hAnsi="Times New Roman" w:ascii="Times New Roman"/>
        </w:rPr>
        <w:t xml:space="preserve">. </w:t>
      </w:r>
      <w:r w:rsidR="00EE24D3" w:rsidRPr="004E0744">
        <w:rPr>
          <w:rFonts w:cs="Times New Roman" w:hAnsi="Times New Roman" w:ascii="Times New Roman"/>
        </w:rPr>
        <w:t>rujna</w:t>
      </w:r>
      <w:r w:rsidR="001153E2" w:rsidRPr="004E0744">
        <w:rPr>
          <w:rFonts w:cs="Times New Roman" w:hAnsi="Times New Roman" w:ascii="Times New Roman"/>
        </w:rPr>
        <w:t xml:space="preserve"> </w:t>
      </w:r>
      <w:proofErr w:type="spellStart"/>
      <w:r w:rsidR="001153E2" w:rsidRPr="004E0744">
        <w:rPr>
          <w:rFonts w:cs="Times New Roman" w:hAnsi="Times New Roman" w:ascii="Times New Roman"/>
        </w:rPr>
        <w:t>2017</w:t>
      </w:r>
      <w:proofErr w:type="spellEnd"/>
      <w:r w:rsidRPr="004E0744">
        <w:rPr>
          <w:rFonts w:cs="Times New Roman" w:hAnsi="Times New Roman" w:ascii="Times New Roman"/>
        </w:rPr>
        <w:t>.</w:t>
      </w:r>
      <w:r w:rsidR="0060276C" w:rsidRPr="004E0744">
        <w:rPr>
          <w:rFonts w:cs="Times New Roman" w:hAnsi="Times New Roman" w:ascii="Times New Roman"/>
        </w:rPr>
        <w:t xml:space="preserve"> godine</w:t>
      </w:r>
      <w:r w:rsidRPr="004E0744">
        <w:rPr>
          <w:rFonts w:cs="Times New Roman" w:hAnsi="Times New Roman" w:ascii="Times New Roman"/>
        </w:rPr>
        <w:t xml:space="preserve"> 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8308DD" w:rsidR="008308DD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 xml:space="preserve">U </w:t>
      </w:r>
      <w:r w:rsidR="001153E2" w:rsidRPr="008308DD">
        <w:rPr>
          <w:rFonts w:cs="Times New Roman" w:hAnsi="Times New Roman" w:ascii="Times New Roman"/>
        </w:rPr>
        <w:t>stečajnom postupku</w:t>
      </w:r>
      <w:r w:rsidR="003339A4" w:rsidRPr="008308DD">
        <w:rPr>
          <w:rFonts w:cs="Times New Roman" w:hAnsi="Times New Roman" w:ascii="Times New Roman"/>
        </w:rPr>
        <w:t xml:space="preserve"> nad stečajnim dužnikom </w:t>
      </w:r>
      <w:proofErr w:type="spellStart"/>
      <w:r w:rsidR="00312A7A">
        <w:rPr>
          <w:rFonts w:hAnsi="Times New Roman" w:ascii="Times New Roman"/>
        </w:rPr>
        <w:t>ORTOMED</w:t>
      </w:r>
      <w:proofErr w:type="spellEnd"/>
      <w:r w:rsidR="00312A7A">
        <w:rPr>
          <w:rFonts w:hAnsi="Times New Roman" w:ascii="Times New Roman"/>
        </w:rPr>
        <w:t xml:space="preserve"> d.o.o. za proizvodnju i trgovinu – u stečaju, Zagreb, Zelinska 7, </w:t>
      </w:r>
      <w:proofErr w:type="spellStart"/>
      <w:r w:rsidR="00312A7A">
        <w:rPr>
          <w:rFonts w:hAnsi="Times New Roman" w:ascii="Times New Roman"/>
        </w:rPr>
        <w:t>OIB</w:t>
      </w:r>
      <w:proofErr w:type="spellEnd"/>
      <w:r w:rsidR="00312A7A">
        <w:rPr>
          <w:rFonts w:hAnsi="Times New Roman" w:ascii="Times New Roman"/>
        </w:rPr>
        <w:t xml:space="preserve">: </w:t>
      </w:r>
      <w:proofErr w:type="spellStart"/>
      <w:r w:rsidR="00312A7A">
        <w:rPr>
          <w:rFonts w:hAnsi="Times New Roman" w:ascii="Times New Roman"/>
        </w:rPr>
        <w:t>37949434893</w:t>
      </w:r>
      <w:proofErr w:type="spellEnd"/>
      <w:r w:rsidR="003339A4" w:rsidRPr="008308DD">
        <w:rPr>
          <w:rFonts w:cs="Times New Roman" w:hAnsi="Times New Roman" w:ascii="Times New Roman"/>
        </w:rPr>
        <w:t>,</w:t>
      </w:r>
      <w:r w:rsidR="001153E2" w:rsidRPr="008308DD">
        <w:rPr>
          <w:rFonts w:cs="Times New Roman" w:hAnsi="Times New Roman" w:ascii="Times New Roman"/>
        </w:rPr>
        <w:t xml:space="preserve"> </w:t>
      </w:r>
      <w:r w:rsidR="003339A4" w:rsidRPr="008308DD">
        <w:rPr>
          <w:rFonts w:cs="Times New Roman" w:hAnsi="Times New Roman" w:ascii="Times New Roman"/>
        </w:rPr>
        <w:t xml:space="preserve">stečajni upravitelj je podnio izvješće i prijedlog za obustavom i zaključenjem stečajnog postupka jer stečajna masa nije dostatna niti za pokriće troškova postupka, sukladno čl. </w:t>
      </w:r>
      <w:proofErr w:type="spellStart"/>
      <w:r w:rsidR="003339A4" w:rsidRPr="008308DD">
        <w:rPr>
          <w:rFonts w:cs="Times New Roman" w:hAnsi="Times New Roman" w:ascii="Times New Roman"/>
        </w:rPr>
        <w:t>203</w:t>
      </w:r>
      <w:proofErr w:type="spellEnd"/>
      <w:r w:rsidR="003339A4" w:rsidRPr="008308DD">
        <w:rPr>
          <w:rFonts w:cs="Times New Roman" w:hAnsi="Times New Roman" w:ascii="Times New Roman"/>
        </w:rPr>
        <w:t>. Stečajnog zakona.</w:t>
      </w:r>
    </w:p>
    <w:p w:rsidRDefault="008308DD" w:rsidP="008308DD" w:rsidR="008308DD" w:rsidRPr="008308DD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339A4" w:rsidP="008308DD" w:rsidR="008308DD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O</w:t>
      </w:r>
      <w:r w:rsidR="004C4FBD" w:rsidRPr="008308DD">
        <w:rPr>
          <w:rFonts w:cs="Times New Roman" w:hAnsi="Times New Roman" w:ascii="Times New Roman"/>
        </w:rPr>
        <w:t xml:space="preserve">dređuje se </w:t>
      </w:r>
      <w:r w:rsidR="0001753D" w:rsidRPr="008308DD">
        <w:rPr>
          <w:rFonts w:cs="Times New Roman" w:hAnsi="Times New Roman" w:ascii="Times New Roman"/>
        </w:rPr>
        <w:t xml:space="preserve">Ročište </w:t>
      </w:r>
      <w:r w:rsidR="004C4FBD" w:rsidRPr="008308DD">
        <w:rPr>
          <w:rFonts w:cs="Times New Roman" w:hAnsi="Times New Roman" w:ascii="Times New Roman"/>
        </w:rPr>
        <w:t xml:space="preserve">vjerovnika </w:t>
      </w:r>
      <w:r w:rsidR="00206D73" w:rsidRPr="008308DD">
        <w:rPr>
          <w:rFonts w:cs="Times New Roman" w:hAnsi="Times New Roman" w:ascii="Times New Roman"/>
        </w:rPr>
        <w:t xml:space="preserve">za </w:t>
      </w:r>
      <w:r w:rsidR="00206D73" w:rsidRPr="008308DD">
        <w:rPr>
          <w:rFonts w:cs="Times New Roman" w:hAnsi="Times New Roman" w:ascii="Times New Roman"/>
          <w:b/>
          <w:u w:val="single"/>
        </w:rPr>
        <w:t>dan</w:t>
      </w:r>
      <w:r w:rsidR="008F56E2" w:rsidRPr="008308DD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EE24D3" w:rsidRPr="008308DD">
        <w:rPr>
          <w:rFonts w:cs="Times New Roman" w:hAnsi="Times New Roman" w:ascii="Times New Roman"/>
          <w:b/>
          <w:u w:val="single"/>
        </w:rPr>
        <w:t>31</w:t>
      </w:r>
      <w:proofErr w:type="spellEnd"/>
      <w:r w:rsidR="00A77E08" w:rsidRPr="008308DD">
        <w:rPr>
          <w:rFonts w:cs="Times New Roman" w:hAnsi="Times New Roman" w:ascii="Times New Roman"/>
          <w:b/>
          <w:u w:val="single"/>
        </w:rPr>
        <w:t xml:space="preserve">. </w:t>
      </w:r>
      <w:r w:rsidR="00EE24D3" w:rsidRPr="008308DD">
        <w:rPr>
          <w:rFonts w:cs="Times New Roman" w:hAnsi="Times New Roman" w:ascii="Times New Roman"/>
          <w:b/>
          <w:u w:val="single"/>
        </w:rPr>
        <w:t>siječnja</w:t>
      </w:r>
      <w:r w:rsidR="00A77E08" w:rsidRPr="008308DD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714F45">
        <w:rPr>
          <w:rFonts w:cs="Times New Roman" w:hAnsi="Times New Roman" w:ascii="Times New Roman"/>
          <w:b/>
          <w:u w:val="single"/>
        </w:rPr>
        <w:t>2018</w:t>
      </w:r>
      <w:proofErr w:type="spellEnd"/>
      <w:r w:rsidR="008F56E2" w:rsidRPr="008308DD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8308DD" w:rsidRPr="008308DD">
        <w:rPr>
          <w:rFonts w:cs="Times New Roman" w:hAnsi="Times New Roman" w:ascii="Times New Roman"/>
          <w:b/>
          <w:u w:val="single"/>
        </w:rPr>
        <w:t>10</w:t>
      </w:r>
      <w:proofErr w:type="spellEnd"/>
      <w:r w:rsidR="00A77E08" w:rsidRPr="008308DD">
        <w:rPr>
          <w:rFonts w:cs="Times New Roman" w:hAnsi="Times New Roman" w:ascii="Times New Roman"/>
          <w:b/>
          <w:u w:val="single"/>
        </w:rPr>
        <w:t>,</w:t>
      </w:r>
      <w:proofErr w:type="spellStart"/>
      <w:r w:rsidR="00312A7A">
        <w:rPr>
          <w:rFonts w:cs="Times New Roman" w:hAnsi="Times New Roman" w:ascii="Times New Roman"/>
          <w:b/>
          <w:u w:val="single"/>
        </w:rPr>
        <w:t>3</w:t>
      </w:r>
      <w:r w:rsidR="008A118D" w:rsidRPr="008308DD">
        <w:rPr>
          <w:rFonts w:cs="Times New Roman" w:hAnsi="Times New Roman" w:ascii="Times New Roman"/>
          <w:b/>
          <w:u w:val="single"/>
        </w:rPr>
        <w:t>0</w:t>
      </w:r>
      <w:proofErr w:type="spellEnd"/>
      <w:r w:rsidR="00CE338E" w:rsidRPr="008308DD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8308DD">
        <w:rPr>
          <w:rFonts w:cs="Times New Roman" w:hAnsi="Times New Roman" w:ascii="Times New Roman"/>
          <w:b/>
          <w:u w:val="single"/>
        </w:rPr>
        <w:t>sati</w:t>
      </w:r>
      <w:r w:rsidR="00206D73" w:rsidRPr="008308DD">
        <w:rPr>
          <w:rFonts w:cs="Times New Roman" w:hAnsi="Times New Roman" w:ascii="Times New Roman"/>
        </w:rPr>
        <w:t xml:space="preserve"> na Trgovač</w:t>
      </w:r>
      <w:r w:rsidR="00A77E08" w:rsidRPr="008308DD">
        <w:rPr>
          <w:rFonts w:cs="Times New Roman" w:hAnsi="Times New Roman" w:ascii="Times New Roman"/>
        </w:rPr>
        <w:t xml:space="preserve">kom sudu u Zagrebu, soba </w:t>
      </w:r>
      <w:proofErr w:type="spellStart"/>
      <w:r w:rsidR="00A77E08" w:rsidRPr="008308DD">
        <w:rPr>
          <w:rFonts w:cs="Times New Roman" w:hAnsi="Times New Roman" w:ascii="Times New Roman"/>
        </w:rPr>
        <w:t>94</w:t>
      </w:r>
      <w:proofErr w:type="spellEnd"/>
      <w:r w:rsidR="00DA7F55" w:rsidRPr="008308DD">
        <w:rPr>
          <w:rFonts w:cs="Times New Roman" w:hAnsi="Times New Roman" w:ascii="Times New Roman"/>
        </w:rPr>
        <w:t xml:space="preserve">/II </w:t>
      </w:r>
      <w:r w:rsidR="004C4FBD" w:rsidRPr="008308DD">
        <w:rPr>
          <w:rFonts w:cs="Times New Roman" w:hAnsi="Times New Roman" w:ascii="Times New Roman"/>
        </w:rPr>
        <w:t xml:space="preserve"> </w:t>
      </w:r>
      <w:r w:rsidR="00DA7F55" w:rsidRPr="008308DD">
        <w:rPr>
          <w:rFonts w:cs="Times New Roman" w:hAnsi="Times New Roman" w:ascii="Times New Roman"/>
        </w:rPr>
        <w:t>(ulična zgrada)</w:t>
      </w:r>
      <w:r w:rsidR="004C4FBD" w:rsidRPr="008308DD">
        <w:rPr>
          <w:rFonts w:cs="Times New Roman" w:hAnsi="Times New Roman" w:ascii="Times New Roman"/>
        </w:rPr>
        <w:t xml:space="preserve">, </w:t>
      </w:r>
      <w:r w:rsidRPr="008308DD">
        <w:rPr>
          <w:rFonts w:cs="Times New Roman" w:hAnsi="Times New Roman" w:ascii="Times New Roman"/>
        </w:rPr>
        <w:t>a na kojem će stečajni upravitelj podnijeti izvješće i obrazložiti prijedlog.</w:t>
      </w:r>
    </w:p>
    <w:p w:rsidRDefault="008308DD" w:rsidP="008308DD" w:rsidR="008308DD" w:rsidRPr="008308DD">
      <w:pPr>
        <w:pStyle w:val="Odlomakpopisa"/>
        <w:rPr>
          <w:rFonts w:cs="Times New Roman" w:hAnsi="Times New Roman" w:ascii="Times New Roman"/>
        </w:rPr>
      </w:pPr>
    </w:p>
    <w:p w:rsidRDefault="003B1B8F" w:rsidP="008308DD" w:rsidR="00206D73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P</w:t>
      </w:r>
      <w:r w:rsidR="00206D73" w:rsidRPr="008308DD">
        <w:rPr>
          <w:rFonts w:cs="Times New Roman" w:hAnsi="Times New Roman" w:ascii="Times New Roman"/>
        </w:rPr>
        <w:t>ozivaju se</w:t>
      </w:r>
      <w:r w:rsidR="0001753D" w:rsidRPr="008308DD">
        <w:rPr>
          <w:rFonts w:cs="Times New Roman" w:hAnsi="Times New Roman" w:ascii="Times New Roman"/>
        </w:rPr>
        <w:t xml:space="preserve"> vjerovnici stečaj</w:t>
      </w:r>
      <w:r w:rsidR="00EA0A02" w:rsidRPr="008308DD">
        <w:rPr>
          <w:rFonts w:cs="Times New Roman" w:hAnsi="Times New Roman" w:ascii="Times New Roman"/>
        </w:rPr>
        <w:t>ne mase, stečajni upravitelj i S</w:t>
      </w:r>
      <w:r w:rsidR="0001753D" w:rsidRPr="008308DD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>da pristupe na navedeno ročište</w:t>
      </w:r>
      <w:r w:rsidR="0001753D" w:rsidRPr="008308DD">
        <w:rPr>
          <w:rFonts w:cs="Times New Roman" w:hAnsi="Times New Roman" w:ascii="Times New Roman"/>
        </w:rPr>
        <w:t xml:space="preserve"> </w:t>
      </w:r>
      <w:r w:rsidR="00671958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>radi davanja</w:t>
      </w:r>
      <w:r w:rsidR="00206D73" w:rsidRPr="008308DD">
        <w:rPr>
          <w:rFonts w:cs="Times New Roman" w:hAnsi="Times New Roman" w:ascii="Times New Roman"/>
        </w:rPr>
        <w:t xml:space="preserve"> mi</w:t>
      </w:r>
      <w:r w:rsidR="00671958" w:rsidRPr="008308DD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4E0744">
        <w:rPr>
          <w:rFonts w:cs="Times New Roman" w:hAnsi="Times New Roman" w:ascii="Times New Roman"/>
        </w:rPr>
        <w:t>Zagreb</w:t>
      </w:r>
      <w:r w:rsidRPr="004E0744">
        <w:rPr>
          <w:rFonts w:cs="Times New Roman" w:hAnsi="Times New Roman" w:ascii="Times New Roman"/>
        </w:rPr>
        <w:t>u</w:t>
      </w:r>
      <w:r w:rsidR="00F5343E" w:rsidRPr="004E0744">
        <w:rPr>
          <w:rFonts w:cs="Times New Roman" w:hAnsi="Times New Roman" w:ascii="Times New Roman"/>
        </w:rPr>
        <w:t>,</w:t>
      </w:r>
      <w:r w:rsidR="0027338C" w:rsidRPr="004E0744">
        <w:rPr>
          <w:rFonts w:cs="Times New Roman" w:hAnsi="Times New Roman" w:ascii="Times New Roman"/>
        </w:rPr>
        <w:t xml:space="preserve"> </w:t>
      </w:r>
      <w:proofErr w:type="spellStart"/>
      <w:r w:rsidR="004E0744" w:rsidRPr="004E0744">
        <w:rPr>
          <w:rFonts w:cs="Times New Roman" w:hAnsi="Times New Roman" w:ascii="Times New Roman"/>
        </w:rPr>
        <w:t>21</w:t>
      </w:r>
      <w:proofErr w:type="spellEnd"/>
      <w:r w:rsidR="008A118D" w:rsidRPr="004E0744">
        <w:rPr>
          <w:rFonts w:cs="Times New Roman" w:hAnsi="Times New Roman" w:ascii="Times New Roman"/>
        </w:rPr>
        <w:t xml:space="preserve">. </w:t>
      </w:r>
      <w:r w:rsidR="00EE24D3" w:rsidRPr="004E0744">
        <w:rPr>
          <w:rFonts w:cs="Times New Roman" w:hAnsi="Times New Roman" w:ascii="Times New Roman"/>
        </w:rPr>
        <w:t>rujna</w:t>
      </w:r>
      <w:r w:rsidR="008508B2" w:rsidRPr="004E0744">
        <w:rPr>
          <w:rFonts w:cs="Times New Roman" w:hAnsi="Times New Roman" w:ascii="Times New Roman"/>
        </w:rPr>
        <w:t xml:space="preserve"> </w:t>
      </w:r>
      <w:proofErr w:type="spellStart"/>
      <w:r w:rsidR="001153E2" w:rsidRPr="004E0744">
        <w:rPr>
          <w:rFonts w:cs="Times New Roman" w:hAnsi="Times New Roman" w:ascii="Times New Roman"/>
        </w:rPr>
        <w:t>2017</w:t>
      </w:r>
      <w:proofErr w:type="spellEnd"/>
      <w:r w:rsidR="00206D73" w:rsidRPr="004E0744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1E5C02">
        <w:rPr>
          <w:rFonts w:cs="Times New Roman" w:hAnsi="Times New Roman" w:ascii="Times New Roman"/>
        </w:rPr>
        <w:t>,v.r.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 xml:space="preserve">Protiv ovog zaključka nije dopuštena žalba (čl. </w:t>
      </w:r>
      <w:proofErr w:type="spellStart"/>
      <w:r w:rsidRPr="008A5B02">
        <w:rPr>
          <w:rFonts w:cs="Times New Roman" w:hAnsi="Times New Roman" w:ascii="Times New Roman"/>
          <w:i/>
        </w:rPr>
        <w:t>11</w:t>
      </w:r>
      <w:proofErr w:type="spellEnd"/>
      <w:r w:rsidRPr="008A5B02">
        <w:rPr>
          <w:rFonts w:cs="Times New Roman" w:hAnsi="Times New Roman" w:ascii="Times New Roman"/>
          <w:i/>
        </w:rPr>
        <w:t>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</w:t>
      </w:r>
      <w:proofErr w:type="spellStart"/>
      <w:r w:rsidRPr="008A5B02">
        <w:rPr>
          <w:rFonts w:cs="Times New Roman" w:hAnsi="Times New Roman" w:ascii="Times New Roman"/>
          <w:i/>
        </w:rPr>
        <w:t>SZ</w:t>
      </w:r>
      <w:proofErr w:type="spellEnd"/>
      <w:r w:rsidRPr="008A5B02">
        <w:rPr>
          <w:rFonts w:cs="Times New Roman" w:hAnsi="Times New Roman" w:ascii="Times New Roman"/>
          <w:i/>
        </w:rPr>
        <w:t>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272B4B" w:rsidP="0086691F" w:rsidR="00272B4B">
      <w:pPr>
        <w:jc w:val="both"/>
        <w:rPr>
          <w:rFonts w:cs="Times New Roman" w:hAnsi="Times New Roman" w:ascii="Times New Roman"/>
        </w:rPr>
      </w:pPr>
    </w:p>
    <w:p w:rsidRDefault="00041C34" w:rsidP="0086691F" w:rsidR="00041C34" w:rsidRPr="008A5B02">
      <w:pPr>
        <w:rPr>
          <w:rFonts w:cs="Times New Roman" w:hAnsi="Times New Roman" w:ascii="Times New Roman"/>
          <w:i/>
        </w:rPr>
      </w:pPr>
    </w:p>
    <w:p w:rsidRDefault="001E5C02" w:rsidP="00324504" w:rsidR="001E5C0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E5C02" w:rsidP="00324504" w:rsidR="001E5C02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45906" w:rsidP="001E5C02" w:rsidR="00045906" w:rsidRPr="00E1441B">
      <w:pPr>
        <w:ind w:left="284"/>
        <w:jc w:val="both"/>
        <w:rPr>
          <w:rFonts w:hAnsi="Times New Roman" w:ascii="Times New Roman"/>
        </w:rPr>
      </w:pP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proofErr w:type="spellStart"/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</w:t>
    </w:r>
    <w:proofErr w:type="spellEnd"/>
    <w:r w:rsidR="008A5B02">
      <w:rPr>
        <w:rFonts w:hAnsi="Times New Roman" w:ascii="Times New Roman"/>
      </w:rPr>
      <w:t>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proofErr w:type="spellStart"/>
    <w:r w:rsidR="00312A7A">
      <w:rPr>
        <w:rFonts w:hAnsi="Times New Roman" w:ascii="Times New Roman"/>
      </w:rPr>
      <w:t>941</w:t>
    </w:r>
    <w:proofErr w:type="spellEnd"/>
    <w:r w:rsidR="00312A7A">
      <w:rPr>
        <w:rFonts w:hAnsi="Times New Roman" w:ascii="Times New Roman"/>
      </w:rPr>
      <w:t>/</w:t>
    </w:r>
    <w:proofErr w:type="spellStart"/>
    <w:r w:rsidR="00312A7A">
      <w:rPr>
        <w:rFonts w:hAnsi="Times New Roman" w:ascii="Times New Roman"/>
      </w:rPr>
      <w:t>14</w:t>
    </w:r>
    <w:proofErr w:type="spellEnd"/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</w:t>
    </w:r>
    <w:proofErr w:type="spellStart"/>
    <w:r w:rsidR="00BA4269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1129"/>
    <w:rsid w:val="000F28F0"/>
    <w:rsid w:val="001153E2"/>
    <w:rsid w:val="00116040"/>
    <w:rsid w:val="0012352C"/>
    <w:rsid w:val="00143581"/>
    <w:rsid w:val="00152C18"/>
    <w:rsid w:val="001A3C30"/>
    <w:rsid w:val="001A604D"/>
    <w:rsid w:val="001C4135"/>
    <w:rsid w:val="001C788C"/>
    <w:rsid w:val="001E5C02"/>
    <w:rsid w:val="001F0FE9"/>
    <w:rsid w:val="001F287F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2A7A"/>
    <w:rsid w:val="003158A0"/>
    <w:rsid w:val="0033163B"/>
    <w:rsid w:val="003339A4"/>
    <w:rsid w:val="00341655"/>
    <w:rsid w:val="00351D2A"/>
    <w:rsid w:val="003657F1"/>
    <w:rsid w:val="00395FC8"/>
    <w:rsid w:val="003B1B8F"/>
    <w:rsid w:val="003D151A"/>
    <w:rsid w:val="004025AF"/>
    <w:rsid w:val="00412DD0"/>
    <w:rsid w:val="00422E4B"/>
    <w:rsid w:val="004407C5"/>
    <w:rsid w:val="00457C3C"/>
    <w:rsid w:val="00482ACC"/>
    <w:rsid w:val="00487ECA"/>
    <w:rsid w:val="0049292E"/>
    <w:rsid w:val="004C4FBD"/>
    <w:rsid w:val="004E0744"/>
    <w:rsid w:val="00505AB5"/>
    <w:rsid w:val="0050746B"/>
    <w:rsid w:val="005225AD"/>
    <w:rsid w:val="005548AF"/>
    <w:rsid w:val="005673B1"/>
    <w:rsid w:val="0059193F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14F45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308DD"/>
    <w:rsid w:val="008508B2"/>
    <w:rsid w:val="0086691F"/>
    <w:rsid w:val="0089430B"/>
    <w:rsid w:val="008A118D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0484F"/>
    <w:rsid w:val="00B76819"/>
    <w:rsid w:val="00B83B9E"/>
    <w:rsid w:val="00BA4269"/>
    <w:rsid w:val="00BA52B3"/>
    <w:rsid w:val="00BC39D7"/>
    <w:rsid w:val="00C30E5A"/>
    <w:rsid w:val="00C32B85"/>
    <w:rsid w:val="00C35CA6"/>
    <w:rsid w:val="00C42AA9"/>
    <w:rsid w:val="00C96C73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23FC"/>
    <w:rsid w:val="00E35436"/>
    <w:rsid w:val="00E400CB"/>
    <w:rsid w:val="00E558C0"/>
    <w:rsid w:val="00E932D7"/>
    <w:rsid w:val="00EA0A02"/>
    <w:rsid w:val="00EA2D1E"/>
    <w:rsid w:val="00EA3102"/>
    <w:rsid w:val="00EA4043"/>
    <w:rsid w:val="00EC00C6"/>
    <w:rsid w:val="00EE24D3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5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C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C0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C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C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5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C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C0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C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C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St-941/2014</izvorni_sadrzaj>
    <derivirana_varijabla naziv="DomainObject.Predmet.OznakaBroj_1">St-941/2014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kod n</izvorni_sadrzaj>
    <derivirana_varijabla naziv="DomainObject.Predmet.PrimjedbaSuca_1">4 kod n</derivirana_varijabla>
  </DomainObject.Predmet.PrimjedbaSuca>
  <DomainObject.Predmet.ProtustrankaFormated>
    <izvorni_sadrzaj>  ORTOMED društvo s ograničenom odgovornošću za proizvodnju i trgovinu u stečaju</izvorni_sadrzaj>
    <derivirana_varijabla naziv="DomainObject.Predmet.ProtustrankaFormated_1">  ORTOMED društvo s ograničenom odgovornošću za proizvodnju i trgovinu u stečaju</derivirana_varijabla>
  </DomainObject.Predmet.ProtustrankaFormated>
  <DomainObject.Predmet.ProtustrankaFormatedOIB>
    <izvorni_sadrzaj>  ORTOMED društvo s ograničenom odgovornošću za proizvodnju i trgovinu u stečaju, OIB 37949434893</izvorni_sadrzaj>
    <derivirana_varijabla naziv="DomainObject.Predmet.ProtustrankaFormatedOIB_1">  ORTOMED društvo s ograničenom odgovornošću za proizvodnju i trgovinu u stečaju, OIB 37949434893</derivirana_varijabla>
  </DomainObject.Predmet.ProtustrankaFormatedOIB>
  <DomainObject.Predmet.ProtustrankaFormatedWithAdress>
    <izvorni_sadrzaj> ORTOMED društvo s ograničenom odgovornošću za proizvodnju i trgovinu u stečaju, Zelinska 7, Zagreb</izvorni_sadrzaj>
    <derivirana_varijabla naziv="DomainObject.Predmet.ProtustrankaFormatedWithAdress_1"> ORTOMED društvo s ograničenom odgovornošću za proizvodnju i trgovinu u stečaju, Zelinska 7, Zagreb</derivirana_varijabla>
  </DomainObject.Predmet.ProtustrankaFormatedWithAdress>
  <DomainObject.Predmet.ProtustrankaFormatedWithAdressOIB>
    <izvorni_sadrzaj> ORTOMED društvo s ograničenom odgovornošću za proizvodnju i trgovinu u stečaju, OIB 37949434893, Zelinska 7, Zagreb</izvorni_sadrzaj>
    <derivirana_varijabla naziv="DomainObject.Predmet.ProtustrankaFormatedWithAdressOIB_1"> ORTOMED društvo s ograničenom odgovornošću za proizvodnju i trgovinu u stečaju, OIB 37949434893, Zelinska 7, Zagreb</derivirana_varijabla>
  </DomainObject.Predmet.ProtustrankaFormatedWithAdressOIB>
  <DomainObject.Predmet.ProtustrankaWithAdress>
    <izvorni_sadrzaj>ORTOMED društvo s ograničenom odgovornošću za proizvodnju i trgovinu u stečaju Zelinska 7, Zagreb</izvorni_sadrzaj>
    <derivirana_varijabla naziv="DomainObject.Predmet.ProtustrankaWithAdress_1">ORTOMED društvo s ograničenom odgovornošću za proizvodnju i trgovinu u stečaju Zelinska 7, Zagreb</derivirana_varijabla>
  </DomainObject.Predmet.ProtustrankaWithAdress>
  <DomainObject.Predmet.ProtustrankaWithAdressOIB>
    <izvorni_sadrzaj>ORTOMED društvo s ograničenom odgovornošću za proizvodnju i trgovinu u stečaju, OIB 37949434893, Zelinska 7, Zagreb</izvorni_sadrzaj>
    <derivirana_varijabla naziv="DomainObject.Predmet.ProtustrankaWithAdressOIB_1">ORTOMED društvo s ograničenom odgovornošću za proizvodnju i trgovinu u stečaju, OIB 37949434893, Zelinska 7, Zagreb</derivirana_varijabla>
  </DomainObject.Predmet.ProtustrankaWithAdressOIB>
  <DomainObject.Predmet.ProtustrankaNazivFormated>
    <izvorni_sadrzaj>ORTOMED društvo s ograničenom odgovornošću za proizvodnju i trgovinu u stečaju</izvorni_sadrzaj>
    <derivirana_varijabla naziv="DomainObject.Predmet.ProtustrankaNazivFormated_1">ORTOMED društvo s ograničenom odgovornošću za proizvodnju i trgovinu u stečaju</derivirana_varijabla>
  </DomainObject.Predmet.ProtustrankaNazivFormated>
  <DomainObject.Predmet.ProtustrankaNazivFormatedOIB>
    <izvorni_sadrzaj>ORTOMED društvo s ograničenom odgovornošću za proizvodnju i trgovinu u stečaju, OIB 37949434893</izvorni_sadrzaj>
    <derivirana_varijabla naziv="DomainObject.Predmet.ProtustrankaNazivFormatedOIB_1">ORTOMED društvo s ograničenom odgovornošću za proizvodnju i trgovinu u stečaju, OIB 37949434893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ORTOMED društvo s ograničenom odgovornošću za proizvodnju i trgovinu u stečaju</item>
    </izvorni_sadrzaj>
    <derivirana_varijabla naziv="DomainObject.Predmet.ProtuStrankaListFormated_1">
      <item>ORTOMED društvo s ograničenom odgovornošću za proizvodnju i trgovinu u stečaju</item>
    </derivirana_varijabla>
  </DomainObject.Predmet.ProtuStrankaListFormated>
  <DomainObject.Predmet.ProtuStrankaListFormatedOIB>
    <izvorni_sadrzaj>
      <item>ORTOMED društvo s ograničenom odgovornošću za proizvodnju i trgovinu u stečaju, OIB 37949434893</item>
    </izvorni_sadrzaj>
    <derivirana_varijabla naziv="DomainObject.Predmet.ProtuStrankaListFormatedOIB_1">
      <item>ORTOMED društvo s ograničenom odgovornošću za proizvodnju i trgovinu u stečaju, OIB 37949434893</item>
    </derivirana_varijabla>
  </DomainObject.Predmet.ProtuStrankaListFormatedOIB>
  <DomainObject.Predmet.ProtuStrankaListFormatedWithAdress>
    <izvorni_sadrzaj>
      <item>ORTOMED društvo s ograničenom odgovornošću za proizvodnju i trgovinu u stečaju, Zelinska 7, Zagreb</item>
    </izvorni_sadrzaj>
    <derivirana_varijabla naziv="DomainObject.Predmet.ProtuStrankaListFormatedWithAdress_1">
      <item>ORTOMED društvo s ograničenom odgovornošću za proizvodnju i trgovinu u stečaju, Zelinska 7, Zagreb</item>
    </derivirana_varijabla>
  </DomainObject.Predmet.ProtuStrankaListFormatedWithAdress>
  <DomainObject.Predmet.ProtuStrankaListFormatedWithAdressOIB>
    <izvorni_sadrzaj>
      <item>ORTOMED društvo s ograničenom odgovornošću za proizvodnju i trgovinu u stečaju, OIB 37949434893, Zelinska 7, Zagreb</item>
    </izvorni_sadrzaj>
    <derivirana_varijabla naziv="DomainObject.Predmet.ProtuStrankaListFormatedWithAdressOIB_1">
      <item>ORTOMED društvo s ograničenom odgovornošću za proizvodnju i trgovinu u stečaju, OIB 37949434893, Zelinska 7, Zagreb</item>
    </derivirana_varijabla>
  </DomainObject.Predmet.ProtuStrankaListFormatedWithAdressOIB>
  <DomainObject.Predmet.ProtuStrankaListNazivFormated>
    <izvorni_sadrzaj>
      <item>ORTOMED društvo s ograničenom odgovornošću za proizvodnju i trgovinu u stečaju</item>
    </izvorni_sadrzaj>
    <derivirana_varijabla naziv="DomainObject.Predmet.ProtuStrankaListNazivFormated_1">
      <item>ORTOMED društvo s ograničenom odgovornošću za proizvodnju i trgovinu u stečaju</item>
    </derivirana_varijabla>
  </DomainObject.Predmet.ProtuStrankaListNazivFormated>
  <DomainObject.Predmet.ProtuStrankaListNazivFormatedOIB>
    <izvorni_sadrzaj>
      <item>ORTOMED društvo s ograničenom odgovornošću za proizvodnju i trgovinu u stečaju, OIB 37949434893</item>
    </izvorni_sadrzaj>
    <derivirana_varijabla naziv="DomainObject.Predmet.ProtuStrankaListNazivFormatedOIB_1">
      <item>ORTOMED društvo s ograničenom odgovornošću za proizvodnju i trgovinu u stečaju, OIB 37949434893</item>
    </derivirana_varijabla>
  </DomainObject.Predmet.ProtuStrankaListNazivFormatedOIB>
  <DomainObject.Predmet.OstaliListFormated>
    <izvorni_sadrzaj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izvorni_sadrzaj>
    <derivirana_varijabla naziv="DomainObject.Predmet.OstaliListFormated_1"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derivirana_varijabla>
  </DomainObject.Predmet.OstaliListFormated>
  <DomainObject.Predmet.OstaliListFormatedOIB>
    <izvorni_sadrzaj>
      <item>Edoardo Fumagalli, OIB 19558813901</item>
      <item>Vatroslav Plejić, OIB 75762425601</item>
      <item>Famax društvo s ograničenom odgovornošću za proizvodnju ortopedskih pomagala, trgovinu i usluge, OIB 06209817121</item>
      <item>Hrvatski zavod za zapošljavanje, OIB 91547293790</item>
      <item>RH, MF, Porezna uprava</item>
      <item>Orthomedica Variolo SRL</item>
    </izvorni_sadrzaj>
    <derivirana_varijabla naziv="DomainObject.Predmet.OstaliListFormatedOIB_1">
      <item>Edoardo Fumagalli, OIB 19558813901</item>
      <item>Vatroslav Plejić, OIB 75762425601</item>
      <item>Famax društvo s ograničenom odgovornošću za proizvodnju ortopedskih pomagala, trgovinu i usluge, OIB 06209817121</item>
      <item>Hrvatski zavod za zapošljavanje, OIB 91547293790</item>
      <item>RH, MF, Porezna uprava</item>
      <item>Orthomedica Variolo SRL</item>
    </derivirana_varijabla>
  </DomainObject.Predmet.OstaliListFormatedOIB>
  <DomainObject.Predmet.OstaliListFormatedWithAdress>
    <izvorni_sadrzaj>
      <item>Edoardo Fumagalli, Vajdin Vijenac 4, 10000 Zagreb</item>
      <item>Vatroslav Plejić, Kačićeva 9, 10000 Zagreb</item>
      <item>Famax društvo s ograničenom odgovornošću za proizvodnju ortopedskih pomagala, trgovinu i usluge, Vojnovićeva 34, Zagreb</item>
      <item>Hrvatski zavod za zapošljavanje, Radnička Cesta 1, Zagreb</item>
      <item>RH, MF, Porezna uprava</item>
      <item>Orthomedica Variolo SRL</item>
    </izvorni_sadrzaj>
    <derivirana_varijabla naziv="DomainObject.Predmet.OstaliListFormatedWithAdress_1">
      <item>Edoardo Fumagalli, Vajdin Vijenac 4, 10000 Zagreb</item>
      <item>Vatroslav Plejić, Kačićeva 9, 10000 Zagreb</item>
      <item>Famax društvo s ograničenom odgovornošću za proizvodnju ortopedskih pomagala, trgovinu i usluge, Vojnovićeva 34, Zagreb</item>
      <item>Hrvatski zavod za zapošljavanje, Radnička Cesta 1, Zagreb</item>
      <item>RH, MF, Porezna uprava</item>
      <item>Orthomedica Variolo SRL</item>
    </derivirana_varijabla>
  </DomainObject.Predmet.OstaliListFormatedWithAdress>
  <DomainObject.Predmet.OstaliListFormatedWithAdressOIB>
    <izvorni_sadrzaj>
      <item>Edoardo Fumagalli, OIB 19558813901, Vajdin Vijenac 4, 10000 Zagreb</item>
      <item>Vatroslav Plejić, OIB 75762425601, Kačićeva 9, 10000 Zagreb</item>
      <item>Famax društvo s ograničenom odgovornošću za proizvodnju ortopedskih pomagala, trgovinu i usluge, OIB 06209817121, Vojnovićeva 34, Zagreb</item>
      <item>Hrvatski zavod za zapošljavanje, OIB 91547293790, Radnička Cesta 1, Zagreb</item>
      <item>RH, MF, Porezna uprava</item>
      <item>Orthomedica Variolo SRL</item>
    </izvorni_sadrzaj>
    <derivirana_varijabla naziv="DomainObject.Predmet.OstaliListFormatedWithAdressOIB_1">
      <item>Edoardo Fumagalli, OIB 19558813901, Vajdin Vijenac 4, 10000 Zagreb</item>
      <item>Vatroslav Plejić, OIB 75762425601, Kačićeva 9, 10000 Zagreb</item>
      <item>Famax društvo s ograničenom odgovornošću za proizvodnju ortopedskih pomagala, trgovinu i usluge, OIB 06209817121, Vojnovićeva 34, Zagreb</item>
      <item>Hrvatski zavod za zapošljavanje, OIB 91547293790, Radnička Cesta 1, Zagreb</item>
      <item>RH, MF, Porezna uprava</item>
      <item>Orthomedica Variolo SRL</item>
    </derivirana_varijabla>
  </DomainObject.Predmet.OstaliListFormatedWithAdressOIB>
  <DomainObject.Predmet.OstaliListNazivFormated>
    <izvorni_sadrzaj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izvorni_sadrzaj>
    <derivirana_varijabla naziv="DomainObject.Predmet.OstaliListNazivFormated_1"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derivirana_varijabla>
  </DomainObject.Predmet.OstaliListNazivFormated>
  <DomainObject.Predmet.OstaliListNazivFormatedOIB>
    <izvorni_sadrzaj>
      <item>Edoardo Fumagalli, OIB 19558813901</item>
      <item>Vatroslav Plejić, OIB 75762425601</item>
      <item>Famax društvo s ograničenom odgovornošću za proizvodnju ortopedskih pomagala, trgovinu i usluge, OIB 06209817121</item>
      <item>Hrvatski zavod za zapošljavanje, OIB 91547293790</item>
      <item>RH, MF, Porezna uprava</item>
      <item>Orthomedica Variolo SRL</item>
    </izvorni_sadrzaj>
    <derivirana_varijabla naziv="DomainObject.Predmet.OstaliListNazivFormatedOIB_1">
      <item>Edoardo Fumagalli, OIB 19558813901</item>
      <item>Vatroslav Plejić, OIB 75762425601</item>
      <item>Famax društvo s ograničenom odgovornošću za proizvodnju ortopedskih pomagala, trgovinu i usluge, OIB 06209817121</item>
      <item>Hrvatski zavod za zapošljavanje, OIB 91547293790</item>
      <item>RH, MF, Porezna uprava</item>
      <item>Orthomedica Variolo SRL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ORTOMED društvo s ograničenom odgovornošću za proizvodnju i trgovinu u stečaju</izvorni_sadrzaj>
    <derivirana_varijabla naziv="DomainObject.Predmet.ProtustrankaIDrugi_1">ORTOMED društvo s ograničenom odgovornošću za proizvodnju i trgovinu u stečaju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ORTOMED društvo s ograničenom odgovornošću za proizvodnju i trgovinu u stečaju, OIB 37949434893, Zelinska 7, Zagreb</izvorni_sadrzaj>
    <derivirana_varijabla naziv="DomainObject.Predmet.ProtustrankaIDrugiAdressOIB_1">ORTOMED društvo s ograničenom odgovornošću za proizvodnju i trgovinu u stečaju, OIB 37949434893, Zelinska 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ORTOMED društvo s ograničenom odgovornošću za proizvodnju i trgovinu u stečaju</item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izvorni_sadrzaj>
    <derivirana_varijabla naziv="DomainObject.Predmet.SudioniciListNaziv_1">
      <item>FINA Regionalni centar</item>
      <item>ORTOMED društvo s ograničenom odgovornošću za proizvodnju i trgovinu u stečaju</item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derivirana_varijabla>
  </DomainObject.Predmet.SudioniciListNaziv>
  <DomainObject.Predmet.SudioniciListAdressOIB>
    <izvorni_sadrzaj>
      <item>FINA Regionalni centar, OIB 85821130368, Ulica grada Vukovara 70,10000 Zagreb</item>
      <item>ORTOMED društvo s ograničenom odgovornošću za proizvodnju i trgovinu u stečaju, OIB 37949434893, Zelinska 7,Zagreb</item>
      <item>Edoardo Fumagalli, OIB 19558813901, Vajdin Vijenac 4,10000 Zagreb</item>
      <item>Vatroslav Plejić, OIB 75762425601, Kačićeva 9,10000 Zagreb</item>
      <item>Famax društvo s ograničenom odgovornošću za proizvodnju ortopedskih pomagala, trgovinu i usluge, OIB 06209817121, Vojnovićeva 34,Zagreb</item>
      <item>Hrvatski zavod za zapošljavanje, OIB 91547293790, Radnička Cesta 1,Zagreb</item>
      <item>RH, MF, Porezna uprava</item>
      <item>Orthomedica Variolo SRL</item>
    </izvorni_sadrzaj>
    <derivirana_varijabla naziv="DomainObject.Predmet.SudioniciListAdressOIB_1">
      <item>FINA Regionalni centar, OIB 85821130368, Ulica grada Vukovara 70,10000 Zagreb</item>
      <item>ORTOMED društvo s ograničenom odgovornošću za proizvodnju i trgovinu u stečaju, OIB 37949434893, Zelinska 7,Zagreb</item>
      <item>Edoardo Fumagalli, OIB 19558813901, Vajdin Vijenac 4,10000 Zagreb</item>
      <item>Vatroslav Plejić, OIB 75762425601, Kačićeva 9,10000 Zagreb</item>
      <item>Famax društvo s ograničenom odgovornošću za proizvodnju ortopedskih pomagala, trgovinu i usluge, OIB 06209817121, Vojnovićeva 34,Zagreb</item>
      <item>Hrvatski zavod za zapošljavanje, OIB 91547293790, Radnička Cesta 1,Zagreb</item>
      <item>RH, MF, Porezna uprava</item>
      <item>Orthomedica Variolo SRL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37949434893</item>
      <item>, OIB 19558813901</item>
      <item>, OIB 75762425601</item>
      <item>, OIB 06209817121</item>
      <item>, OIB 91547293790</item>
      <item>, OIB null</item>
      <item>, OIB null</item>
    </izvorni_sadrzaj>
    <derivirana_varijabla naziv="DomainObject.Predmet.SudioniciListNazivOIB_1">
      <item>, OIB 85821130368</item>
      <item>, OIB 37949434893</item>
      <item>, OIB 19558813901</item>
      <item>, OIB 75762425601</item>
      <item>, OIB 06209817121</item>
      <item>, OIB 91547293790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215</properties:Words>
  <properties:Characters>1079</properties:Characters>
  <properties:Lines>35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2017-09-15T09:24:00Z</dcterms:created>
  <dc:creator>KDS - 8</dc:creator>
  <cp:lastModifiedBy>Monika Grbac</cp:lastModifiedBy>
  <cp:lastPrinted>2017-09-21T07:29:00Z</cp:lastPrinted>
  <dcterms:modified xmlns:xsi="http://www.w3.org/2001/XMLSchema-instance" xsi:type="dcterms:W3CDTF">2017-09-21T07:29:00Z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