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c44f" w14:paraId="23ec44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A3BCC">
        <w:t>2529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A3BCC">
        <w:t xml:space="preserve"> BUŽA j.d.o.o. Zagreb, Vukovarska </w:t>
      </w:r>
      <w:proofErr w:type="spellStart"/>
      <w:r w:rsidR="003A3BCC">
        <w:t>240</w:t>
      </w:r>
      <w:proofErr w:type="spellEnd"/>
      <w:r w:rsidR="003A3BCC">
        <w:t xml:space="preserve">, </w:t>
      </w:r>
      <w:proofErr w:type="spellStart"/>
      <w:r w:rsidR="003A3BCC">
        <w:t>OIB</w:t>
      </w:r>
      <w:proofErr w:type="spellEnd"/>
      <w:r w:rsidR="003A3BCC">
        <w:t xml:space="preserve">: </w:t>
      </w:r>
      <w:proofErr w:type="spellStart"/>
      <w:r w:rsidR="003A3BCC">
        <w:t>09196176582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33D69">
        <w:t>10</w:t>
      </w:r>
      <w:proofErr w:type="spellEnd"/>
      <w:r w:rsidR="003B50C7">
        <w:t>.</w:t>
      </w:r>
      <w:r w:rsidR="00934B4D">
        <w:t xml:space="preserve"> </w:t>
      </w:r>
      <w:r w:rsidR="00FB1CF6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FA1D24">
        <w:t>31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A3BCC">
        <w:rPr>
          <w:bCs/>
        </w:rPr>
        <w:t xml:space="preserve"> </w:t>
      </w:r>
      <w:r w:rsidR="003A3BCC">
        <w:t xml:space="preserve">BUŽA j.d.o.o. Zagreb, Vukovarska </w:t>
      </w:r>
      <w:proofErr w:type="spellStart"/>
      <w:r w:rsidR="003A3BCC">
        <w:t>240</w:t>
      </w:r>
      <w:proofErr w:type="spellEnd"/>
      <w:r w:rsidR="003A3BCC">
        <w:t xml:space="preserve">, </w:t>
      </w:r>
      <w:proofErr w:type="spellStart"/>
      <w:r w:rsidR="003A3BCC">
        <w:t>OIB</w:t>
      </w:r>
      <w:proofErr w:type="spellEnd"/>
      <w:r w:rsidR="003A3BCC">
        <w:t xml:space="preserve">: </w:t>
      </w:r>
      <w:proofErr w:type="spellStart"/>
      <w:r w:rsidR="003A3BCC">
        <w:t>09196176582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3A3BCC">
        <w:t>34.617</w:t>
      </w:r>
      <w:proofErr w:type="spellEnd"/>
      <w:r w:rsidR="003A3BCC">
        <w:t>,</w:t>
      </w:r>
      <w:proofErr w:type="spellStart"/>
      <w:r w:rsidR="003A3BCC">
        <w:t>61</w:t>
      </w:r>
      <w:proofErr w:type="spellEnd"/>
      <w:r w:rsidR="005B3754">
        <w:t xml:space="preserve"> </w:t>
      </w:r>
      <w:r>
        <w:t>kn</w:t>
      </w:r>
      <w:r w:rsidR="0055704E">
        <w:t xml:space="preserve">, na dan </w:t>
      </w:r>
      <w:r w:rsidR="003A3BCC">
        <w:t>6</w:t>
      </w:r>
      <w:r w:rsidR="001129F3">
        <w:t>.</w:t>
      </w:r>
      <w:r w:rsidR="00F66487">
        <w:t xml:space="preserve"> </w:t>
      </w:r>
      <w:r w:rsidR="00E8500E">
        <w:t>srpnja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A3BCC">
        <w:t xml:space="preserve"> </w:t>
      </w:r>
      <w:r w:rsidR="00821906">
        <w:t xml:space="preserve">Joško </w:t>
      </w:r>
      <w:proofErr w:type="spellStart"/>
      <w:r w:rsidR="00821906">
        <w:t>Baran</w:t>
      </w:r>
      <w:proofErr w:type="spellEnd"/>
      <w:r w:rsidR="00821906">
        <w:t xml:space="preserve">, </w:t>
      </w:r>
      <w:proofErr w:type="spellStart"/>
      <w:r w:rsidR="00821906">
        <w:t>Kladnjice</w:t>
      </w:r>
      <w:proofErr w:type="spellEnd"/>
      <w:r w:rsidR="00821906">
        <w:t xml:space="preserve">, Barani </w:t>
      </w:r>
      <w:proofErr w:type="spellStart"/>
      <w:r w:rsidR="00821906">
        <w:t>12</w:t>
      </w:r>
      <w:proofErr w:type="spellEnd"/>
      <w:r w:rsidR="00821906">
        <w:t xml:space="preserve">, </w:t>
      </w:r>
      <w:proofErr w:type="spellStart"/>
      <w:r w:rsidR="00821906">
        <w:t>OIB</w:t>
      </w:r>
      <w:proofErr w:type="spellEnd"/>
      <w:r w:rsidR="00821906">
        <w:t xml:space="preserve">: </w:t>
      </w:r>
      <w:proofErr w:type="spellStart"/>
      <w:r w:rsidR="00821906">
        <w:t>44878992467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21906">
        <w:t>2529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74C73">
        <w:t>31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E85007">
        <w:t>16.12</w:t>
      </w:r>
      <w:proofErr w:type="spellEnd"/>
      <w:r w:rsidR="00E85007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1467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2895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2EC5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3BC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148D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3754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4ECF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190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1702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6D87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0B00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E6932"/>
    <w:rsid w:val="00DF1B6C"/>
    <w:rsid w:val="00DF27FA"/>
    <w:rsid w:val="00E178F1"/>
    <w:rsid w:val="00E23AF8"/>
    <w:rsid w:val="00E331D7"/>
    <w:rsid w:val="00E33D69"/>
    <w:rsid w:val="00E35270"/>
    <w:rsid w:val="00E36634"/>
    <w:rsid w:val="00E46B5A"/>
    <w:rsid w:val="00E511BC"/>
    <w:rsid w:val="00E53A37"/>
    <w:rsid w:val="00E60C19"/>
    <w:rsid w:val="00E85007"/>
    <w:rsid w:val="00E8500E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1CF6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St-2529/2016</izvorni_sadrzaj>
    <derivirana_varijabla naziv="DomainObject.Predmet.OznakaBroj_1">St-2529/2016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BUŽA jednostavno društvo s ograničenom odgovornošću za usluge i trgovinu</izvorni_sadrzaj>
    <derivirana_varijabla naziv="DomainObject.Predmet.ProtustrankaFormated_1">  BUŽA jednostavno društvo s ograničenom odgovornošću za usluge i trgovinu</derivirana_varijabla>
  </DomainObject.Predmet.ProtustrankaFormated>
  <DomainObject.Predmet.ProtustrankaFormatedOIB>
    <izvorni_sadrzaj>  BUŽA jednostavno društvo s ograničenom odgovornošću za usluge i trgovinu, OIB 09196176582</izvorni_sadrzaj>
    <derivirana_varijabla naziv="DomainObject.Predmet.ProtustrankaFormatedOIB_1">  BUŽA jednostavno društvo s ograničenom odgovornošću za usluge i trgovinu, OIB 09196176582</derivirana_varijabla>
  </DomainObject.Predmet.ProtustrankaFormatedOIB>
  <DomainObject.Predmet.ProtustrankaFormatedWithAdress>
    <izvorni_sadrzaj> BUŽA jednostavno društvo s ograničenom odgovornošću za usluge i trgovinu, Vukovarska 240, 10000 Zagreb</izvorni_sadrzaj>
    <derivirana_varijabla naziv="DomainObject.Predmet.ProtustrankaFormatedWithAdress_1"> BUŽA jednostavno društvo s ograničenom odgovornošću za usluge i trgovinu, Vukovarska 240, 10000 Zagreb</derivirana_varijabla>
  </DomainObject.Predmet.ProtustrankaFormatedWithAdress>
  <DomainObject.Predmet.ProtustrankaFormatedWithAdressOIB>
    <izvorni_sadrzaj> BUŽA jednostavno društvo s ograničenom odgovornošću za usluge i trgovinu, OIB 09196176582, Vukovarska 240, 10000 Zagreb</izvorni_sadrzaj>
    <derivirana_varijabla naziv="DomainObject.Predmet.ProtustrankaFormatedWithAdressOIB_1"> BUŽA jednostavno društvo s ograničenom odgovornošću za usluge i trgovinu, OIB 09196176582, Vukovarska 240, 10000 Zagreb</derivirana_varijabla>
  </DomainObject.Predmet.ProtustrankaFormatedWithAdressOIB>
  <DomainObject.Predmet.ProtustrankaWithAdress>
    <izvorni_sadrzaj>BUŽA jednostavno društvo s ograničenom odgovornošću za usluge i trgovinu Vukovarska 240, 10000 Zagreb</izvorni_sadrzaj>
    <derivirana_varijabla naziv="DomainObject.Predmet.ProtustrankaWithAdress_1">BUŽA jednostavno društvo s ograničenom odgovornošću za usluge i trgovinu Vukovarska 240, 10000 Zagreb</derivirana_varijabla>
  </DomainObject.Predmet.ProtustrankaWithAdress>
  <DomainObject.Predmet.ProtustrankaWithAdressOIB>
    <izvorni_sadrzaj>BUŽA jednostavno društvo s ograničenom odgovornošću za usluge i trgovinu, OIB 09196176582, Vukovarska 240, 10000 Zagreb</izvorni_sadrzaj>
    <derivirana_varijabla naziv="DomainObject.Predmet.ProtustrankaWithAdressOIB_1">BUŽA jednostavno društvo s ograničenom odgovornošću za usluge i trgovinu, OIB 09196176582, Vukovarska 240, 10000 Zagreb</derivirana_varijabla>
  </DomainObject.Predmet.ProtustrankaWithAdressOIB>
  <DomainObject.Predmet.ProtustrankaNazivFormated>
    <izvorni_sadrzaj>BUŽA jednostavno društvo s ograničenom odgovornošću za usluge i trgovinu</izvorni_sadrzaj>
    <derivirana_varijabla naziv="DomainObject.Predmet.ProtustrankaNazivFormated_1">BUŽA jednostavno društvo s ograničenom odgovornošću za usluge i trgovinu</derivirana_varijabla>
  </DomainObject.Predmet.ProtustrankaNazivFormated>
  <DomainObject.Predmet.ProtustrankaNazivFormatedOIB>
    <izvorni_sadrzaj>BUŽA jednostavno društvo s ograničenom odgovornošću za usluge i trgovinu, OIB 09196176582</izvorni_sadrzaj>
    <derivirana_varijabla naziv="DomainObject.Predmet.ProtustrankaNazivFormatedOIB_1">BUŽA jednostavno društvo s ograničenom odgovornošću za usluge i trgovinu, OIB 09196176582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BUŽA jednostavno društvo s ograničenom odgovornošću za usluge i trgovinu</item>
    </izvorni_sadrzaj>
    <derivirana_varijabla naziv="DomainObject.Predmet.ProtuStrankaListFormated_1">
      <item>BUŽA jednostavno društvo s ograničenom odgovornošću za usluge i trgovinu</item>
    </derivirana_varijabla>
  </DomainObject.Predmet.ProtuStrankaListFormated>
  <DomainObject.Predmet.ProtuStrankaListFormatedOIB>
    <izvorni_sadrzaj>
      <item>BUŽA jednostavno društvo s ograničenom odgovornošću za usluge i trgovinu, OIB 09196176582</item>
    </izvorni_sadrzaj>
    <derivirana_varijabla naziv="DomainObject.Predmet.ProtuStrankaListFormatedOIB_1">
      <item>BUŽA jednostavno društvo s ograničenom odgovornošću za usluge i trgovinu, OIB 09196176582</item>
    </derivirana_varijabla>
  </DomainObject.Predmet.ProtuStrankaListFormatedOIB>
  <DomainObject.Predmet.ProtuStrankaListFormatedWithAdress>
    <izvorni_sadrzaj>
      <item>BUŽA jednostavno društvo s ograničenom odgovornošću za usluge i trgovinu, Vukovarska 240, 10000 Zagreb</item>
    </izvorni_sadrzaj>
    <derivirana_varijabla naziv="DomainObject.Predmet.ProtuStrankaListFormatedWithAdress_1">
      <item>BUŽA jednostavno društvo s ograničenom odgovornošću za usluge i trgovinu, Vukovarska 240, 10000 Zagreb</item>
    </derivirana_varijabla>
  </DomainObject.Predmet.ProtuStrankaListFormatedWithAdress>
  <DomainObject.Predmet.ProtuStrankaListFormatedWithAdressOIB>
    <izvorni_sadrzaj>
      <item>BUŽA jednostavno društvo s ograničenom odgovornošću za usluge i trgovinu, OIB 09196176582, Vukovarska 240, 10000 Zagreb</item>
    </izvorni_sadrzaj>
    <derivirana_varijabla naziv="DomainObject.Predmet.ProtuStrankaListFormatedWithAdressOIB_1">
      <item>BUŽA jednostavno društvo s ograničenom odgovornošću za usluge i trgovinu, OIB 09196176582, Vukovarska 240, 10000 Zagreb</item>
    </derivirana_varijabla>
  </DomainObject.Predmet.ProtuStrankaListFormatedWithAdressOIB>
  <DomainObject.Predmet.ProtuStrankaListNazivFormated>
    <izvorni_sadrzaj>
      <item>BUŽA jednostavno društvo s ograničenom odgovornošću za usluge i trgovinu</item>
    </izvorni_sadrzaj>
    <derivirana_varijabla naziv="DomainObject.Predmet.ProtuStrankaListNazivFormated_1">
      <item>BUŽA jednostavno društvo s ograničenom odgovornošću za usluge i trgovinu</item>
    </derivirana_varijabla>
  </DomainObject.Predmet.ProtuStrankaListNazivFormated>
  <DomainObject.Predmet.ProtuStrankaListNazivFormatedOIB>
    <izvorni_sadrzaj>
      <item>BUŽA jednostavno društvo s ograničenom odgovornošću za usluge i trgovinu, OIB 09196176582</item>
    </izvorni_sadrzaj>
    <derivirana_varijabla naziv="DomainObject.Predmet.ProtuStrankaListNazivFormatedOIB_1">
      <item>BUŽA jednostavno društvo s ograničenom odgovornošću za usluge i trgovinu, OIB 09196176582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BUŽA jednostavno društvo s ograničenom odgovornošću za usluge i trgovinu</izvorni_sadrzaj>
    <derivirana_varijabla naziv="DomainObject.Predmet.ProtustrankaIDrugi_1">BUŽA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BUŽA jednostavno društvo s ograničenom odgovornošću za usluge i trgovinu, OIB 09196176582, Vukovarska 240, 10000 Zagreb</izvorni_sadrzaj>
    <derivirana_varijabla naziv="DomainObject.Predmet.ProtustrankaIDrugiAdressOIB_1">BUŽA jednostavno društvo s ograničenom odgovornošću za usluge i trgovinu, OIB 09196176582, Vukovarska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BUŽA jednostavno društvo s ograničenom odgovornošću za usluge i trgovinu</item>
      <item>FINA Regionalni centar Zagreb</item>
    </izvorni_sadrzaj>
    <derivirana_varijabla naziv="DomainObject.Predmet.SudioniciListNaziv_1">
      <item>BUŽA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BUŽA jednostavno društvo s ograničenom odgovornošću za usluge i trgovinu, OIB 09196176582, Vukovarska 240,10000 Zagreb</item>
      <item>FINA Regionalni centar Zagreb, OIB 85821130368, Trg svibanjskih žrtava 1995. br. 1,10000 Zagreb</item>
    </izvorni_sadrzaj>
    <derivirana_varijabla naziv="DomainObject.Predmet.SudioniciListAdressOIB_1">
      <item>BUŽA jednostavno društvo s ograničenom odgovornošću za usluge i trgovinu, OIB 09196176582, Vukovarska 240,10000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09196176582</item>
      <item>, OIB 85821130368</item>
    </izvorni_sadrzaj>
    <derivirana_varijabla naziv="DomainObject.Predmet.SudioniciListNazivOIB_1">
      <item>, OIB 09196176582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2016-10-31T08:44:00Z</dcterms:created>
  <dc:creator>Korisnik</dc:creator>
  <cp:lastModifiedBy>Sanda Gučić</cp:lastModifiedBy>
  <cp:lastPrinted>2016-10-31T08:41:00Z</cp:lastPrinted>
  <dcterms:modified xmlns:xsi="http://www.w3.org/2001/XMLSchema-instance" xsi:type="dcterms:W3CDTF">2016-10-31T08:56:00Z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