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fbcb" w14:paraId="ea4fbcb" w:rsidRDefault="00011F2C" w:rsidP="008615FD" w:rsidR="00011F2C">
      <w:pPr>
        <w15:collapsed w:val="false"/>
        <w:rPr>
          <w:rStyle w:val="Naglaeno"/>
          <w:b w:val="false"/>
        </w:rPr>
      </w:pPr>
    </w:p>
    <w:p w:rsidRDefault="00E9697F" w:rsidP="008615FD" w:rsidR="00E9697F" w:rsidRPr="00C94EF3">
      <w:pPr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E37207" w:rsidP="00E37207" w:rsidR="00E37207" w:rsidRPr="00EC66C7">
      <w:pPr>
        <w:ind w:firstLine="708"/>
        <w:jc w:val="both"/>
      </w:pPr>
      <w:r w:rsidRPr="00EC66C7">
        <w:rPr>
          <w:color w:val="000000"/>
        </w:rPr>
        <w:t xml:space="preserve">Trgovački sud u Osijeku, </w:t>
      </w:r>
      <w:r w:rsidRPr="00EC66C7">
        <w:t>po stečajnom sucu mr. sc. Borisu Vukoviću</w:t>
      </w:r>
      <w:r w:rsidRPr="00EC66C7">
        <w:rPr>
          <w:color w:val="000000"/>
        </w:rPr>
        <w:t xml:space="preserve">, povodom prijedloga predlagatelja </w:t>
      </w:r>
      <w:r w:rsidRPr="00EC66C7">
        <w:t xml:space="preserve">vjerovnika: Granolio d.d., Zagreb, </w:t>
      </w:r>
      <w:proofErr w:type="spellStart"/>
      <w:r w:rsidRPr="00EC66C7">
        <w:t>Budmanijeva</w:t>
      </w:r>
      <w:proofErr w:type="spellEnd"/>
      <w:r w:rsidRPr="00EC66C7">
        <w:t xml:space="preserve"> 5, MBS: 080111595, OIB: 59064993527, koga zastupa punomoćnik Snježana Popović odvjetnica iz Osijeka, Park k. P. Krešimira IV 1/II, za otvaranje stečajnog postupka nad dužnikom  VIRGA d.o.o., Široko Polje, Đakovačka 25, MBS: 030004077, OIB: 08911178518, dana </w:t>
      </w:r>
      <w:r>
        <w:t>8</w:t>
      </w:r>
      <w:r w:rsidRPr="00EC66C7">
        <w:t>. lipnja 2017. godine</w:t>
      </w:r>
    </w:p>
    <w:p w:rsidRDefault="00E37207" w:rsidP="00E37207" w:rsidR="00E37207">
      <w:pPr>
        <w:jc w:val="both"/>
      </w:pP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637EE3">
        <w:t>sa kartice predmeta broj</w:t>
      </w:r>
      <w:r w:rsidRPr="00C94EF3">
        <w:rPr>
          <w:lang w:eastAsia="x-none" w:val="x-none"/>
        </w:rPr>
        <w:t xml:space="preserve"> </w:t>
      </w:r>
      <w:r w:rsidR="00637EE3">
        <w:t xml:space="preserve">St-104/16 (6) </w:t>
      </w:r>
      <w:r w:rsidRPr="00C94EF3">
        <w:rPr>
          <w:lang w:eastAsia="x-none" w:val="x-none"/>
        </w:rPr>
        <w:t xml:space="preserve">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B45708">
      <w:pPr>
        <w:pStyle w:val="Tijeloteksta"/>
        <w:rPr>
          <w:sz w:val="24"/>
        </w:rPr>
      </w:pPr>
      <w:r w:rsidRPr="00B45708">
        <w:rPr>
          <w:bCs/>
          <w:sz w:val="24"/>
        </w:rPr>
        <w:tab/>
      </w:r>
      <w:r w:rsidRPr="00B45708">
        <w:rPr>
          <w:sz w:val="24"/>
        </w:rPr>
        <w:t xml:space="preserve">Rješenjem ovoga suda broj </w:t>
      </w:r>
      <w:r w:rsidR="002C000F" w:rsidRPr="00B45708">
        <w:rPr>
          <w:sz w:val="24"/>
        </w:rPr>
        <w:t>7 St-</w:t>
      </w:r>
      <w:r w:rsidR="002D5C91" w:rsidRPr="00B45708">
        <w:rPr>
          <w:sz w:val="24"/>
        </w:rPr>
        <w:t>2875</w:t>
      </w:r>
      <w:r w:rsidR="002C000F" w:rsidRPr="00B45708">
        <w:rPr>
          <w:sz w:val="24"/>
        </w:rPr>
        <w:t>/16-</w:t>
      </w:r>
      <w:r w:rsidR="009526B0" w:rsidRPr="00B45708">
        <w:rPr>
          <w:sz w:val="24"/>
        </w:rPr>
        <w:t>1</w:t>
      </w:r>
      <w:r w:rsidR="002D5C91" w:rsidRPr="00B45708">
        <w:rPr>
          <w:sz w:val="24"/>
        </w:rPr>
        <w:t>7</w:t>
      </w:r>
      <w:r w:rsidRPr="00B45708">
        <w:rPr>
          <w:sz w:val="24"/>
        </w:rPr>
        <w:t xml:space="preserve"> od </w:t>
      </w:r>
      <w:r w:rsidR="002D5C91" w:rsidRPr="00B45708">
        <w:rPr>
          <w:sz w:val="24"/>
        </w:rPr>
        <w:t>22</w:t>
      </w:r>
      <w:r w:rsidR="009526B0" w:rsidRPr="00B45708">
        <w:rPr>
          <w:sz w:val="24"/>
        </w:rPr>
        <w:t>. veljače</w:t>
      </w:r>
      <w:r w:rsidR="002C000F" w:rsidRPr="00B45708">
        <w:rPr>
          <w:sz w:val="24"/>
        </w:rPr>
        <w:t xml:space="preserve"> 2017. godine</w:t>
      </w:r>
      <w:r w:rsidRPr="00B45708">
        <w:rPr>
          <w:sz w:val="24"/>
        </w:rPr>
        <w:t xml:space="preserve"> pokrenut je prethodni postupak nad dužnikom </w:t>
      </w:r>
      <w:r w:rsidR="00B45708" w:rsidRPr="00B45708">
        <w:rPr>
          <w:sz w:val="24"/>
        </w:rPr>
        <w:t>VIRGA d.o.o., Široko Polje, Đakovačka 25, M</w:t>
      </w:r>
      <w:r w:rsidR="00B45708">
        <w:rPr>
          <w:sz w:val="24"/>
        </w:rPr>
        <w:t>BS: 030004077, OIB: 08911178518</w:t>
      </w:r>
      <w:r w:rsidR="002C000F" w:rsidRPr="00B45708">
        <w:rPr>
          <w:sz w:val="24"/>
        </w:rPr>
        <w:t xml:space="preserve"> </w:t>
      </w:r>
      <w:r w:rsidRPr="00B45708">
        <w:rPr>
          <w:sz w:val="24"/>
        </w:rPr>
        <w:t xml:space="preserve">i imenovan je </w:t>
      </w:r>
      <w:r w:rsidR="00750581" w:rsidRPr="00B45708">
        <w:rPr>
          <w:sz w:val="24"/>
        </w:rPr>
        <w:t>Zvonko Tomljanović, Našice, J. Runjanina 7, OIB: 01559486405</w:t>
      </w:r>
      <w:r w:rsidR="002C000F" w:rsidRPr="00B45708">
        <w:rPr>
          <w:sz w:val="24"/>
        </w:rPr>
        <w:t xml:space="preserve"> </w:t>
      </w:r>
      <w:r w:rsidRPr="00B45708">
        <w:rPr>
          <w:sz w:val="24"/>
        </w:rPr>
        <w:t>za privremenog stečajnog upravitelja</w:t>
      </w:r>
      <w:r w:rsidR="00C94EF3" w:rsidRPr="00B45708">
        <w:rPr>
          <w:sz w:val="24"/>
        </w:rPr>
        <w:t>, sa zadatkom da u roku 15 dana</w:t>
      </w:r>
      <w:r w:rsidR="00750581" w:rsidRPr="00B45708">
        <w:rPr>
          <w:sz w:val="24"/>
        </w:rPr>
        <w:t xml:space="preserve"> </w:t>
      </w:r>
      <w:r w:rsidRPr="00B45708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B45708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lastRenderedPageBreak/>
        <w:t xml:space="preserve">Privremeni stečajni upravitelj obavio je sve potrebne radnje, te je sastavio i dostavio 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C94EF3">
        <w:rPr>
          <w:rFonts w:hAnsi="Times New Roman" w:ascii="Times New Roman"/>
          <w:sz w:val="24"/>
          <w:szCs w:val="24"/>
        </w:rPr>
        <w:t>na kojem ročištu je predložio da mu se odredi nagrada za obavljanje poslova privremenog stečajnog upravitelja</w:t>
      </w:r>
      <w:r w:rsidRPr="00C94EF3">
        <w:rPr>
          <w:rFonts w:hAnsi="Times New Roman" w:ascii="Times New Roman"/>
          <w:sz w:val="24"/>
          <w:szCs w:val="24"/>
        </w:rPr>
        <w:t>, te je sud vodeći računa o složenosti poslova koje je obavio privremeni stečajni upravitelj,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B45708">
        <w:rPr>
          <w:bCs/>
        </w:rPr>
        <w:t>8. lipnja</w:t>
      </w:r>
      <w:r w:rsidR="002C000F" w:rsidRPr="00C94EF3">
        <w:rPr>
          <w:bCs/>
        </w:rPr>
        <w:t xml:space="preserve">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>Računovodstvo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 xml:space="preserve">kal. </w:t>
      </w:r>
      <w:r w:rsidR="00C5797B">
        <w:t>11</w:t>
      </w:r>
      <w:r w:rsidRPr="00C94EF3">
        <w:t>.</w:t>
      </w:r>
      <w:r w:rsidR="00C5797B">
        <w:t>8</w:t>
      </w:r>
      <w:r w:rsidRPr="00C94EF3">
        <w:t>.</w:t>
      </w:r>
      <w:r w:rsidR="00C5797B">
        <w:t>2017</w:t>
      </w:r>
      <w:r w:rsidR="0000102F">
        <w:t>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076" w:rsidR="00584076">
      <w:r>
        <w:separator/>
      </w:r>
    </w:p>
  </w:endnote>
  <w:endnote w:id="0" w:type="continuationSeparator">
    <w:p w:rsidRDefault="00584076" w:rsidR="00584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076" w:rsidR="00584076">
      <w:r>
        <w:separator/>
      </w:r>
    </w:p>
  </w:footnote>
  <w:footnote w:id="0" w:type="continuationSeparator">
    <w:p w:rsidRDefault="00584076" w:rsidR="00584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46259" w:rsidR="004462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46259">
      <w:t>7 St-2875/16-28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37207" w:rsidR="00E3720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37207">
      <w:t>7 St-2875/16-28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2F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C91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AB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25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0D0C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07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37EE3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70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97B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342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37207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697F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625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375A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D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0D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0D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625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375A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D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0D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0D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6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VIRGA d.o.o. proizvodnja, trgovina i poljoprivredne usluge zastupanog po punomoćniku Goran Tokić</izvorni_sadrzaj>
    <derivirana_varijabla naziv="DomainObject.Predmet.ProtustrankaFormated_1">  VIRGA d.o.o. proizvodnja, trgovina i poljoprivredne usluge zastupanog po punomoćniku Goran Tokić</derivirana_varijabla>
  </DomainObject.Predmet.ProtustrankaFormated>
  <DomainObject.Predmet.ProtustrankaFormatedOIB>
    <izvorni_sadrzaj>  VIRGA d.o.o. proizvodnja, trgovina i poljoprivredne usluge, OIB 08911178518 zastupanog po punomoćniku Goran Tokić</izvorni_sadrzaj>
    <derivirana_varijabla naziv="DomainObject.Predmet.ProtustrankaFormatedOIB_1">  VIRGA d.o.o. proizvodnja, trgovina i poljoprivredne usluge, OIB 08911178518 zastupanog po punomoćniku Goran Tokić</derivirana_varijabla>
  </DomainObject.Predmet.ProtustrankaFormatedOIB>
  <DomainObject.Predmet.ProtustrankaFormatedWithAdress>
    <izvorni_sadrzaj> VIRGA d.o.o. proizvodnja, trgovina i poljoprivredne usluge, Đakovačka 25, 31403 Široko Polje zastupanog po punomoćniku Goran Tokić</izvorni_sadrzaj>
    <derivirana_varijabla naziv="DomainObject.Predmet.ProtustrankaFormatedWithAdress_1"> VIRGA d.o.o. proizvodnja, trgovina i poljoprivredne usluge, Đakovačka 25, 31403 Široko Polje zastupanog po punomoćniku Goran Tokić</derivirana_varijabla>
  </DomainObject.Predmet.ProtustrankaFormatedWithAdress>
  <DomainObject.Predmet.ProtustrankaFormatedWithAdressOIB>
    <izvorni_sadrzaj> VIRGA d.o.o. proizvodnja, trgovina i poljoprivredne usluge, OIB 08911178518, Đakovačka 25, 31403 Široko Polje zastupanog po punomoćniku Goran Tokić</izvorni_sadrzaj>
    <derivirana_varijabla naziv="DomainObject.Predmet.ProtustrankaFormatedWithAdressOIB_1"> VIRGA d.o.o. proizvodnja, trgovina i poljoprivredne usluge, OIB 08911178518, Đakovačka 25, 31403 Široko Polje zastupanog po punomoćniku Goran Tokić</derivirana_varijabla>
  </DomainObject.Predmet.ProtustrankaFormatedWithAdressOIB>
  <DomainObject.Predmet.ProtustrankaWithAdress>
    <izvorni_sadrzaj>VIRGA d.o.o. proizvodnja, trgovina i poljoprivredne usluge Đakovačka 25, 31403 Široko Polje</izvorni_sadrzaj>
    <derivirana_varijabla naziv="DomainObject.Predmet.ProtustrankaWithAdress_1">VIRGA d.o.o. proizvodnja, trgovina i poljoprivredne usluge Đakovačka 25, 31403 Široko Polje</derivirana_varijabla>
  </DomainObject.Predmet.ProtustrankaWithAdress>
  <DomainObject.Predmet.ProtustrankaWithAdressOIB>
    <izvorni_sadrzaj>VIRGA d.o.o. proizvodnja, trgovina i poljoprivredne usluge, OIB 08911178518, Đakovačka 25, 31403 Široko Polje</izvorni_sadrzaj>
    <derivirana_varijabla naziv="DomainObject.Predmet.ProtustrankaWithAdressOIB_1">VIRGA d.o.o. proizvodnja, trgovina i poljoprivredne usluge, OIB 08911178518, Đakovačka 25, 31403 Široko Polje</derivirana_varijabla>
  </DomainObject.Predmet.ProtustrankaWithAdressOIB>
  <DomainObject.Predmet.ProtustrankaNazivFormated>
    <izvorni_sadrzaj>VIRGA d.o.o. proizvodnja, trgovina i poljoprivredne usluge</izvorni_sadrzaj>
    <derivirana_varijabla naziv="DomainObject.Predmet.ProtustrankaNazivFormated_1">VIRGA d.o.o. proizvodnja, trgovina i poljoprivredne usluge</derivirana_varijabla>
  </DomainObject.Predmet.ProtustrankaNazivFormated>
  <DomainObject.Predmet.ProtustrankaNazivFormatedOIB>
    <izvorni_sadrzaj>VIRGA d.o.o. proizvodnja, trgovina i poljoprivredne usluge, OIB 08911178518</izvorni_sadrzaj>
    <derivirana_varijabla naziv="DomainObject.Predmet.ProtustrankaNazivFormatedOIB_1">VIRGA d.o.o. proizvodnja, trgovina i poljoprivredne usluge, OIB 08911178518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 za proizvodnju, trgovinu i usluge zastupanog po punomoćniku Snježana Popović</izvorni_sadrzaj>
    <derivirana_varijabla naziv="DomainObject.Predmet.StrankaFormated_1">  Granolio d.d. za proizvodnju, trgovinu i usluge zastupanog po punomoćniku Snježana Popović</derivirana_varijabla>
  </DomainObject.Predmet.StrankaFormated>
  <DomainObject.Predmet.StrankaFormatedOIB>
    <izvorni_sadrzaj>  Granolio d.d. za proizvodnju, trgovinu i usluge, OIB 59064993527 zastupanog po punomoćniku Snježana Popović</izvorni_sadrzaj>
    <derivirana_varijabla naziv="DomainObject.Predmet.StrankaFormatedOIB_1">  Granolio d.d. za proizvodnju, trgovinu i usluge, OIB 59064993527 zastupanog po punomoćniku Snježana Popović</derivirana_varijabla>
  </DomainObject.Predmet.StrankaFormatedOIB>
  <DomainObject.Predmet.StrankaFormatedWithAdress>
    <izvorni_sadrzaj> Granolio d.d. za proizvodnju, trgovinu i usluge, Budmanijeva 5, 10000 Zagreb zastupanog po punomoćniku Snježana Popović</izvorni_sadrzaj>
    <derivirana_varijabla naziv="DomainObject.Predmet.StrankaFormatedWithAdress_1"> Granolio d.d. za proizvodnju, trgovinu i usluge, Budmanijeva 5, 10000 Zagreb zastupanog po punomoćniku Snježana Popović</derivirana_varijabla>
  </DomainObject.Predmet.StrankaFormatedWithAdress>
  <DomainObject.Predmet.StrankaFormatedWithAdressOIB>
    <izvorni_sadrzaj> Granolio d.d. za proizvodnju, trgovinu i usluge, OIB 59064993527, Budmanijeva 5, 10000 Zagreb zastupanog po punomoćniku Snježana Popović</izvorni_sadrzaj>
    <derivirana_varijabla naziv="DomainObject.Predmet.StrankaFormatedWithAdressOIB_1"> Granolio d.d. za proizvodnju, trgovinu i usluge, OIB 59064993527, Budmanijeva 5, 10000 Zagreb zastupanog po punomoćniku Snježana Popović</derivirana_varijabla>
  </DomainObject.Predmet.StrankaFormatedWithAdressOIB>
  <DomainObject.Predmet.StrankaWithAdress>
    <izvorni_sadrzaj>Granolio d.d. za proizvodnju, trgovinu i usluge Budmanijeva 5,10000 Zagreb</izvorni_sadrzaj>
    <derivirana_varijabla naziv="DomainObject.Predmet.StrankaWithAdress_1">Granolio d.d. za proizvodnju, trgovinu i usluge Budmanijeva 5,10000 Zagreb</derivirana_varijabla>
  </DomainObject.Predmet.StrankaWithAdress>
  <DomainObject.Predmet.StrankaWithAdressOIB>
    <izvorni_sadrzaj>Granolio d.d. za proizvodnju, trgovinu i usluge, OIB 59064993527, Budmanijeva 5,10000 Zagreb</izvorni_sadrzaj>
    <derivirana_varijabla naziv="DomainObject.Predmet.StrankaWithAdressOIB_1">Granolio d.d. za proizvodnju, trgovinu i usluge, OIB 59064993527, Budmanijeva 5,10000 Zagreb</derivirana_varijabla>
  </DomainObject.Predmet.StrankaWithAdressOIB>
  <DomainObject.Predmet.StrankaNazivFormated>
    <izvorni_sadrzaj>Granolio d.d. za proizvodnju, trgovinu i usluge</izvorni_sadrzaj>
    <derivirana_varijabla naziv="DomainObject.Predmet.StrankaNazivFormated_1">Granolio d.d. za proizvodnju, trgovinu i usluge</derivirana_varijabla>
  </DomainObject.Predmet.StrankaNazivFormated>
  <DomainObject.Predmet.StrankaNazivFormatedOIB>
    <izvorni_sadrzaj>Granolio d.d. za proizvodnju, trgovinu i usluge, OIB 59064993527</izvorni_sadrzaj>
    <derivirana_varijabla naziv="DomainObject.Predmet.StrankaNazivFormatedOIB_1">Granolio d.d. za proizvodnju, trgovinu i usluge, OIB 59064993527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Granolio d.d. za proizvodnju, trgovinu i usluge zastupanog po punomoćniku Snježana Popović</item>
    </izvorni_sadrzaj>
    <derivirana_varijabla naziv="DomainObject.Predmet.StrankaListFormated_1">
      <item>Granolio d.d. za proizvodnju, trgovinu i usluge zastupanog po punomoćniku Snježana Popović</item>
    </derivirana_varijabla>
  </DomainObject.Predmet.StrankaListFormated>
  <DomainObject.Predmet.StrankaListFormatedOIB>
    <izvorni_sadrzaj>
      <item>Granolio d.d. za proizvodnju, trgovinu i usluge, OIB 59064993527 zastupanog po punomoćniku Snježana Popović</item>
    </izvorni_sadrzaj>
    <derivirana_varijabla naziv="DomainObject.Predmet.StrankaListFormatedOIB_1">
      <item>Granolio d.d. za proizvodnju, trgovinu i usluge, OIB 59064993527 zastupanog po punomoćniku Snježana Popović</item>
    </derivirana_varijabla>
  </DomainObject.Predmet.StrankaListFormatedOIB>
  <DomainObject.Predmet.StrankaListFormatedWithAdress>
    <izvorni_sadrzaj>
      <item>Granolio d.d. za proizvodnju, trgovinu i usluge, Budmanijeva 5, 10000 Zagreb zastupanog po punomoćniku Snježana Popović</item>
    </izvorni_sadrzaj>
    <derivirana_varijabla naziv="DomainObject.Predmet.StrankaListFormatedWithAdress_1">
      <item>Granolio d.d. za proizvodnju, trgovinu i usluge, Budmanijeva 5, 10000 Zagreb zastupanog po punomoćniku Snježana Popović</item>
    </derivirana_varijabla>
  </DomainObject.Predmet.StrankaListFormatedWithAdress>
  <DomainObject.Predmet.StrankaListFormatedWithAdressOIB>
    <izvorni_sadrzaj>
      <item>Granolio d.d. za proizvodnju, trgovinu i usluge, OIB 59064993527, Budmanijeva 5, 10000 Zagreb zastupanog po punomoćniku Snježana Popović</item>
    </izvorni_sadrzaj>
    <derivirana_varijabla naziv="DomainObject.Predmet.StrankaListFormatedWithAdressOIB_1">
      <item>Granolio d.d. za proizvodnju, trgovinu i usluge, OIB 59064993527, Budmanijeva 5, 10000 Zagreb zastupanog po punomoćniku Snježana Popović</item>
    </derivirana_varijabla>
  </DomainObject.Predmet.StrankaListFormatedWithAdressOIB>
  <DomainObject.Predmet.StrankaListNazivFormated>
    <izvorni_sadrzaj>
      <item>Granolio d.d. za proizvodnju, trgovinu i usluge</item>
    </izvorni_sadrzaj>
    <derivirana_varijabla naziv="DomainObject.Predmet.StrankaListNazivFormated_1">
      <item>Granolio d.d. za proizvodnju, trgovinu i usluge</item>
    </derivirana_varijabla>
  </DomainObject.Predmet.StrankaListNazivFormated>
  <DomainObject.Predmet.StrankaListNazivFormatedOIB>
    <izvorni_sadrzaj>
      <item>Granolio d.d. za proizvodnju, trgovinu i usluge, OIB 59064993527</item>
    </izvorni_sadrzaj>
    <derivirana_varijabla naziv="DomainObject.Predmet.StrankaListNazivFormatedOIB_1">
      <item>Granolio d.d. za proizvodnju, trgovinu i usluge, OIB 59064993527</item>
    </derivirana_varijabla>
  </DomainObject.Predmet.StrankaListNazivFormatedOIB>
  <DomainObject.Predmet.ProtuStrankaListFormated>
    <izvorni_sadrzaj>
      <item>VIRGA d.o.o. proizvodnja, trgovina i poljoprivredne usluge zastupanog po punomoćniku Goran Tokić</item>
    </izvorni_sadrzaj>
    <derivirana_varijabla naziv="DomainObject.Predmet.ProtuStrankaListFormated_1">
      <item>VIRGA d.o.o. proizvodnja, trgovina i poljoprivredne usluge zastupanog po punomoćniku Goran Tokić</item>
    </derivirana_varijabla>
  </DomainObject.Predmet.ProtuStrankaListFormated>
  <DomainObject.Predmet.ProtuStrankaListFormatedOIB>
    <izvorni_sadrzaj>
      <item>VIRGA d.o.o. proizvodnja, trgovina i poljoprivredne usluge, OIB 08911178518 zastupanog po punomoćniku Goran Tokić</item>
    </izvorni_sadrzaj>
    <derivirana_varijabla naziv="DomainObject.Predmet.ProtuStrankaListFormatedOIB_1">
      <item>VIRGA d.o.o. proizvodnja, trgovina i poljoprivredne usluge, OIB 08911178518 zastupanog po punomoćniku Goran Tokić</item>
    </derivirana_varijabla>
  </DomainObject.Predmet.ProtuStrankaListFormatedOIB>
  <DomainObject.Predmet.ProtuStrankaListFormatedWithAdress>
    <izvorni_sadrzaj>
      <item>VIRGA d.o.o. proizvodnja, trgovina i poljoprivredne usluge, Đakovačka 25, 31403 Široko Polje zastupanog po punomoćniku Goran Tokić</item>
    </izvorni_sadrzaj>
    <derivirana_varijabla naziv="DomainObject.Predmet.ProtuStrankaListFormatedWithAdress_1">
      <item>VIRGA d.o.o. proizvodnja, trgovina i poljoprivredne usluge, Đakovačka 25, 31403 Široko Polje zastupanog po punomoćniku Goran Tokić</item>
    </derivirana_varijabla>
  </DomainObject.Predmet.ProtuStrankaListFormatedWithAdress>
  <DomainObject.Predmet.ProtuStrankaListFormatedWithAdressOIB>
    <izvorni_sadrzaj>
      <item>VIRGA d.o.o. proizvodnja, trgovina i poljoprivredne usluge, OIB 08911178518, Đakovačka 25, 31403 Široko Polje zastupanog po punomoćniku Goran Tokić</item>
    </izvorni_sadrzaj>
    <derivirana_varijabla naziv="DomainObject.Predmet.ProtuStrankaListFormatedWithAdressOIB_1">
      <item>VIRGA d.o.o. proizvodnja, trgovina i poljoprivredne usluge, OIB 08911178518, Đakovačka 25, 31403 Široko Polje zastupanog po punomoćniku Goran Tokić</item>
    </derivirana_varijabla>
  </DomainObject.Predmet.ProtuStrankaListFormatedWithAdressOIB>
  <DomainObject.Predmet.ProtuStrankaListNazivFormated>
    <izvorni_sadrzaj>
      <item>VIRGA d.o.o. proizvodnja, trgovina i poljoprivredne usluge</item>
    </izvorni_sadrzaj>
    <derivirana_varijabla naziv="DomainObject.Predmet.ProtuStrankaListNazivFormated_1">
      <item>VIRGA d.o.o. proizvodnja, trgovina i poljoprivredne usluge</item>
    </derivirana_varijabla>
  </DomainObject.Predmet.ProtuStrankaListNazivFormated>
  <DomainObject.Predmet.ProtuStrankaListNazivFormatedOIB>
    <izvorni_sadrzaj>
      <item>VIRGA d.o.o. proizvodnja, trgovina i poljoprivredne usluge, OIB 08911178518</item>
    </izvorni_sadrzaj>
    <derivirana_varijabla naziv="DomainObject.Predmet.ProtuStrankaListNazivFormatedOIB_1">
      <item>VIRGA d.o.o. proizvodnja, trgovina i poljoprivredne usluge, OIB 08911178518</item>
    </derivirana_varijabla>
  </DomainObject.Predmet.ProtuStrankaListNazivFormatedOIB>
  <DomainObject.Predmet.OstaliListFormated>
    <izvorni_sadrzaj>
      <item>Snježana Popović punomoćnik sudionika u postupku Granolio d.d. za proizvodnju, trgovinu i usluge</item>
      <item>Goran Tokić punomoćnik sudionika u postupku VIRGA d.o.o. proizvodnja, trgovina i poljoprivredne usluge</item>
    </izvorni_sadrzaj>
    <derivirana_varijabla naziv="DomainObject.Predmet.OstaliListFormated_1">
      <item>Snježana Popović punomoćnik sudionika u postupku Granolio d.d. za proizvodnju, trgovinu i usluge</item>
      <item>Goran Tokić punomoćnik sudionika u postupku VIRGA d.o.o. proizvodnja, trgovina i poljoprivredne usluge</item>
    </derivirana_varijabla>
  </DomainObject.Predmet.OstaliListFormated>
  <DomainObject.Predmet.OstaliListFormatedOIB>
    <izvorni_sadrzaj>
      <item>Snježana Popović punomoćnik sudionika u postupku Granolio d.d. za proizvodnju, trgovinu i usluge</item>
      <item>Goran Tokić, OIB 36923797582 punomoćnik sudionika u postupku VIRGA d.o.o. proizvodnja, trgovina i poljoprivredne usluge</item>
    </izvorni_sadrzaj>
    <derivirana_varijabla naziv="DomainObject.Predmet.OstaliListFormatedOIB_1">
      <item>Snježana Popović punomoćnik sudionika u postupku Granolio d.d. za proizvodnju, trgovinu i usluge</item>
      <item>Goran Tokić, OIB 36923797582 punomoćnik sudionika u postupku VIRGA d.o.o. proizvodnja, trgovina i poljoprivredne usluge</item>
    </derivirana_varijabla>
  </DomainObject.Predmet.OstaliListFormatedOIB>
  <DomainObject.Predmet.OstaliListFormatedWithAdress>
    <izvorni_sadrzaj>
      <item>Snježana Popović, Park k. P. Krešimira IV 1/II, 31000 Osijek punomoćnik sudionika u postupku Granolio d.d. za proizvodnju, trgovinu i usluge</item>
      <item>Goran Tokić, Đakovačka 26, 31403 Široko Polje punomoćnik sudionika u postupku VIRGA d.o.o. proizvodnja, trgovina i poljoprivredne usluge</item>
    </izvorni_sadrzaj>
    <derivirana_varijabla naziv="DomainObject.Predmet.OstaliListFormatedWithAdress_1">
      <item>Snježana Popović, Park k. P. Krešimira IV 1/II, 31000 Osijek punomoćnik sudionika u postupku Granolio d.d. za proizvodnju, trgovinu i usluge</item>
      <item>Goran Tokić, Đakovačka 26, 31403 Široko Polje punomoćnik sudionika u postupku VIRGA d.o.o. proizvodnja, trgovina i poljoprivredne usluge</item>
    </derivirana_varijabla>
  </DomainObject.Predmet.OstaliListFormatedWithAdress>
  <DomainObject.Predmet.OstaliListFormatedWithAdressOIB>
    <izvorni_sadrzaj>
      <item>Snježana Popović, Park k. P. Krešimira IV 1/II, 31000 Osijek punomoćnik sudionika u postupku Granolio d.d. za proizvodnju, trgovinu i usluge</item>
      <item>Goran Tokić, OIB 36923797582, Đakovačka 26, 31403 Široko Polje punomoćnik sudionika u postupku VIRGA d.o.o. proizvodnja, trgovina i poljoprivredne usluge</item>
    </izvorni_sadrzaj>
    <derivirana_varijabla naziv="DomainObject.Predmet.OstaliListFormatedWithAdressOIB_1">
      <item>Snježana Popović, Park k. P. Krešimira IV 1/II, 31000 Osijek punomoćnik sudionika u postupku Granolio d.d. za proizvodnju, trgovinu i usluge</item>
      <item>Goran Tokić, OIB 36923797582, Đakovačka 26, 31403 Široko Polje punomoćnik sudionika u postupku VIRGA d.o.o. proizvodnja, trgovina i poljoprivredne usluge</item>
    </derivirana_varijabla>
  </DomainObject.Predmet.OstaliListFormatedWithAdressOIB>
  <DomainObject.Predmet.OstaliListNazivFormated>
    <izvorni_sadrzaj>
      <item>Snježana Popović</item>
      <item>Goran Tokić</item>
    </izvorni_sadrzaj>
    <derivirana_varijabla naziv="DomainObject.Predmet.OstaliListNazivFormated_1">
      <item>Snježana Popović</item>
      <item>Goran Tokić</item>
    </derivirana_varijabla>
  </DomainObject.Predmet.OstaliListNazivFormated>
  <DomainObject.Predmet.OstaliListNazivFormatedOIB>
    <izvorni_sadrzaj>
      <item>Snježana Popović</item>
      <item>Goran Tokić, OIB 36923797582</item>
    </izvorni_sadrzaj>
    <derivirana_varijabla naziv="DomainObject.Predmet.OstaliListNazivFormatedOIB_1">
      <item>Snježana Popović</item>
      <item>Goran Tokić, OIB 36923797582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 za proizvodnju, trgovinu i usluge</izvorni_sadrzaj>
    <derivirana_varijabla naziv="DomainObject.Predmet.StrankaIDrugi_1">Granolio d.d. za proizvodnju, trgovinu i usluge</derivirana_varijabla>
  </DomainObject.Predmet.StrankaIDrugi>
  <DomainObject.Predmet.ProtustrankaIDrugi>
    <izvorni_sadrzaj>VIRGA d.o.o. proizvodnja, trgovina i poljoprivredne usluge</izvorni_sadrzaj>
    <derivirana_varijabla naziv="DomainObject.Predmet.ProtustrankaIDrugi_1">VIRGA d.o.o. proizvodnja, trgovina i poljoprivredne usluge</derivirana_varijabla>
  </DomainObject.Predmet.ProtustrankaIDrugi>
  <DomainObject.Predmet.StrankaIDrugiAdressOIB>
    <izvorni_sadrzaj>Granolio d.d. za proizvodnju, trgovinu i usluge, OIB 59064993527, Budmanijeva 5, 10000 Zagreb</izvorni_sadrzaj>
    <derivirana_varijabla naziv="DomainObject.Predmet.StrankaIDrugiAdressOIB_1">Granolio d.d. za proizvodnju, trgovinu i usluge, OIB 59064993527, Budmanijeva 5, 10000 Zagreb</derivirana_varijabla>
  </DomainObject.Predmet.StrankaIDrugiAdressOIB>
  <DomainObject.Predmet.ProtustrankaIDrugiAdressOIB>
    <izvorni_sadrzaj>VIRGA d.o.o. proizvodnja, trgovina i poljoprivredne usluge, OIB 08911178518, Đakovačka 25, 31403 Široko Polje</izvorni_sadrzaj>
    <derivirana_varijabla naziv="DomainObject.Predmet.ProtustrankaIDrugiAdressOIB_1">VIRGA d.o.o. proizvodnja, trgovina i poljoprivredne usluge, OIB 08911178518, Đakovačka 25,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St-2875/2016-27</izvorni_sadrzaj>
    <derivirana_varijabla naziv="DomainObject.Predmet.OdlukaRjesenje.Oznaka_1">St-2875/2016-27</derivirana_varijabla>
  </DomainObject.Predmet.OdlukaRjesenje.Oznaka>
  <DomainObject.Predmet.SudioniciListNaziv>
    <izvorni_sadrzaj>
      <item>VIRGA d.o.o. proizvodnja, trgovina i poljoprivredne usluge</item>
      <item>Granolio d.d. za proizvodnju, trgovinu i usluge</item>
      <item>Snježana Popović</item>
      <item>Goran Tokić</item>
    </izvorni_sadrzaj>
    <derivirana_varijabla naziv="DomainObject.Predmet.SudioniciListNaziv_1">
      <item>VIRGA d.o.o. proizvodnja, trgovina i poljoprivredne usluge</item>
      <item>Granolio d.d. za proizvodnju, trgovinu i usluge</item>
      <item>Snježana Popović</item>
      <item>Goran Tokić</item>
    </derivirana_varijabla>
  </DomainObject.Predmet.SudioniciListNaziv>
  <DomainObject.Predmet.SudioniciListAdressOIB>
    <izvorni_sadrzaj>
      <item>VIRGA d.o.o. proizvodnja, trgovina i poljoprivredne usluge, OIB 08911178518, Đakovačka 25,31403 Široko Polje</item>
      <item>Granolio d.d. za proizvodnju, trgovinu i usluge, OIB 59064993527, Budmanijeva 5,10000 Zagreb</item>
      <item>Snježana Popović, Park k. P. Krešimira IV 1/II,31000 Osijek</item>
      <item>Goran Tokić, OIB 36923797582, Đakovačka 26,31403 Široko Polje</item>
    </izvorni_sadrzaj>
    <derivirana_varijabla naziv="DomainObject.Predmet.SudioniciListAdressOIB_1">
      <item>VIRGA d.o.o. proizvodnja, trgovina i poljoprivredne usluge, OIB 08911178518, Đakovačka 25,31403 Široko Polje</item>
      <item>Granolio d.d. za proizvodnju, trgovinu i usluge, OIB 59064993527, Budmanijeva 5,10000 Zagreb</item>
      <item>Snježana Popović, Park k. P. Krešimira IV 1/II,31000 Osijek</item>
      <item>Goran Tokić, OIB 36923797582, Đakovačka 26,31403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08911178518</item>
      <item>, OIB 59064993527</item>
      <item>, OIB null</item>
      <item>, OIB 36923797582</item>
    </izvorni_sadrzaj>
    <derivirana_varijabla naziv="DomainObject.Predmet.SudioniciListNazivOIB_1">
      <item>, OIB 08911178518</item>
      <item>, OIB 59064993527</item>
      <item>, OIB null</item>
      <item>, OIB 36923797582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B0257-E66A-4DD4-86BB-2014BC408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446</properties:Words>
  <properties:Characters>2481</properties:Characters>
  <properties:Lines>144</properties:Lines>
  <properties:Paragraphs>23</properties:Paragraphs>
  <properties:TotalTime>568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2017-06-08T08:08:00Z</cp:lastPrinted>
  <dcterms:modified xmlns:xsi="http://www.w3.org/2001/XMLSchema-instance" xsi:type="dcterms:W3CDTF">2017-06-08T11:46:00Z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