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ba4f" w14:paraId="148ba4f" w:rsidRDefault="000C5C65" w:rsidP="00597F65" w:rsidR="00597F65">
      <w:pPr>
        <w:jc w:val="right"/>
        <w15:collapsed w:val="false"/>
      </w:pPr>
      <w:r>
        <w:t xml:space="preserve">6 </w:t>
      </w:r>
      <w:r w:rsidR="002D77B4">
        <w:t>St-</w:t>
      </w:r>
      <w:r w:rsidR="002663B9">
        <w:t>1958</w:t>
      </w:r>
      <w:r w:rsidR="00B207A3">
        <w:t>/</w:t>
      </w:r>
      <w:r w:rsidR="002663B9">
        <w:t>16-11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>Financijska agencija Regionalni centar Osijek, za otvaranje s</w:t>
      </w:r>
      <w:r w:rsidR="002663B9">
        <w:t xml:space="preserve">tečajnog  postupka nad dužnikom MALI RAJ j.d.o.o. za trgovinu i ugostiteljstvo, Stari </w:t>
      </w:r>
      <w:proofErr w:type="spellStart"/>
      <w:r w:rsidR="002663B9">
        <w:t>Jankovci</w:t>
      </w:r>
      <w:proofErr w:type="spellEnd"/>
      <w:r w:rsidR="002663B9">
        <w:t>, Matije Gupca 40 , OIB 95056384314, MBS 030140284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A97DE6">
        <w:t>14</w:t>
      </w:r>
      <w:r w:rsidR="00615950">
        <w:t xml:space="preserve">. </w:t>
      </w:r>
      <w:r w:rsidR="005C2BFC">
        <w:t>srpnja</w:t>
      </w:r>
      <w:r w:rsidR="002D77B4">
        <w:t xml:space="preserve"> 201</w:t>
      </w:r>
      <w:r w:rsidR="000F4E5B">
        <w:t>7</w:t>
      </w:r>
      <w:r w:rsidR="002D77B4">
        <w:t>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5C2BFC" w:rsidP="002663B9" w:rsidR="002663B9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2663B9">
        <w:t xml:space="preserve">MALI RAJ j.d.o.o. za trgovinu i ugostiteljstvo, Stari </w:t>
      </w:r>
      <w:proofErr w:type="spellStart"/>
      <w:r w:rsidR="002663B9">
        <w:t>Jankovci</w:t>
      </w:r>
      <w:proofErr w:type="spellEnd"/>
      <w:r w:rsidR="002663B9">
        <w:t>, Matije Gupca 40 , OIB 95056384314, MBS 030140284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2663B9">
        <w:t>21. rujna 2017.g. u 10,45</w:t>
      </w:r>
      <w:r w:rsidRPr="00006672">
        <w:t xml:space="preserve"> sati</w:t>
      </w:r>
      <w:r>
        <w:t xml:space="preserve"> u zgradi ovog suda u Osijeku, Zagrebačka br. 2, soba br. </w:t>
      </w:r>
      <w:r w:rsidR="00750AB8">
        <w:t>36</w:t>
      </w:r>
      <w:r>
        <w:t>/II, na koje se pozivaju sve zainteresirane stranke dostavom ovog rješenja.</w:t>
      </w:r>
    </w:p>
    <w:p w:rsidRDefault="005C2BFC" w:rsidP="005C2BFC" w:rsidR="005C2BFC" w:rsidRPr="006B0D72">
      <w:pPr>
        <w:pStyle w:val="Tijeloteksta"/>
        <w:numPr>
          <w:ilvl w:val="0"/>
          <w:numId w:val="1"/>
        </w:numPr>
        <w:rPr>
          <w:b/>
        </w:rPr>
      </w:pPr>
      <w:r>
        <w:t xml:space="preserve">U ovom postupku imenuje se privremeni stečajni upravitelj u osobi </w:t>
      </w:r>
      <w:r w:rsidR="002663B9">
        <w:t xml:space="preserve">Ivan Perković, </w:t>
      </w:r>
      <w:proofErr w:type="spellStart"/>
      <w:r w:rsidR="002663B9">
        <w:t>Josipovac</w:t>
      </w:r>
      <w:proofErr w:type="spellEnd"/>
      <w:r w:rsidR="002663B9">
        <w:t>,</w:t>
      </w:r>
      <w:r w:rsidR="001259AE">
        <w:t xml:space="preserve"> Kneza Branimira 9,  OIB 81615580056</w:t>
      </w:r>
      <w:r w:rsidRPr="006B0D72">
        <w:rPr>
          <w:b/>
        </w:rPr>
        <w:t>.</w:t>
      </w:r>
      <w:r>
        <w:rPr>
          <w:b/>
        </w:rPr>
        <w:t xml:space="preserve"> 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5C2BFC" w:rsidP="005C2BFC" w:rsidR="005C2BFC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  <w:r>
        <w:rPr>
          <w:bCs/>
        </w:rPr>
        <w:t xml:space="preserve"> 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</w:pPr>
      <w:r>
        <w:tab/>
        <w:t xml:space="preserve">Predlagatelj FINA RC Osijek, Podružnica Osijek, podnio je dana </w:t>
      </w:r>
      <w:r w:rsidR="001259AE">
        <w:t>20</w:t>
      </w:r>
      <w:r>
        <w:t xml:space="preserve">. </w:t>
      </w:r>
      <w:r w:rsidR="00564A5D">
        <w:t>lipnja</w:t>
      </w:r>
      <w:r>
        <w:t xml:space="preserve"> 201</w:t>
      </w:r>
      <w:r w:rsidR="00750AB8">
        <w:t>7</w:t>
      </w:r>
      <w:r>
        <w:t xml:space="preserve">. g. prijedlog za otvaranje  stečajnog postupka nad dužnikom </w:t>
      </w:r>
      <w:r w:rsidR="001259AE">
        <w:t xml:space="preserve"> MALI RAJ j.d.o.o. za trgovinu i ugostiteljstvo, Stari </w:t>
      </w:r>
      <w:proofErr w:type="spellStart"/>
      <w:r w:rsidR="001259AE">
        <w:t>Jankovci</w:t>
      </w:r>
      <w:proofErr w:type="spellEnd"/>
      <w:r w:rsidR="001259AE">
        <w:t>, Matije Gupca 40 , OIB 95056384314, MBS 030140284</w:t>
      </w:r>
      <w:r>
        <w:rPr>
          <w:color w:val="000000"/>
        </w:rPr>
        <w:t>.</w:t>
      </w:r>
      <w:r>
        <w:tab/>
      </w:r>
    </w:p>
    <w:p w:rsidRDefault="000C5C65" w:rsidP="000C5C65" w:rsidR="000C5C65">
      <w:pPr>
        <w:pStyle w:val="Tijeloteksta"/>
      </w:pPr>
      <w:r>
        <w:t xml:space="preserve"> </w:t>
      </w:r>
    </w:p>
    <w:p w:rsidRDefault="00564A5D" w:rsidP="000C5C65" w:rsidR="00564A5D">
      <w:pPr>
        <w:pStyle w:val="Tijeloteksta"/>
        <w:ind w:firstLine="708"/>
      </w:pPr>
    </w:p>
    <w:p w:rsidRDefault="001259AE" w:rsidP="00564A5D" w:rsidR="001259AE">
      <w:pPr>
        <w:jc w:val="right"/>
      </w:pPr>
    </w:p>
    <w:p w:rsidRDefault="00564A5D" w:rsidP="00564A5D" w:rsidR="00564A5D">
      <w:pPr>
        <w:jc w:val="right"/>
      </w:pPr>
      <w:r>
        <w:lastRenderedPageBreak/>
        <w:t>6 St-</w:t>
      </w:r>
      <w:r w:rsidR="00A97DE6">
        <w:t>1958</w:t>
      </w:r>
      <w:r>
        <w:t>/</w:t>
      </w:r>
      <w:r w:rsidR="00A97DE6">
        <w:t>16</w:t>
      </w:r>
      <w:r>
        <w:t>-</w:t>
      </w:r>
      <w:r w:rsidR="00A97DE6">
        <w:t>11</w:t>
      </w:r>
    </w:p>
    <w:p w:rsidRDefault="00564A5D" w:rsidP="00564A5D" w:rsidR="00564A5D">
      <w:pPr>
        <w:pStyle w:val="Tijeloteksta"/>
        <w:tabs>
          <w:tab w:pos="1695" w:val="left"/>
        </w:tabs>
        <w:ind w:firstLine="708"/>
      </w:pPr>
    </w:p>
    <w:p w:rsidRDefault="00564A5D" w:rsidP="000C5C65" w:rsidR="00564A5D">
      <w:pPr>
        <w:pStyle w:val="Tijeloteksta"/>
        <w:ind w:firstLine="708"/>
      </w:pPr>
    </w:p>
    <w:p w:rsidRDefault="000C5C65" w:rsidP="000C5C65" w:rsidR="000C5C65">
      <w:pPr>
        <w:pStyle w:val="Tijeloteksta"/>
        <w:ind w:firstLine="708"/>
      </w:pPr>
      <w:r>
        <w:t xml:space="preserve">U prijedlogu navodi da dužnik na dan </w:t>
      </w:r>
      <w:r w:rsidR="001259AE">
        <w:t>01.09</w:t>
      </w:r>
      <w:r>
        <w:t xml:space="preserve"> 201</w:t>
      </w:r>
      <w:r w:rsidR="00A97DE6">
        <w:t>5</w:t>
      </w:r>
      <w:r>
        <w:t xml:space="preserve">. g. u očevidniku redoslijeda osnova za plaćanje ima evidentirane neizvršene osnove za plaćanje u neprekinutom razdoblju </w:t>
      </w:r>
      <w:r w:rsidR="005C2BFC">
        <w:t xml:space="preserve">od </w:t>
      </w:r>
      <w:r w:rsidR="00A97DE6">
        <w:t>299</w:t>
      </w:r>
      <w:r w:rsidR="005C2BFC">
        <w:t xml:space="preserve"> </w:t>
      </w:r>
    </w:p>
    <w:p w:rsidRDefault="000C5C65" w:rsidP="00564A5D" w:rsidR="000C5C65">
      <w:pPr>
        <w:pStyle w:val="Tijeloteksta"/>
      </w:pPr>
      <w:r>
        <w:t xml:space="preserve">dana u ukupnom iznosu od </w:t>
      </w:r>
      <w:r w:rsidR="001259AE">
        <w:t>3.416,80</w:t>
      </w:r>
      <w:r>
        <w:t xml:space="preserve"> kn u koji iznos je uračunata kamata i naknada FINE za provedbu ovrhe na novčanim sredstvima te da dužnik ima </w:t>
      </w:r>
      <w:r w:rsidR="00A97DE6">
        <w:t>2</w:t>
      </w:r>
      <w:r>
        <w:t xml:space="preserve"> zaposlen</w:t>
      </w:r>
      <w:r w:rsidR="00A97DE6">
        <w:t>a</w:t>
      </w:r>
      <w:r>
        <w:t>.</w:t>
      </w:r>
    </w:p>
    <w:p w:rsidRDefault="000C5C65" w:rsidP="000C5C65" w:rsidR="000C5C65">
      <w:pPr>
        <w:pStyle w:val="Tijeloteksta"/>
        <w:ind w:firstLine="708"/>
      </w:pPr>
    </w:p>
    <w:p w:rsidRDefault="000C5C65" w:rsidP="000C5C65" w:rsidR="000C5C65">
      <w:pPr>
        <w:pStyle w:val="Tijeloteksta"/>
        <w:ind w:firstLine="708"/>
      </w:pPr>
      <w:r>
        <w:t xml:space="preserve">Slijedom navedenog predlagatelj predlaže da se nad dužnikom otvori stečajni postupak. </w:t>
      </w:r>
    </w:p>
    <w:p w:rsidRDefault="000C5C65" w:rsidP="000C5C65" w:rsidR="000C5C65">
      <w:pPr>
        <w:pStyle w:val="Tijeloteksta"/>
      </w:pPr>
    </w:p>
    <w:p w:rsidRDefault="000C5C65" w:rsidP="000C5C65" w:rsidR="000C5C6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0C5C65" w:rsidP="000C5C65" w:rsidR="000C5C65">
      <w:pPr>
        <w:jc w:val="both"/>
      </w:pPr>
      <w:r>
        <w:t xml:space="preserve"> </w:t>
      </w:r>
    </w:p>
    <w:p w:rsidRDefault="000C5C65" w:rsidP="000C5C65" w:rsidR="000C5C65">
      <w:pPr>
        <w:jc w:val="both"/>
      </w:pPr>
      <w:r>
        <w:t xml:space="preserve">  </w:t>
      </w:r>
      <w:r>
        <w:tab/>
        <w:t xml:space="preserve">Također, temeljem čl. 115. st. 2. citiranog zakona imenovan je privremeni stečajni upravitelj u osobi </w:t>
      </w:r>
      <w:r w:rsidR="001259AE">
        <w:t xml:space="preserve">Ivan Perković, </w:t>
      </w:r>
      <w:proofErr w:type="spellStart"/>
      <w:r w:rsidR="001259AE">
        <w:t>Josipovac</w:t>
      </w:r>
      <w:proofErr w:type="spellEnd"/>
      <w:r w:rsidR="001259AE">
        <w:t>, Kneza Branimira 9</w:t>
      </w:r>
      <w:r w:rsidR="00ED290E">
        <w:t>,</w:t>
      </w:r>
      <w:r>
        <w:t xml:space="preserve"> (automatski odabir), radi utvrđivanja stanja imovine dužnika, nakon čega stečajni sudac može donijeti odluku u ovom postupku.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jc w:val="center"/>
        <w:rPr>
          <w:b/>
          <w:bCs/>
        </w:rPr>
      </w:pPr>
    </w:p>
    <w:p w:rsidRDefault="000C5C65" w:rsidP="000C5C65" w:rsidR="000C5C65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A97DE6">
        <w:t>14</w:t>
      </w:r>
      <w:r>
        <w:t xml:space="preserve">. </w:t>
      </w:r>
      <w:r w:rsidR="005C2BFC">
        <w:t>srpnja</w:t>
      </w:r>
      <w:r>
        <w:t xml:space="preserve"> 2017. g.</w:t>
      </w: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C5C65" w:rsidP="000C5C65" w:rsidR="000C5C65">
      <w:pPr>
        <w:pStyle w:val="Tijeloteksta"/>
        <w:jc w:val="left"/>
      </w:pPr>
      <w:r>
        <w:t>Snježana Markotić Jurić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C5C65" w:rsidP="000C5C65" w:rsidR="000C5C65">
      <w:pPr>
        <w:pStyle w:val="Tijeloteksta"/>
        <w:ind w:firstLine="708"/>
        <w:jc w:val="left"/>
      </w:pPr>
    </w:p>
    <w:p w:rsidRDefault="000C5C65" w:rsidP="000C5C65" w:rsidR="000C5C65">
      <w:pPr>
        <w:pStyle w:val="Tijeloteksta"/>
        <w:jc w:val="left"/>
      </w:pPr>
      <w:r>
        <w:t>POUKA O PRAVNOM LIJEKU:</w:t>
      </w:r>
    </w:p>
    <w:p w:rsidRDefault="000C5C65" w:rsidP="000C5C65" w:rsidR="000C5C65">
      <w:pPr>
        <w:pStyle w:val="Tijeloteksta"/>
        <w:jc w:val="left"/>
      </w:pPr>
      <w:r>
        <w:t>Protiv ovog rješenja nije dopuštena posebna žalba (čl. 42. st. 1. Stečajnog zakona).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>DNA</w:t>
      </w:r>
    </w:p>
    <w:p w:rsidRDefault="000C5C65" w:rsidP="000C5C65" w:rsidR="000C5C65" w:rsidRPr="00D259A4">
      <w:pPr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upravitelj </w:t>
      </w:r>
    </w:p>
    <w:p w:rsidRDefault="000C5C65" w:rsidP="000C5C65" w:rsidR="000C5C65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C5C65" w:rsidP="000C5C65" w:rsidR="000C5C65" w:rsidRPr="00C34E97">
      <w:pPr>
        <w:numPr>
          <w:ilvl w:val="0"/>
          <w:numId w:val="3"/>
        </w:numPr>
        <w:tabs>
          <w:tab w:pos="6195" w:val="left"/>
        </w:tabs>
      </w:pPr>
      <w:proofErr w:type="spellStart"/>
      <w:r>
        <w:t>z.z</w:t>
      </w:r>
      <w:proofErr w:type="spellEnd"/>
      <w:r>
        <w:t xml:space="preserve">. dužnika </w:t>
      </w:r>
    </w:p>
    <w:p w:rsidRDefault="000C5C65" w:rsidP="000C5C65" w:rsidR="000C5C65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  <w:bookmarkStart w:name="_GoBack" w:id="0"/>
      <w:bookmarkEnd w:id="0"/>
    </w:p>
    <w:p w:rsidRDefault="005C2BFC" w:rsidP="000C5C65" w:rsidR="000C5C65">
      <w:pPr>
        <w:pStyle w:val="Tijeloteksta"/>
        <w:numPr>
          <w:ilvl w:val="0"/>
          <w:numId w:val="3"/>
        </w:numPr>
        <w:jc w:val="left"/>
      </w:pPr>
      <w:r>
        <w:t xml:space="preserve">R </w:t>
      </w:r>
      <w:r w:rsidR="001259AE">
        <w:t>21/9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30" w:rsidR="004F4630">
      <w:r>
        <w:separator/>
      </w:r>
    </w:p>
  </w:endnote>
  <w:endnote w:id="0" w:type="continuationSeparator">
    <w:p w:rsidRDefault="004F4630" w:rsidR="004F4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30" w:rsidR="004F4630">
      <w:r>
        <w:separator/>
      </w:r>
    </w:p>
  </w:footnote>
  <w:footnote w:id="0" w:type="continuationSeparator">
    <w:p w:rsidRDefault="004F4630" w:rsidR="004F4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01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0D16"/>
    <w:rsid w:val="000242C5"/>
    <w:rsid w:val="00036EE7"/>
    <w:rsid w:val="0005396D"/>
    <w:rsid w:val="00053B81"/>
    <w:rsid w:val="00070D0F"/>
    <w:rsid w:val="00072F6E"/>
    <w:rsid w:val="00094230"/>
    <w:rsid w:val="00096377"/>
    <w:rsid w:val="000C20F1"/>
    <w:rsid w:val="000C5C65"/>
    <w:rsid w:val="000E414B"/>
    <w:rsid w:val="000F2CEE"/>
    <w:rsid w:val="000F4E5B"/>
    <w:rsid w:val="0010785A"/>
    <w:rsid w:val="00107BC4"/>
    <w:rsid w:val="001259AE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663B9"/>
    <w:rsid w:val="00290B77"/>
    <w:rsid w:val="00291B9C"/>
    <w:rsid w:val="002D20FA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D70E6"/>
    <w:rsid w:val="004E5065"/>
    <w:rsid w:val="004E7CD5"/>
    <w:rsid w:val="004F25AD"/>
    <w:rsid w:val="004F4630"/>
    <w:rsid w:val="00500BBD"/>
    <w:rsid w:val="00524CC6"/>
    <w:rsid w:val="00555D95"/>
    <w:rsid w:val="0055624C"/>
    <w:rsid w:val="00564A5D"/>
    <w:rsid w:val="00576EA0"/>
    <w:rsid w:val="00586437"/>
    <w:rsid w:val="00597F65"/>
    <w:rsid w:val="005A1D35"/>
    <w:rsid w:val="005A3E5A"/>
    <w:rsid w:val="005A7923"/>
    <w:rsid w:val="005B403D"/>
    <w:rsid w:val="005C2BFC"/>
    <w:rsid w:val="005D4764"/>
    <w:rsid w:val="005E5805"/>
    <w:rsid w:val="005E7BED"/>
    <w:rsid w:val="005F2F59"/>
    <w:rsid w:val="00607E75"/>
    <w:rsid w:val="00615950"/>
    <w:rsid w:val="00615FE6"/>
    <w:rsid w:val="006235FB"/>
    <w:rsid w:val="00651E04"/>
    <w:rsid w:val="006601E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0AB8"/>
    <w:rsid w:val="00751A93"/>
    <w:rsid w:val="0075382B"/>
    <w:rsid w:val="0077725F"/>
    <w:rsid w:val="00786C05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A356F"/>
    <w:rsid w:val="009B0969"/>
    <w:rsid w:val="009C13EB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97DE6"/>
    <w:rsid w:val="00AB56F9"/>
    <w:rsid w:val="00AE1130"/>
    <w:rsid w:val="00AF0E4E"/>
    <w:rsid w:val="00B00E84"/>
    <w:rsid w:val="00B12CC9"/>
    <w:rsid w:val="00B207A3"/>
    <w:rsid w:val="00B32D98"/>
    <w:rsid w:val="00B94A89"/>
    <w:rsid w:val="00BC33DE"/>
    <w:rsid w:val="00BF5580"/>
    <w:rsid w:val="00C008D6"/>
    <w:rsid w:val="00C15361"/>
    <w:rsid w:val="00C17696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97F39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0E"/>
    <w:rsid w:val="00ED29D8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F2F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2F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F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F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F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F2F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2F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F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F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F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St-1958/2016-11</izvorni_sadrzaj>
    <derivirana_varijabla naziv="DomainObject.Oznaka_1">St-1958/2016-11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St-1958/2016</izvorni_sadrzaj>
    <derivirana_varijabla naziv="DomainObject.Predmet.OznakaBroj_1">St-1958/2016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RAJ j.d.o.o. za trgovinu i ugostiteljstvo</izvorni_sadrzaj>
    <derivirana_varijabla naziv="DomainObject.Predmet.ProtustrankaFormated_1">  MALI RAJ j.d.o.o. za trgovinu i ugostiteljstvo</derivirana_varijabla>
  </DomainObject.Predmet.ProtustrankaFormated>
  <DomainObject.Predmet.ProtustrankaFormatedOIB>
    <izvorni_sadrzaj>  MALI RAJ j.d.o.o. za trgovinu i ugostiteljstvo, OIB 95056384314</izvorni_sadrzaj>
    <derivirana_varijabla naziv="DomainObject.Predmet.ProtustrankaFormatedOIB_1">  MALI RAJ j.d.o.o. za trgovinu i ugostiteljstvo, OIB 95056384314</derivirana_varijabla>
  </DomainObject.Predmet.ProtustrankaFormatedOIB>
  <DomainObject.Predmet.ProtustrankaFormatedWithAdress>
    <izvorni_sadrzaj> MALI RAJ j.d.o.o. za trgovinu i ugostiteljstvo, Matije Gupca 40, 32241 Stari Jankovci</izvorni_sadrzaj>
    <derivirana_varijabla naziv="DomainObject.Predmet.ProtustrankaFormatedWithAdress_1"> MALI RAJ j.d.o.o. za trgovinu i ugostiteljstvo, Matije Gupca 40, 32241 Stari Jankovci</derivirana_varijabla>
  </DomainObject.Predmet.ProtustrankaFormatedWithAdress>
  <DomainObject.Predmet.ProtustrankaFormatedWithAdressOIB>
    <izvorni_sadrzaj> MALI RAJ j.d.o.o. za trgovinu i ugostiteljstvo, OIB 95056384314, Matije Gupca 40, 32241 Stari Jankovci</izvorni_sadrzaj>
    <derivirana_varijabla naziv="DomainObject.Predmet.ProtustrankaFormatedWithAdressOIB_1"> MALI RAJ j.d.o.o. za trgovinu i ugostiteljstvo, OIB 95056384314, Matije Gupca 40, 32241 Stari Jankovci</derivirana_varijabla>
  </DomainObject.Predmet.ProtustrankaFormatedWithAdressOIB>
  <DomainObject.Predmet.ProtustrankaWithAdress>
    <izvorni_sadrzaj>MALI RAJ j.d.o.o. za trgovinu i ugostiteljstvo Matije Gupca 40, 32241 Stari Jankovci</izvorni_sadrzaj>
    <derivirana_varijabla naziv="DomainObject.Predmet.ProtustrankaWithAdress_1">MALI RAJ j.d.o.o. za trgovinu i ugostiteljstvo Matije Gupca 40, 32241 Stari Jankovci</derivirana_varijabla>
  </DomainObject.Predmet.ProtustrankaWithAdress>
  <DomainObject.Predmet.ProtustrankaWithAdressOIB>
    <izvorni_sadrzaj>MALI RAJ j.d.o.o. za trgovinu i ugostiteljstvo, OIB 95056384314, Matije Gupca 40, 32241 Stari Jankovci</izvorni_sadrzaj>
    <derivirana_varijabla naziv="DomainObject.Predmet.ProtustrankaWithAdressOIB_1">MALI RAJ j.d.o.o. za trgovinu i ugostiteljstvo, OIB 95056384314, Matije Gupca 40, 32241 Stari Jankovci</derivirana_varijabla>
  </DomainObject.Predmet.ProtustrankaWithAdressOIB>
  <DomainObject.Predmet.ProtustrankaNazivFormated>
    <izvorni_sadrzaj>MALI RAJ j.d.o.o. za trgovinu i ugostiteljstvo</izvorni_sadrzaj>
    <derivirana_varijabla naziv="DomainObject.Predmet.ProtustrankaNazivFormated_1">MALI RAJ j.d.o.o. za trgovinu i ugostiteljstvo</derivirana_varijabla>
  </DomainObject.Predmet.ProtustrankaNazivFormated>
  <DomainObject.Predmet.ProtustrankaNazivFormatedOIB>
    <izvorni_sadrzaj>MALI RAJ j.d.o.o. za trgovinu i ugostiteljstvo, OIB 95056384314</izvorni_sadrzaj>
    <derivirana_varijabla naziv="DomainObject.Predmet.ProtustrankaNazivFormatedOIB_1">MALI RAJ j.d.o.o. za trgovinu i ugostiteljstvo, OIB 95056384314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MALI RAJ j.d.o.o. za trgovinu i ugostiteljstvo</item>
    </izvorni_sadrzaj>
    <derivirana_varijabla naziv="DomainObject.Predmet.ProtuStrankaListFormated_1">
      <item>MALI RAJ j.d.o.o. za trgovinu i ugostiteljstvo</item>
    </derivirana_varijabla>
  </DomainObject.Predmet.ProtuStrankaListFormated>
  <DomainObject.Predmet.ProtuStrankaListFormatedOIB>
    <izvorni_sadrzaj>
      <item>MALI RAJ j.d.o.o. za trgovinu i ugostiteljstvo, OIB 95056384314</item>
    </izvorni_sadrzaj>
    <derivirana_varijabla naziv="DomainObject.Predmet.ProtuStrankaListFormatedOIB_1">
      <item>MALI RAJ j.d.o.o. za trgovinu i ugostiteljstvo, OIB 95056384314</item>
    </derivirana_varijabla>
  </DomainObject.Predmet.ProtuStrankaListFormatedOIB>
  <DomainObject.Predmet.ProtuStrankaListFormatedWithAdress>
    <izvorni_sadrzaj>
      <item>MALI RAJ j.d.o.o. za trgovinu i ugostiteljstvo, Matije Gupca 40, 32241 Stari Jankovci</item>
    </izvorni_sadrzaj>
    <derivirana_varijabla naziv="DomainObject.Predmet.ProtuStrankaListFormatedWithAdress_1">
      <item>MALI RAJ j.d.o.o. za trgovinu i ugostiteljstvo, Matije Gupca 40, 32241 Stari Jankovci</item>
    </derivirana_varijabla>
  </DomainObject.Predmet.ProtuStrankaListFormatedWithAdress>
  <DomainObject.Predmet.ProtuStrankaListFormatedWithAdressOIB>
    <izvorni_sadrzaj>
      <item>MALI RAJ j.d.o.o. za trgovinu i ugostiteljstvo, OIB 95056384314, Matije Gupca 40, 32241 Stari Jankovci</item>
    </izvorni_sadrzaj>
    <derivirana_varijabla naziv="DomainObject.Predmet.ProtuStrankaListFormatedWithAdressOIB_1">
      <item>MALI RAJ j.d.o.o. za trgovinu i ugostiteljstvo, OIB 95056384314, Matije Gupca 40, 32241 Stari Jankovci</item>
    </derivirana_varijabla>
  </DomainObject.Predmet.ProtuStrankaListFormatedWithAdressOIB>
  <DomainObject.Predmet.ProtuStrankaListNazivFormated>
    <izvorni_sadrzaj>
      <item>MALI RAJ j.d.o.o. za trgovinu i ugostiteljstvo</item>
    </izvorni_sadrzaj>
    <derivirana_varijabla naziv="DomainObject.Predmet.ProtuStrankaListNazivFormated_1">
      <item>MALI RAJ j.d.o.o. za trgovinu i ugostiteljstvo</item>
    </derivirana_varijabla>
  </DomainObject.Predmet.ProtuStrankaListNazivFormated>
  <DomainObject.Predmet.ProtuStrankaListNazivFormatedOIB>
    <izvorni_sadrzaj>
      <item>MALI RAJ j.d.o.o. za trgovinu i ugostiteljstvo, OIB 95056384314</item>
    </izvorni_sadrzaj>
    <derivirana_varijabla naziv="DomainObject.Predmet.ProtuStrankaListNazivFormatedOIB_1">
      <item>MALI RAJ j.d.o.o. za trgovinu i ugostiteljstvo, OIB 95056384314</item>
    </derivirana_varijabla>
  </DomainObject.Predmet.ProtuStrankaListNazivFormatedOIB>
  <DomainObject.Predmet.OstaliListFormated>
    <izvorni_sadrzaj>
      <item>Gordana Šarić</item>
    </izvorni_sadrzaj>
    <derivirana_varijabla naziv="DomainObject.Predmet.OstaliListFormated_1">
      <item>Gordana Šarić</item>
    </derivirana_varijabla>
  </DomainObject.Predmet.OstaliListFormated>
  <DomainObject.Predmet.OstaliListFormatedOIB>
    <izvorni_sadrzaj>
      <item>Gordana Šarić, OIB 98811375403</item>
    </izvorni_sadrzaj>
    <derivirana_varijabla naziv="DomainObject.Predmet.OstaliListFormatedOIB_1">
      <item>Gordana Šarić, OIB 98811375403</item>
    </derivirana_varijabla>
  </DomainObject.Predmet.OstaliListFormatedOIB>
  <DomainObject.Predmet.OstaliListFormatedWithAdress>
    <izvorni_sadrzaj>
      <item>Gordana Šarić, Matije Gupca 40, 32241 Stari Jankovci</item>
    </izvorni_sadrzaj>
    <derivirana_varijabla naziv="DomainObject.Predmet.OstaliListFormatedWithAdress_1">
      <item>Gordana Šarić, Matije Gupca 40, 32241 Stari Jankovci</item>
    </derivirana_varijabla>
  </DomainObject.Predmet.OstaliListFormatedWithAdress>
  <DomainObject.Predmet.OstaliListFormatedWithAdressOIB>
    <izvorni_sadrzaj>
      <item>Gordana Šarić, OIB 98811375403, Matije Gupca 40, 32241 Stari Jankovci</item>
    </izvorni_sadrzaj>
    <derivirana_varijabla naziv="DomainObject.Predmet.OstaliListFormatedWithAdressOIB_1">
      <item>Gordana Šarić, OIB 98811375403, Matije Gupca 40, 32241 Stari Jankovci</item>
    </derivirana_varijabla>
  </DomainObject.Predmet.OstaliListFormatedWithAdressOIB>
  <DomainObject.Predmet.OstaliListNazivFormated>
    <izvorni_sadrzaj>
      <item>Gordana Šarić</item>
    </izvorni_sadrzaj>
    <derivirana_varijabla naziv="DomainObject.Predmet.OstaliListNazivFormated_1">
      <item>Gordana Šarić</item>
    </derivirana_varijabla>
  </DomainObject.Predmet.OstaliListNazivFormated>
  <DomainObject.Predmet.OstaliListNazivFormatedOIB>
    <izvorni_sadrzaj>
      <item>Gordana Šarić, OIB 98811375403</item>
    </izvorni_sadrzaj>
    <derivirana_varijabla naziv="DomainObject.Predmet.OstaliListNazivFormatedOIB_1">
      <item>Gordana Šarić, OIB 98811375403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St-1958/2016-11</izvorni_sadrzaj>
    <derivirana_varijabla naziv="DomainObject.PoslovniBrojDokumenta_1">St-1958/2016-11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MALI RAJ j.d.o.o. za trgovinu i ugostiteljstvo</izvorni_sadrzaj>
    <derivirana_varijabla naziv="DomainObject.Predmet.ProtustrankaIDrugi_1">MALI RAJ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MALI RAJ j.d.o.o. za trgovinu i ugostiteljstvo, OIB 95056384314, Matije Gupca 40, 32241 Stari Jankovci</izvorni_sadrzaj>
    <derivirana_varijabla naziv="DomainObject.Predmet.ProtustrankaIDrugiAdressOIB_1">MALI RAJ j.d.o.o. za trgovinu i ugostiteljstvo, OIB 95056384314, Matije Gupca 40, 32241 Stari Jankovci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MALI RAJ j.d.o.o. za trgovinu i ugostiteljstvo</item>
      <item>Gordana Šarić</item>
    </izvorni_sadrzaj>
    <derivirana_varijabla naziv="DomainObject.Predmet.SudioniciListNaziv_1">
      <item>FINA RC OSIJEK</item>
      <item>MALI RAJ j.d.o.o. za trgovinu i ugostiteljstvo</item>
      <item>Gordana Šarić</item>
    </derivirana_varijabla>
  </DomainObject.Predmet.SudioniciListNaziv>
  <DomainObject.Predmet.SudioniciListAdressOIB>
    <izvorni_sadrzaj>
      <item>FINA RC OSIJEK, OIB 85821130368</item>
      <item>MALI RAJ j.d.o.o. za trgovinu i ugostiteljstvo, OIB 95056384314, Matije Gupca 40,32241 Stari Jankovci</item>
      <item>Gordana Šarić, OIB 98811375403, Matije Gupca 40,32241 Stari Jankovci</item>
    </izvorni_sadrzaj>
    <derivirana_varijabla naziv="DomainObject.Predmet.SudioniciListAdressOIB_1">
      <item>FINA RC OSIJEK, OIB 85821130368</item>
      <item>MALI RAJ j.d.o.o. za trgovinu i ugostiteljstvo, OIB 95056384314, Matije Gupca 40,32241 Stari Jankovci</item>
      <item>Gordana Šarić, OIB 98811375403, Matije Gupca 40,32241 Stari Jankovci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95056384314</item>
      <item>, OIB 98811375403</item>
    </izvorni_sadrzaj>
    <derivirana_varijabla naziv="DomainObject.Predmet.SudioniciListNazivOIB_1">
      <item>, OIB 85821130368</item>
      <item>, OIB 95056384314</item>
      <item>, OIB 98811375403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2E132-32A2-430A-AFFE-1109681833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2622</properties:Characters>
  <properties:Lines>90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2017-07-14T11:39:00Z</dcterms:created>
  <dc:creator>hermanj</dc:creator>
  <cp:lastModifiedBy>Snježana Markotić Jurić</cp:lastModifiedBy>
  <cp:lastPrinted>2017-07-07T06:25:00Z</cp:lastPrinted>
  <dcterms:modified xmlns:xsi="http://www.w3.org/2001/XMLSchema-instance" xsi:type="dcterms:W3CDTF">2017-07-14T11:50:00Z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St-1958/2016-11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