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0d28" w14:paraId="4cf0d28" w:rsidRDefault="00D23769" w:rsidP="00D23769" w:rsidR="00D23769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ŽUMBERČANKA d.o.o. u stečaju</w:t>
      </w:r>
    </w:p>
    <w:p w:rsidRDefault="00D23769" w:rsidP="00D23769" w:rsidR="00D2376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Bestovje, Kumrovečka 8</w:t>
      </w:r>
    </w:p>
    <w:p w:rsidRDefault="00D23769" w:rsidP="00D23769" w:rsidR="00D2376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70236391213</w:t>
      </w:r>
    </w:p>
    <w:p w:rsidRDefault="00D23769" w:rsidP="00D23769" w:rsidR="00D2376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St-5053/16</w:t>
      </w:r>
    </w:p>
    <w:p w:rsidRDefault="00D23769" w:rsidP="00D23769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</w:p>
    <w:p w:rsidRDefault="00D23769" w:rsidP="00D23769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Stečajna upraviteljica</w:t>
      </w:r>
    </w:p>
    <w:p w:rsidRDefault="00D23769" w:rsidP="00D23769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Dejana Ivanović</w:t>
      </w:r>
    </w:p>
    <w:p w:rsidRDefault="00D23769" w:rsidP="00D23769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Zagreb, Sv. Mateja 124 </w:t>
      </w:r>
    </w:p>
    <w:p w:rsidRDefault="00D23769" w:rsidP="00D23769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e-mail: </w:t>
      </w:r>
      <w:hyperlink r:id="rId7" w:history="true">
        <w:r>
          <w:rPr>
            <w:rStyle w:val="Hiperveza"/>
            <w:rFonts w:cs="Times New Roman" w:hAnsi="Times New Roman" w:ascii="Times New Roman"/>
            <w:b/>
            <w:sz w:val="24"/>
          </w:rPr>
          <w:t>dejana.ivanovic@gmail.com</w:t>
        </w:r>
      </w:hyperlink>
    </w:p>
    <w:p w:rsidRDefault="00D23769" w:rsidP="00D23769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Tel/Fax.: +385 (1) 6113-225</w:t>
      </w:r>
    </w:p>
    <w:p w:rsidRDefault="00BA3414" w:rsidP="00BA3414" w:rsidR="00BA3414" w:rsidRPr="00000C7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23769" w:rsidP="00BA3414" w:rsidR="00BA3414" w:rsidRPr="00000C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15. travanj</w:t>
      </w:r>
      <w:r w:rsidR="00BA3414" w:rsidRPr="00000C78">
        <w:rPr>
          <w:rFonts w:cs="Times New Roman" w:hAnsi="Times New Roman" w:ascii="Times New Roman"/>
          <w:sz w:val="24"/>
          <w:szCs w:val="24"/>
        </w:rPr>
        <w:t xml:space="preserve"> 2019. godine</w:t>
      </w:r>
    </w:p>
    <w:p w:rsidRDefault="00BA3414" w:rsidP="00BA3414" w:rsidR="00BA3414" w:rsidRPr="00000C7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D23769" w:rsidP="00BA3414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Posl.br.: 48. St-50</w:t>
      </w:r>
      <w:r w:rsidR="00BA3414" w:rsidRPr="00000C78">
        <w:rPr>
          <w:rFonts w:cs="Times New Roman" w:hAnsi="Times New Roman" w:ascii="Times New Roman"/>
          <w:b/>
          <w:sz w:val="24"/>
          <w:szCs w:val="24"/>
        </w:rPr>
        <w:t>53/16</w:t>
      </w:r>
    </w:p>
    <w:p w:rsidRDefault="00BA3414" w:rsidP="00BA3414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BA3414" w:rsidP="00BA3414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>Zagreb, Amruševa 2/II</w:t>
      </w:r>
    </w:p>
    <w:p w:rsidRDefault="00BA3414" w:rsidP="00BA3414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>Sudac Vesna Sremac Šoštar</w:t>
      </w:r>
    </w:p>
    <w:p w:rsidRDefault="00BA3414" w:rsidP="00BA3414" w:rsidR="00BA3414" w:rsidRPr="00000C78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76078F" w:rsidP="0076078F" w:rsidR="0076078F" w:rsidRPr="00000C78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76078F" w:rsidP="0076078F" w:rsidR="0076078F" w:rsidRPr="00000C78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>PODNESAK</w:t>
      </w:r>
    </w:p>
    <w:p w:rsidRDefault="00AC5694" w:rsidP="0045042C" w:rsidR="00AC5694" w:rsidRPr="00000C78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6078F" w:rsidP="00D23769" w:rsidR="00D23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0C78">
        <w:rPr>
          <w:rFonts w:cs="Times New Roman" w:hAnsi="Times New Roman" w:ascii="Times New Roman"/>
          <w:sz w:val="24"/>
          <w:szCs w:val="24"/>
        </w:rPr>
        <w:t xml:space="preserve">Kojim </w:t>
      </w:r>
      <w:r w:rsidR="00000C78" w:rsidRPr="00000C78">
        <w:rPr>
          <w:rFonts w:cs="Times New Roman" w:hAnsi="Times New Roman" w:ascii="Times New Roman"/>
          <w:sz w:val="24"/>
          <w:szCs w:val="24"/>
        </w:rPr>
        <w:t>predlažem</w:t>
      </w:r>
      <w:r w:rsidR="00397B8B">
        <w:rPr>
          <w:rFonts w:cs="Times New Roman" w:hAnsi="Times New Roman" w:ascii="Times New Roman"/>
          <w:sz w:val="24"/>
          <w:szCs w:val="24"/>
        </w:rPr>
        <w:t xml:space="preserve"> sucu prodaju nekretnina</w:t>
      </w:r>
      <w:r w:rsidR="005E1F86">
        <w:rPr>
          <w:rFonts w:cs="Times New Roman" w:hAnsi="Times New Roman" w:ascii="Times New Roman"/>
          <w:sz w:val="24"/>
          <w:szCs w:val="24"/>
        </w:rPr>
        <w:t xml:space="preserve"> </w:t>
      </w:r>
      <w:r w:rsidR="0003741E" w:rsidRPr="00000C78">
        <w:rPr>
          <w:rFonts w:cs="Times New Roman" w:hAnsi="Times New Roman" w:ascii="Times New Roman"/>
          <w:sz w:val="24"/>
          <w:szCs w:val="24"/>
        </w:rPr>
        <w:t>sukladno</w:t>
      </w:r>
      <w:r w:rsidR="00000C78" w:rsidRPr="00000C78">
        <w:rPr>
          <w:rFonts w:cs="Times New Roman" w:hAnsi="Times New Roman" w:ascii="Times New Roman"/>
          <w:sz w:val="24"/>
          <w:szCs w:val="24"/>
        </w:rPr>
        <w:t xml:space="preserve"> članku 247</w:t>
      </w:r>
      <w:r w:rsidR="008D022C" w:rsidRPr="00000C78">
        <w:rPr>
          <w:rFonts w:cs="Times New Roman" w:hAnsi="Times New Roman" w:ascii="Times New Roman"/>
          <w:sz w:val="24"/>
          <w:szCs w:val="24"/>
        </w:rPr>
        <w:t xml:space="preserve">. Stečajnog zakona u stečajnom postupku </w:t>
      </w:r>
      <w:r w:rsidR="002E6E0F" w:rsidRPr="00000C78">
        <w:rPr>
          <w:rFonts w:cs="Times New Roman" w:hAnsi="Times New Roman" w:ascii="Times New Roman"/>
          <w:sz w:val="24"/>
          <w:szCs w:val="24"/>
        </w:rPr>
        <w:t xml:space="preserve">koji se vodi </w:t>
      </w:r>
      <w:r w:rsidR="008D022C" w:rsidRPr="00000C78">
        <w:rPr>
          <w:rFonts w:cs="Times New Roman" w:hAnsi="Times New Roman" w:ascii="Times New Roman"/>
          <w:sz w:val="24"/>
          <w:szCs w:val="24"/>
        </w:rPr>
        <w:t>nad društvom</w:t>
      </w:r>
      <w:r w:rsidR="00D23769">
        <w:rPr>
          <w:rFonts w:cs="Times New Roman" w:hAnsi="Times New Roman" w:ascii="Times New Roman"/>
          <w:sz w:val="24"/>
          <w:szCs w:val="24"/>
        </w:rPr>
        <w:t xml:space="preserve"> </w:t>
      </w:r>
      <w:r w:rsidR="00D23769" w:rsidRPr="00F90AA3">
        <w:rPr>
          <w:rFonts w:cs="Times New Roman" w:eastAsia="Times New Roman" w:hAnsi="Times New Roman" w:ascii="Times New Roman"/>
          <w:sz w:val="24"/>
          <w:szCs w:val="24"/>
        </w:rPr>
        <w:t>ŽUMBERČANKA d.o.o.</w:t>
      </w:r>
      <w:r w:rsidR="00D23769">
        <w:rPr>
          <w:rFonts w:cs="Times New Roman" w:eastAsia="Times New Roman" w:hAnsi="Times New Roman" w:ascii="Times New Roman"/>
          <w:sz w:val="24"/>
          <w:szCs w:val="24"/>
        </w:rPr>
        <w:t xml:space="preserve"> u stečaju</w:t>
      </w:r>
      <w:r w:rsidR="00D23769" w:rsidRPr="00F90AA3">
        <w:rPr>
          <w:rFonts w:cs="Times New Roman" w:eastAsia="Times New Roman" w:hAnsi="Times New Roman" w:ascii="Times New Roman"/>
          <w:sz w:val="24"/>
          <w:szCs w:val="24"/>
        </w:rPr>
        <w:t>, Bestovje, Kumrovečka 8, OIB: 70236391213</w:t>
      </w:r>
      <w:r w:rsidR="00D2376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D23769">
        <w:rPr>
          <w:rFonts w:cs="Times New Roman" w:hAnsi="Times New Roman" w:ascii="Times New Roman"/>
          <w:sz w:val="24"/>
          <w:szCs w:val="24"/>
        </w:rPr>
        <w:t>Dužnik je vlasnik nekretnina upisanih</w:t>
      </w:r>
      <w:r w:rsidR="00D23769" w:rsidRPr="00BA7F18">
        <w:rPr>
          <w:rFonts w:cs="Times New Roman" w:hAnsi="Times New Roman" w:ascii="Times New Roman"/>
          <w:sz w:val="24"/>
          <w:szCs w:val="24"/>
        </w:rPr>
        <w:t xml:space="preserve"> u</w:t>
      </w:r>
      <w:r w:rsidR="00D23769">
        <w:rPr>
          <w:rFonts w:cs="Times New Roman" w:hAnsi="Times New Roman" w:ascii="Times New Roman"/>
          <w:sz w:val="24"/>
          <w:szCs w:val="24"/>
        </w:rPr>
        <w:t xml:space="preserve"> zemljišnu knjigu Općinskog</w:t>
      </w:r>
      <w:r w:rsidR="00D23769" w:rsidRPr="00BA7F18">
        <w:rPr>
          <w:rFonts w:cs="Times New Roman" w:hAnsi="Times New Roman" w:ascii="Times New Roman"/>
          <w:sz w:val="24"/>
          <w:szCs w:val="24"/>
        </w:rPr>
        <w:t xml:space="preserve"> </w:t>
      </w:r>
      <w:r w:rsidR="00D23769">
        <w:rPr>
          <w:rFonts w:cs="Times New Roman" w:hAnsi="Times New Roman" w:ascii="Times New Roman"/>
          <w:sz w:val="24"/>
          <w:szCs w:val="24"/>
        </w:rPr>
        <w:t>suda</w:t>
      </w:r>
      <w:r w:rsidR="00D23769" w:rsidRPr="00BA7F18">
        <w:rPr>
          <w:rFonts w:cs="Times New Roman" w:hAnsi="Times New Roman" w:ascii="Times New Roman"/>
          <w:sz w:val="24"/>
          <w:szCs w:val="24"/>
        </w:rPr>
        <w:t xml:space="preserve"> u </w:t>
      </w:r>
      <w:r w:rsidR="00D23769">
        <w:rPr>
          <w:rFonts w:cs="Times New Roman" w:hAnsi="Times New Roman" w:ascii="Times New Roman"/>
          <w:sz w:val="24"/>
          <w:szCs w:val="24"/>
        </w:rPr>
        <w:t>Novom Zagrebu, Zemljišnoknjižni odjel Samobor, k.o. Rakitje, zk.ul.br. 3355 i to:</w:t>
      </w:r>
    </w:p>
    <w:p w:rsidRDefault="00D23769" w:rsidP="00D23769" w:rsidR="00D23769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kč.br</w:t>
      </w:r>
      <w:r w:rsidRPr="009369E4">
        <w:rPr>
          <w:rFonts w:cs="Times New Roman" w:hAnsi="Times New Roman" w:ascii="Times New Roman"/>
          <w:sz w:val="24"/>
          <w:szCs w:val="24"/>
        </w:rPr>
        <w:t>. 3063/1 u naravi oranica LOZA</w:t>
      </w:r>
      <w:r>
        <w:rPr>
          <w:rFonts w:cs="Times New Roman" w:hAnsi="Times New Roman" w:ascii="Times New Roman"/>
          <w:sz w:val="24"/>
          <w:szCs w:val="24"/>
        </w:rPr>
        <w:t xml:space="preserve"> površine 1164 m2 </w:t>
      </w:r>
    </w:p>
    <w:p w:rsidRDefault="00D23769" w:rsidP="005E1F86" w:rsidR="00D23769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69E4">
        <w:rPr>
          <w:rFonts w:cs="Times New Roman" w:hAnsi="Times New Roman" w:ascii="Times New Roman"/>
          <w:sz w:val="24"/>
          <w:szCs w:val="24"/>
        </w:rPr>
        <w:t xml:space="preserve">kč.br. 3063/2 u naravi oranica LOZA </w:t>
      </w:r>
      <w:r>
        <w:rPr>
          <w:rFonts w:cs="Times New Roman" w:hAnsi="Times New Roman" w:ascii="Times New Roman"/>
          <w:sz w:val="24"/>
          <w:szCs w:val="24"/>
        </w:rPr>
        <w:t>površine 1593 m2</w:t>
      </w:r>
    </w:p>
    <w:p w:rsidRDefault="00D23769" w:rsidP="00D23769" w:rsidR="00DA1CB5" w:rsidRPr="00D23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3769">
        <w:rPr>
          <w:rFonts w:cs="Times New Roman" w:hAnsi="Times New Roman" w:ascii="Times New Roman"/>
          <w:sz w:val="24"/>
          <w:szCs w:val="24"/>
        </w:rPr>
        <w:t>Na obje nekretnine</w:t>
      </w:r>
      <w:r w:rsidR="005E1F86" w:rsidRPr="00D23769">
        <w:rPr>
          <w:rFonts w:cs="Times New Roman" w:hAnsi="Times New Roman" w:ascii="Times New Roman"/>
          <w:sz w:val="24"/>
          <w:szCs w:val="24"/>
        </w:rPr>
        <w:t xml:space="preserve"> upisano</w:t>
      </w:r>
      <w:r w:rsidRPr="00D23769">
        <w:rPr>
          <w:rFonts w:cs="Times New Roman" w:hAnsi="Times New Roman" w:ascii="Times New Roman"/>
          <w:sz w:val="24"/>
          <w:szCs w:val="24"/>
        </w:rPr>
        <w:t xml:space="preserve"> je</w:t>
      </w:r>
      <w:r w:rsidR="005E1F86" w:rsidRPr="00D23769">
        <w:rPr>
          <w:rFonts w:cs="Times New Roman" w:hAnsi="Times New Roman" w:ascii="Times New Roman"/>
          <w:sz w:val="24"/>
          <w:szCs w:val="24"/>
        </w:rPr>
        <w:t xml:space="preserve"> razlučno pravo vjerovnika </w:t>
      </w:r>
      <w:r w:rsidR="009C10E3" w:rsidRPr="00D23769">
        <w:rPr>
          <w:rFonts w:cs="Times New Roman" w:eastAsia="Calibri" w:hAnsi="Times New Roman" w:ascii="Times New Roman"/>
          <w:sz w:val="24"/>
          <w:lang w:eastAsia="en-US"/>
        </w:rPr>
        <w:t>REPUBLIKA HRVATSKA</w:t>
      </w:r>
      <w:r w:rsidR="005E1F86" w:rsidRPr="00D23769">
        <w:rPr>
          <w:rFonts w:cs="Times New Roman" w:eastAsia="Calibri" w:hAnsi="Times New Roman" w:ascii="Times New Roman"/>
          <w:sz w:val="24"/>
          <w:lang w:eastAsia="en-US"/>
        </w:rPr>
        <w:t xml:space="preserve">-MINISTARSTVO </w:t>
      </w:r>
      <w:r>
        <w:rPr>
          <w:rFonts w:cs="Times New Roman" w:eastAsia="Calibri" w:hAnsi="Times New Roman" w:ascii="Times New Roman"/>
          <w:sz w:val="24"/>
          <w:lang w:eastAsia="en-US"/>
        </w:rPr>
        <w:t>FINANCIJA, ZAGREB</w:t>
      </w:r>
      <w:r w:rsidR="005E1F86" w:rsidRPr="00D23769">
        <w:rPr>
          <w:rFonts w:cs="Times New Roman" w:eastAsia="Calibri" w:hAnsi="Times New Roman" w:ascii="Times New Roman"/>
          <w:sz w:val="24"/>
          <w:lang w:eastAsia="en-US"/>
        </w:rPr>
        <w:t>.</w:t>
      </w:r>
      <w:r w:rsidR="005E1F86" w:rsidRPr="00D23769">
        <w:rPr>
          <w:rFonts w:cs="Times New Roman" w:hAnsi="Times New Roman" w:ascii="Times New Roman"/>
          <w:sz w:val="24"/>
          <w:szCs w:val="24"/>
        </w:rPr>
        <w:t xml:space="preserve"> </w:t>
      </w:r>
      <w:r w:rsidR="00294DFC" w:rsidRPr="00D23769">
        <w:rPr>
          <w:rFonts w:cs="Times New Roman" w:hAnsi="Times New Roman" w:ascii="Times New Roman"/>
          <w:sz w:val="24"/>
          <w:szCs w:val="24"/>
        </w:rPr>
        <w:t>U steča</w:t>
      </w:r>
      <w:r w:rsidR="005E1F86" w:rsidRPr="00D23769">
        <w:rPr>
          <w:rFonts w:cs="Times New Roman" w:hAnsi="Times New Roman" w:ascii="Times New Roman"/>
          <w:sz w:val="24"/>
          <w:szCs w:val="24"/>
        </w:rPr>
        <w:t>jnom spisu već postoji T</w:t>
      </w:r>
      <w:r w:rsidR="00294DFC" w:rsidRPr="00D23769">
        <w:rPr>
          <w:rFonts w:cs="Times New Roman" w:hAnsi="Times New Roman" w:ascii="Times New Roman"/>
          <w:sz w:val="24"/>
          <w:szCs w:val="24"/>
        </w:rPr>
        <w:t xml:space="preserve">ablica </w:t>
      </w:r>
      <w:r w:rsidR="005E1F86" w:rsidRPr="00D23769">
        <w:rPr>
          <w:rFonts w:cs="Times New Roman" w:hAnsi="Times New Roman" w:ascii="Times New Roman"/>
          <w:sz w:val="24"/>
          <w:szCs w:val="24"/>
        </w:rPr>
        <w:t xml:space="preserve">razlučnih prava o </w:t>
      </w:r>
      <w:r>
        <w:rPr>
          <w:rFonts w:cs="Times New Roman" w:hAnsi="Times New Roman" w:ascii="Times New Roman"/>
          <w:sz w:val="24"/>
          <w:szCs w:val="24"/>
        </w:rPr>
        <w:t>kojem je vjerovnik obavijestio</w:t>
      </w:r>
      <w:r w:rsidR="00294DFC" w:rsidRPr="00D23769">
        <w:rPr>
          <w:rFonts w:cs="Times New Roman" w:hAnsi="Times New Roman" w:ascii="Times New Roman"/>
          <w:sz w:val="24"/>
          <w:szCs w:val="24"/>
        </w:rPr>
        <w:t xml:space="preserve"> stečajnu upraviteljicu</w:t>
      </w:r>
      <w:r w:rsidR="009C10E3" w:rsidRPr="00D23769">
        <w:rPr>
          <w:rFonts w:cs="Times New Roman" w:hAnsi="Times New Roman" w:ascii="Times New Roman"/>
          <w:sz w:val="24"/>
          <w:szCs w:val="24"/>
        </w:rPr>
        <w:t>,</w:t>
      </w:r>
      <w:r w:rsidR="0003741E" w:rsidRPr="00D23769">
        <w:rPr>
          <w:rFonts w:cs="Times New Roman" w:hAnsi="Times New Roman" w:ascii="Times New Roman"/>
          <w:sz w:val="24"/>
          <w:szCs w:val="24"/>
        </w:rPr>
        <w:t xml:space="preserve"> a</w:t>
      </w:r>
      <w:r w:rsidR="00294DFC" w:rsidRPr="00D23769">
        <w:rPr>
          <w:rFonts w:cs="Times New Roman" w:hAnsi="Times New Roman" w:ascii="Times New Roman"/>
          <w:sz w:val="24"/>
          <w:szCs w:val="24"/>
        </w:rPr>
        <w:t xml:space="preserve"> o čemu je inf</w:t>
      </w:r>
      <w:r w:rsidR="005E1F86" w:rsidRPr="00D23769">
        <w:rPr>
          <w:rFonts w:cs="Times New Roman" w:hAnsi="Times New Roman" w:ascii="Times New Roman"/>
          <w:sz w:val="24"/>
          <w:szCs w:val="24"/>
        </w:rPr>
        <w:t>ormirana</w:t>
      </w:r>
      <w:r w:rsidR="009C10E3" w:rsidRPr="00D23769">
        <w:rPr>
          <w:rFonts w:cs="Times New Roman" w:hAnsi="Times New Roman" w:ascii="Times New Roman"/>
          <w:sz w:val="24"/>
          <w:szCs w:val="24"/>
        </w:rPr>
        <w:t xml:space="preserve"> i Skupština vjerovnika.</w:t>
      </w:r>
    </w:p>
    <w:p w:rsidRDefault="005E1F86" w:rsidP="0045042C" w:rsidR="005E1F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Procjenu</w:t>
      </w:r>
      <w:r w:rsidR="00D97843" w:rsidRPr="00000C78">
        <w:rPr>
          <w:rFonts w:cs="Times New Roman" w:hAnsi="Times New Roman" w:ascii="Times New Roman"/>
          <w:sz w:val="24"/>
          <w:szCs w:val="24"/>
        </w:rPr>
        <w:t xml:space="preserve"> </w:t>
      </w:r>
      <w:r w:rsidR="00D23769">
        <w:rPr>
          <w:rFonts w:cs="Times New Roman" w:hAnsi="Times New Roman" w:ascii="Times New Roman"/>
          <w:sz w:val="24"/>
          <w:szCs w:val="24"/>
        </w:rPr>
        <w:t xml:space="preserve">je izradio stalni sudski vještak za graditeljstvo i procjenu nekretnina koju </w:t>
      </w:r>
      <w:r>
        <w:rPr>
          <w:rFonts w:cs="Times New Roman" w:hAnsi="Times New Roman" w:ascii="Times New Roman"/>
          <w:sz w:val="24"/>
          <w:szCs w:val="24"/>
        </w:rPr>
        <w:t>dostavljam u</w:t>
      </w:r>
      <w:r w:rsidR="00EE5D15" w:rsidRPr="00000C78">
        <w:rPr>
          <w:rFonts w:cs="Times New Roman" w:hAnsi="Times New Roman" w:ascii="Times New Roman"/>
          <w:sz w:val="24"/>
          <w:szCs w:val="24"/>
        </w:rPr>
        <w:t xml:space="preserve"> </w:t>
      </w:r>
      <w:r w:rsidR="00D97843" w:rsidRPr="00000C78">
        <w:rPr>
          <w:rFonts w:cs="Times New Roman" w:hAnsi="Times New Roman" w:ascii="Times New Roman"/>
          <w:sz w:val="24"/>
          <w:szCs w:val="24"/>
        </w:rPr>
        <w:t xml:space="preserve">stečajni spis. Radi preglednosti uz ovaj podnesak prilažem </w:t>
      </w:r>
      <w:r w:rsidR="00D23769"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>neslužbenu</w:t>
      </w:r>
      <w:r w:rsidR="00665355" w:rsidRPr="00000C78">
        <w:rPr>
          <w:rFonts w:cs="Times New Roman" w:hAnsi="Times New Roman" w:ascii="Times New Roman"/>
          <w:sz w:val="24"/>
          <w:szCs w:val="24"/>
        </w:rPr>
        <w:t xml:space="preserve"> kop</w:t>
      </w:r>
      <w:r w:rsidR="00397B8B">
        <w:rPr>
          <w:rFonts w:cs="Times New Roman" w:hAnsi="Times New Roman" w:ascii="Times New Roman"/>
          <w:sz w:val="24"/>
          <w:szCs w:val="24"/>
        </w:rPr>
        <w:t>iju izvadk</w:t>
      </w:r>
      <w:r w:rsidR="00851BD3">
        <w:rPr>
          <w:rFonts w:cs="Times New Roman" w:hAnsi="Times New Roman" w:ascii="Times New Roman"/>
          <w:sz w:val="24"/>
          <w:szCs w:val="24"/>
        </w:rPr>
        <w:t>a iz zemljišne knjige nekretnina opterećenih</w:t>
      </w:r>
      <w:r w:rsidR="00397B8B">
        <w:rPr>
          <w:rFonts w:cs="Times New Roman" w:hAnsi="Times New Roman" w:ascii="Times New Roman"/>
          <w:sz w:val="24"/>
          <w:szCs w:val="24"/>
        </w:rPr>
        <w:t xml:space="preserve"> razlučnim pravom, </w:t>
      </w:r>
      <w:r w:rsidR="009C10E3">
        <w:rPr>
          <w:rFonts w:cs="Times New Roman" w:hAnsi="Times New Roman" w:ascii="Times New Roman"/>
          <w:sz w:val="24"/>
          <w:szCs w:val="24"/>
        </w:rPr>
        <w:t>a koja</w:t>
      </w:r>
      <w:r>
        <w:rPr>
          <w:rFonts w:cs="Times New Roman" w:hAnsi="Times New Roman" w:ascii="Times New Roman"/>
          <w:sz w:val="24"/>
          <w:szCs w:val="24"/>
        </w:rPr>
        <w:t xml:space="preserve"> bi trebala</w:t>
      </w:r>
      <w:r w:rsidR="00665355" w:rsidRPr="00000C78">
        <w:rPr>
          <w:rFonts w:cs="Times New Roman" w:hAnsi="Times New Roman" w:ascii="Times New Roman"/>
          <w:sz w:val="24"/>
          <w:szCs w:val="24"/>
        </w:rPr>
        <w:t xml:space="preserve"> biti predmet prodaje</w:t>
      </w:r>
      <w:r>
        <w:rPr>
          <w:rFonts w:cs="Times New Roman" w:hAnsi="Times New Roman" w:ascii="Times New Roman"/>
          <w:sz w:val="24"/>
          <w:szCs w:val="24"/>
        </w:rPr>
        <w:t>.</w:t>
      </w:r>
      <w:r w:rsidR="00D237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1CB5" w:rsidP="0045042C" w:rsidR="00EE5D15" w:rsidRPr="00000C7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00C78">
        <w:rPr>
          <w:rFonts w:cs="Times New Roman" w:hAnsi="Times New Roman" w:ascii="Times New Roman"/>
          <w:sz w:val="24"/>
          <w:szCs w:val="24"/>
        </w:rPr>
        <w:t>Privitak</w:t>
      </w:r>
      <w:r w:rsidR="00EE5D15" w:rsidRPr="00000C78">
        <w:rPr>
          <w:rFonts w:cs="Times New Roman" w:hAnsi="Times New Roman" w:ascii="Times New Roman"/>
          <w:sz w:val="24"/>
          <w:szCs w:val="24"/>
        </w:rPr>
        <w:t xml:space="preserve">:  1. </w:t>
      </w:r>
      <w:r w:rsidR="00D23769">
        <w:rPr>
          <w:rFonts w:cs="Times New Roman" w:hAnsi="Times New Roman" w:ascii="Times New Roman"/>
          <w:sz w:val="24"/>
          <w:szCs w:val="24"/>
        </w:rPr>
        <w:t>Procjena</w:t>
      </w:r>
      <w:r w:rsidR="009C10E3">
        <w:rPr>
          <w:rFonts w:cs="Times New Roman" w:hAnsi="Times New Roman" w:ascii="Times New Roman"/>
          <w:sz w:val="24"/>
          <w:szCs w:val="24"/>
        </w:rPr>
        <w:t xml:space="preserve"> </w:t>
      </w:r>
      <w:r w:rsidR="00D23769">
        <w:rPr>
          <w:rFonts w:cs="Times New Roman" w:hAnsi="Times New Roman" w:ascii="Times New Roman"/>
          <w:sz w:val="24"/>
          <w:szCs w:val="24"/>
        </w:rPr>
        <w:t>nekretnina</w:t>
      </w:r>
      <w:r w:rsidR="00391A14">
        <w:rPr>
          <w:rFonts w:cs="Times New Roman" w:hAnsi="Times New Roman" w:ascii="Times New Roman"/>
          <w:sz w:val="24"/>
          <w:szCs w:val="24"/>
        </w:rPr>
        <w:t>, travanj 2019.</w:t>
      </w:r>
    </w:p>
    <w:p w:rsidRDefault="00EE5D15" w:rsidP="0045042C" w:rsidR="00EE5D15" w:rsidRPr="00000C7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00C78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A1CB5" w:rsidRPr="00000C78">
        <w:rPr>
          <w:rFonts w:cs="Times New Roman" w:hAnsi="Times New Roman" w:ascii="Times New Roman"/>
          <w:sz w:val="24"/>
          <w:szCs w:val="24"/>
        </w:rPr>
        <w:t xml:space="preserve">  </w:t>
      </w:r>
      <w:r w:rsidRPr="00000C78">
        <w:rPr>
          <w:rFonts w:cs="Times New Roman" w:hAnsi="Times New Roman" w:ascii="Times New Roman"/>
          <w:sz w:val="24"/>
          <w:szCs w:val="24"/>
        </w:rPr>
        <w:t>2. N</w:t>
      </w:r>
      <w:r w:rsidR="005E1F86">
        <w:rPr>
          <w:rFonts w:cs="Times New Roman" w:hAnsi="Times New Roman" w:ascii="Times New Roman"/>
          <w:sz w:val="24"/>
          <w:szCs w:val="24"/>
        </w:rPr>
        <w:t>eslužbena kopija izvad</w:t>
      </w:r>
      <w:r w:rsidR="00E63DD8" w:rsidRPr="00000C78">
        <w:rPr>
          <w:rFonts w:cs="Times New Roman" w:hAnsi="Times New Roman" w:ascii="Times New Roman"/>
          <w:sz w:val="24"/>
          <w:szCs w:val="24"/>
        </w:rPr>
        <w:t>ka iz zem</w:t>
      </w:r>
      <w:r w:rsidR="005E1F86">
        <w:rPr>
          <w:rFonts w:cs="Times New Roman" w:hAnsi="Times New Roman" w:ascii="Times New Roman"/>
          <w:sz w:val="24"/>
          <w:szCs w:val="24"/>
        </w:rPr>
        <w:t>ljišne knjige</w:t>
      </w:r>
    </w:p>
    <w:p w:rsidRDefault="00EE5D15" w:rsidP="0045042C" w:rsidR="00EE5D15" w:rsidRPr="00000C7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C5694" w:rsidP="0045042C" w:rsidR="00AC5694" w:rsidRPr="00000C7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5FD7" w:rsidP="00AC5694" w:rsidR="00DC5FD7" w:rsidRPr="00000C78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000C78">
        <w:rPr>
          <w:rFonts w:cs="Times New Roman" w:hAnsi="Times New Roman" w:ascii="Times New Roman"/>
          <w:sz w:val="24"/>
          <w:szCs w:val="24"/>
        </w:rPr>
        <w:t xml:space="preserve"> Stečajna upraviteljica</w:t>
      </w:r>
    </w:p>
    <w:p w:rsidRDefault="008D28C9" w:rsidP="00DC5FD7" w:rsidR="00DC5FD7" w:rsidRPr="00000C78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000C78">
        <w:rPr>
          <w:rFonts w:cs="Times New Roman" w:hAnsi="Times New Roman" w:ascii="Times New Roman"/>
          <w:sz w:val="24"/>
          <w:szCs w:val="24"/>
        </w:rPr>
        <w:t xml:space="preserve"> </w:t>
      </w:r>
      <w:r w:rsidR="00DC5FD7" w:rsidRPr="00000C78">
        <w:rPr>
          <w:rFonts w:cs="Times New Roman" w:hAnsi="Times New Roman" w:ascii="Times New Roman"/>
          <w:sz w:val="24"/>
          <w:szCs w:val="24"/>
        </w:rPr>
        <w:t xml:space="preserve"> </w:t>
      </w:r>
      <w:r w:rsidR="002E1048">
        <w:rPr>
          <w:rFonts w:cs="Times New Roman" w:hAnsi="Times New Roman" w:ascii="Times New Roman"/>
          <w:sz w:val="24"/>
          <w:szCs w:val="24"/>
        </w:rPr>
        <w:t>Dejana Ivanović</w:t>
      </w:r>
    </w:p>
    <w:sectPr w:rsidSect="0097687D" w:rsidR="00DC5FD7" w:rsidRPr="00000C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92F18"/>
    <w:multiLevelType w:val="hybridMultilevel"/>
    <w:tmpl w:val="6E064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E27DD"/>
    <w:multiLevelType w:val="hybridMultilevel"/>
    <w:tmpl w:val="36220464"/>
    <w:lvl w:tplc="EE96A25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EF8"/>
    <w:rsid w:val="00000C78"/>
    <w:rsid w:val="0003741E"/>
    <w:rsid w:val="000D2C7A"/>
    <w:rsid w:val="001134DE"/>
    <w:rsid w:val="00124E6E"/>
    <w:rsid w:val="00294DFC"/>
    <w:rsid w:val="002E1048"/>
    <w:rsid w:val="002E6E0F"/>
    <w:rsid w:val="00370F1D"/>
    <w:rsid w:val="00391A14"/>
    <w:rsid w:val="00397B8B"/>
    <w:rsid w:val="003D5EF8"/>
    <w:rsid w:val="00426F47"/>
    <w:rsid w:val="0045042C"/>
    <w:rsid w:val="0046675A"/>
    <w:rsid w:val="005E1F86"/>
    <w:rsid w:val="00647FCD"/>
    <w:rsid w:val="00665355"/>
    <w:rsid w:val="0076078F"/>
    <w:rsid w:val="0080537B"/>
    <w:rsid w:val="00832CA5"/>
    <w:rsid w:val="00851BD3"/>
    <w:rsid w:val="008D022C"/>
    <w:rsid w:val="008D28C9"/>
    <w:rsid w:val="00945B8E"/>
    <w:rsid w:val="0097687D"/>
    <w:rsid w:val="009936C6"/>
    <w:rsid w:val="009C10E3"/>
    <w:rsid w:val="00A21D13"/>
    <w:rsid w:val="00AC5694"/>
    <w:rsid w:val="00BA3414"/>
    <w:rsid w:val="00D23769"/>
    <w:rsid w:val="00D66D7F"/>
    <w:rsid w:val="00D80DB2"/>
    <w:rsid w:val="00D97843"/>
    <w:rsid w:val="00DA1CB5"/>
    <w:rsid w:val="00DC5FD7"/>
    <w:rsid w:val="00E63DD8"/>
    <w:rsid w:val="00EE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3D5EF8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E1F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10E3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0E3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47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F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FC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FC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FC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3D5EF8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E1F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10E3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0E3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47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F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FC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F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F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5897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76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jana.ivanovic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kkk</properties:Company>
  <properties:Pages>1</properties:Pages>
  <properties:Words>206</properties:Words>
  <properties:Characters>1294</properties:Characters>
  <properties:Lines>42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2019-04-18T05:16:00Z</dcterms:created>
  <dc:creator>ddd</dc:creator>
  <cp:lastModifiedBy>Vinka Mihalinčić</cp:lastModifiedBy>
  <cp:lastPrinted>2019-03-15T11:46:00Z</cp:lastPrinted>
  <dcterms:modified xmlns:xsi="http://www.w3.org/2001/XMLSchema-instance" xsi:type="dcterms:W3CDTF">2019-04-23T13:13:00Z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St-5053/2016-31 / Podnesak - Podnesak (PODNESAK PROCJENE.docx)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