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e59dd" w14:paraId="45e59d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2101DC">
        <w:t>2459/16-</w:t>
      </w:r>
      <w:r w:rsidR="000F65C8">
        <w:t>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2101DC">
        <w:t xml:space="preserve">MISLI ŠARENO jednostavno društvo s ograničenom odgovornošću za usluge Samobor, Mirka </w:t>
      </w:r>
      <w:proofErr w:type="spellStart"/>
      <w:r w:rsidR="002101DC">
        <w:t>Kleščića</w:t>
      </w:r>
      <w:proofErr w:type="spellEnd"/>
      <w:r w:rsidR="002101DC">
        <w:t xml:space="preserve"> 7, OIB 39869388164, MBS 080914242</w:t>
      </w:r>
      <w:r w:rsidR="002A10EB">
        <w:t xml:space="preserve">, </w:t>
      </w:r>
      <w:r w:rsidR="00464B1D">
        <w:t xml:space="preserve">temeljem članka 430. Stečajnog zakona („Narodne novine“ 71/15, dalje SZ-a), dana </w:t>
      </w:r>
      <w:r w:rsidR="002101DC">
        <w:t xml:space="preserve">27. listopada </w:t>
      </w:r>
      <w:r w:rsidR="00464B1D">
        <w:t>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2101DC">
        <w:t xml:space="preserve">MISLI ŠARENO jednostavno društvo s ograničenom odgovornošću za usluge Samobor, Mirka </w:t>
      </w:r>
      <w:proofErr w:type="spellStart"/>
      <w:r w:rsidR="002101DC">
        <w:t>Kleščića</w:t>
      </w:r>
      <w:proofErr w:type="spellEnd"/>
      <w:r w:rsidR="002101DC">
        <w:t xml:space="preserve"> 7, OIB 39869388164, MBS 080914242</w:t>
      </w:r>
      <w:r w:rsidR="000F65C8">
        <w:t xml:space="preserve"> </w:t>
      </w:r>
      <w:r w:rsidR="007D569A">
        <w:t>i</w:t>
      </w:r>
      <w:r>
        <w:t>znosi</w:t>
      </w:r>
      <w:r w:rsidR="00723181">
        <w:t xml:space="preserve"> </w:t>
      </w:r>
      <w:r w:rsidR="00DC3960">
        <w:t xml:space="preserve">17.738,40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8E6F11">
        <w:t xml:space="preserve"> </w:t>
      </w:r>
      <w:r w:rsidR="00DC3960">
        <w:t xml:space="preserve"> </w:t>
      </w:r>
      <w:r w:rsidR="00B8606E">
        <w:t xml:space="preserve">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DC3960">
        <w:t>2459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B8606E">
        <w:t>2</w:t>
      </w:r>
      <w:r w:rsidR="00DC3960">
        <w:t xml:space="preserve">7. listopada </w:t>
      </w:r>
      <w:r w:rsidR="00641AE0">
        <w:t>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27B71" w:rsidP="00A27B71" w:rsidR="00A27B71"/>
    <w:sectPr w:rsidSect="00F2165F" w:rsid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2A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101DC"/>
    <w:rsid w:val="00224AFF"/>
    <w:rsid w:val="00225084"/>
    <w:rsid w:val="002358E7"/>
    <w:rsid w:val="0025000D"/>
    <w:rsid w:val="00267D26"/>
    <w:rsid w:val="0028507D"/>
    <w:rsid w:val="002A10EB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E6F11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C3960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0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2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2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2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2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0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2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2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2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2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2459</izvorni_sadrzaj>
    <derivirana_varijabla naziv="DomainObject.Predmet.Broj_1">2459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St-2459/2016</izvorni_sadrzaj>
    <derivirana_varijabla naziv="DomainObject.Predmet.OznakaBroj_1">St-2459/2016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MISLI ŠARENO jednostavno društvo s ograničenom odgovornošću za usluge</izvorni_sadrzaj>
    <derivirana_varijabla naziv="DomainObject.Predmet.ProtustrankaFormated_1">  MISLI ŠARENO jednostavno društvo s ograničenom odgovornošću za usluge</derivirana_varijabla>
  </DomainObject.Predmet.ProtustrankaFormated>
  <DomainObject.Predmet.ProtustrankaFormatedOIB>
    <izvorni_sadrzaj>  MISLI ŠARENO jednostavno društvo s ograničenom odgovornošću za usluge, OIB 39869388164</izvorni_sadrzaj>
    <derivirana_varijabla naziv="DomainObject.Predmet.ProtustrankaFormatedOIB_1">  MISLI ŠARENO jednostavno društvo s ograničenom odgovornošću za usluge, OIB 39869388164</derivirana_varijabla>
  </DomainObject.Predmet.ProtustrankaFormatedOIB>
  <DomainObject.Predmet.ProtustrankaFormatedWithAdress>
    <izvorni_sadrzaj> MISLI ŠARENO jednostavno društvo s ograničenom odgovornošću za usluge, Mirka Kleščića 7, 10430 Samobor</izvorni_sadrzaj>
    <derivirana_varijabla naziv="DomainObject.Predmet.ProtustrankaFormatedWithAdress_1"> MISLI ŠARENO jednostavno društvo s ograničenom odgovornošću za usluge, Mirka Kleščića 7, 10430 Samobor</derivirana_varijabla>
  </DomainObject.Predmet.ProtustrankaFormatedWithAdress>
  <DomainObject.Predmet.ProtustrankaFormatedWithAdressOIB>
    <izvorni_sadrzaj> MISLI ŠARENO jednostavno društvo s ograničenom odgovornošću za usluge, OIB 39869388164, Mirka Kleščića 7, 10430 Samobor</izvorni_sadrzaj>
    <derivirana_varijabla naziv="DomainObject.Predmet.ProtustrankaFormatedWithAdressOIB_1"> MISLI ŠARENO jednostavno društvo s ograničenom odgovornošću za usluge, OIB 39869388164, Mirka Kleščića 7, 10430 Samobor</derivirana_varijabla>
  </DomainObject.Predmet.ProtustrankaFormatedWithAdressOIB>
  <DomainObject.Predmet.ProtustrankaWithAdress>
    <izvorni_sadrzaj>MISLI ŠARENO jednostavno društvo s ograničenom odgovornošću za usluge Mirka Kleščića 7, 10430 Samobor</izvorni_sadrzaj>
    <derivirana_varijabla naziv="DomainObject.Predmet.ProtustrankaWithAdress_1">MISLI ŠARENO jednostavno društvo s ograničenom odgovornošću za usluge Mirka Kleščića 7, 10430 Samobor</derivirana_varijabla>
  </DomainObject.Predmet.ProtustrankaWithAdress>
  <DomainObject.Predmet.ProtustrankaWithAdressOIB>
    <izvorni_sadrzaj>MISLI ŠARENO jednostavno društvo s ograničenom odgovornošću za usluge, OIB 39869388164, Mirka Kleščića 7, 10430 Samobor</izvorni_sadrzaj>
    <derivirana_varijabla naziv="DomainObject.Predmet.ProtustrankaWithAdressOIB_1">MISLI ŠARENO jednostavno društvo s ograničenom odgovornošću za usluge, OIB 39869388164, Mirka Kleščića 7, 10430 Samobor</derivirana_varijabla>
  </DomainObject.Predmet.ProtustrankaWithAdressOIB>
  <DomainObject.Predmet.ProtustrankaNazivFormated>
    <izvorni_sadrzaj>MISLI ŠARENO jednostavno društvo s ograničenom odgovornošću za usluge</izvorni_sadrzaj>
    <derivirana_varijabla naziv="DomainObject.Predmet.ProtustrankaNazivFormated_1">MISLI ŠARENO jednostavno društvo s ograničenom odgovornošću za usluge</derivirana_varijabla>
  </DomainObject.Predmet.ProtustrankaNazivFormated>
  <DomainObject.Predmet.ProtustrankaNazivFormatedOIB>
    <izvorni_sadrzaj>MISLI ŠARENO jednostavno društvo s ograničenom odgovornošću za usluge, OIB 39869388164</izvorni_sadrzaj>
    <derivirana_varijabla naziv="DomainObject.Predmet.ProtustrankaNazivFormatedOIB_1">MISLI ŠARENO jednostavno društvo s ograničenom odgovornošću za usluge, OIB 39869388164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MISLI ŠARENO jednostavno društvo s ograničenom odgovornošću za usluge</item>
    </izvorni_sadrzaj>
    <derivirana_varijabla naziv="DomainObject.Predmet.ProtuStrankaListFormated_1">
      <item>MISLI ŠARENO jednostavno društvo s ograničenom odgovornošću za usluge</item>
    </derivirana_varijabla>
  </DomainObject.Predmet.ProtuStrankaListFormated>
  <DomainObject.Predmet.ProtuStrankaListFormatedOIB>
    <izvorni_sadrzaj>
      <item>MISLI ŠARENO jednostavno društvo s ograničenom odgovornošću za usluge, OIB 39869388164</item>
    </izvorni_sadrzaj>
    <derivirana_varijabla naziv="DomainObject.Predmet.ProtuStrankaListFormatedOIB_1">
      <item>MISLI ŠARENO jednostavno društvo s ograničenom odgovornošću za usluge, OIB 39869388164</item>
    </derivirana_varijabla>
  </DomainObject.Predmet.ProtuStrankaListFormatedOIB>
  <DomainObject.Predmet.ProtuStrankaListFormatedWithAdress>
    <izvorni_sadrzaj>
      <item>MISLI ŠARENO jednostavno društvo s ograničenom odgovornošću za usluge, Mirka Kleščića 7, 10430 Samobor</item>
    </izvorni_sadrzaj>
    <derivirana_varijabla naziv="DomainObject.Predmet.ProtuStrankaListFormatedWithAdress_1">
      <item>MISLI ŠARENO jednostavno društvo s ograničenom odgovornošću za usluge, Mirka Kleščića 7, 10430 Samobor</item>
    </derivirana_varijabla>
  </DomainObject.Predmet.ProtuStrankaListFormatedWithAdress>
  <DomainObject.Predmet.ProtuStrankaListFormatedWithAdressOIB>
    <izvorni_sadrzaj>
      <item>MISLI ŠARENO jednostavno društvo s ograničenom odgovornošću za usluge, OIB 39869388164, Mirka Kleščića 7, 10430 Samobor</item>
    </izvorni_sadrzaj>
    <derivirana_varijabla naziv="DomainObject.Predmet.ProtuStrankaListFormatedWithAdressOIB_1">
      <item>MISLI ŠARENO jednostavno društvo s ograničenom odgovornošću za usluge, OIB 39869388164, Mirka Kleščića 7, 10430 Samobor</item>
    </derivirana_varijabla>
  </DomainObject.Predmet.ProtuStrankaListFormatedWithAdressOIB>
  <DomainObject.Predmet.ProtuStrankaListNazivFormated>
    <izvorni_sadrzaj>
      <item>MISLI ŠARENO jednostavno društvo s ograničenom odgovornošću za usluge</item>
    </izvorni_sadrzaj>
    <derivirana_varijabla naziv="DomainObject.Predmet.ProtuStrankaListNazivFormated_1">
      <item>MISLI ŠARENO jednostavno društvo s ograničenom odgovornošću za usluge</item>
    </derivirana_varijabla>
  </DomainObject.Predmet.ProtuStrankaListNazivFormated>
  <DomainObject.Predmet.ProtuStrankaListNazivFormatedOIB>
    <izvorni_sadrzaj>
      <item>MISLI ŠARENO jednostavno društvo s ograničenom odgovornošću za usluge, OIB 39869388164</item>
    </izvorni_sadrzaj>
    <derivirana_varijabla naziv="DomainObject.Predmet.ProtuStrankaListNazivFormatedOIB_1">
      <item>MISLI ŠARENO jednostavno društvo s ograničenom odgovornošću za usluge, OIB 39869388164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MISLI ŠARENO jednostavno društvo s ograničenom odgovornošću za usluge</izvorni_sadrzaj>
    <derivirana_varijabla naziv="DomainObject.Predmet.ProtustrankaIDrugi_1">MISLI ŠARENO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MISLI ŠARENO jednostavno društvo s ograničenom odgovornošću za usluge, OIB 39869388164, Mirka Kleščića 7, 10430 Samobor</izvorni_sadrzaj>
    <derivirana_varijabla naziv="DomainObject.Predmet.ProtustrankaIDrugiAdressOIB_1">MISLI ŠARENO jednostavno društvo s ograničenom odgovornošću za usluge, OIB 39869388164, Mirka Kleščića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MISLI ŠARENO jednostavno društvo s ograničenom odgovornošću za usluge</item>
      <item>FINA Regionalni centar Zagreb</item>
    </izvorni_sadrzaj>
    <derivirana_varijabla naziv="DomainObject.Predmet.SudioniciListNaziv_1">
      <item>MISLI ŠARENO jednostavno društvo s ograničenom odgovornošću za usluge</item>
      <item>FINA Regionalni centar Zagreb</item>
    </derivirana_varijabla>
  </DomainObject.Predmet.SudioniciListNaziv>
  <DomainObject.Predmet.SudioniciListAdressOIB>
    <izvorni_sadrzaj>
      <item>MISLI ŠARENO jednostavno društvo s ograničenom odgovornošću za usluge, OIB 39869388164, Mirka Kleščića 7,10430 Samobor</item>
      <item>FINA Regionalni centar Zagreb, OIB 85821130368, Trg svibanjskih žrtava 1995. br. 1,10000 Zagreb</item>
    </izvorni_sadrzaj>
    <derivirana_varijabla naziv="DomainObject.Predmet.SudioniciListAdressOIB_1">
      <item>MISLI ŠARENO jednostavno društvo s ograničenom odgovornošću za usluge, OIB 39869388164, Mirka Kleščića 7,10430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39869388164</item>
      <item>, OIB 85821130368</item>
    </izvorni_sadrzaj>
    <derivirana_varijabla naziv="DomainObject.Predmet.SudioniciListNazivOIB_1">
      <item>, OIB 39869388164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CDE611-4E71-4307-A25A-BDC2930389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1857</properties:Characters>
  <properties:Lines>46</properties:Lines>
  <properties:Paragraphs>13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2016-08-29T12:13:00Z</cp:lastPrinted>
  <dcterms:modified xmlns:xsi="http://www.w3.org/2001/XMLSchema-instance" xsi:type="dcterms:W3CDTF">2016-10-27T10:50:00Z</dcterms:modified>
  <cp:revision>26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