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8e25" w14:paraId="3d48e2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EB6C52">
        <w:t>70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227EC1">
        <w:t>” broj 71/15, dalje: SZ), dana 20</w:t>
      </w:r>
      <w:r w:rsidRPr="009C5689">
        <w:t xml:space="preserve">. </w:t>
      </w:r>
      <w:r w:rsidR="00227EC1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7F3D9C">
      <w:r w:rsidRPr="009C5689">
        <w:t xml:space="preserve">I </w:t>
      </w:r>
      <w:r w:rsidRPr="009C5689">
        <w:tab/>
        <w:t>Za dužnika</w:t>
      </w:r>
      <w:r w:rsidR="009F15F4">
        <w:t xml:space="preserve"> </w:t>
      </w:r>
      <w:r w:rsidR="00D70028" w:rsidRPr="00DE17B4">
        <w:t xml:space="preserve">AGRONOVAKI d.o.o. </w:t>
      </w:r>
      <w:proofErr w:type="spellStart"/>
      <w:r w:rsidR="00D70028" w:rsidRPr="00DE17B4">
        <w:t>Novaki</w:t>
      </w:r>
      <w:proofErr w:type="spellEnd"/>
      <w:r w:rsidR="00D70028" w:rsidRPr="00DE17B4">
        <w:t xml:space="preserve">,  I. Kukuljevića </w:t>
      </w:r>
      <w:proofErr w:type="spellStart"/>
      <w:r w:rsidR="00D70028" w:rsidRPr="00DE17B4">
        <w:t>Sakcinskog</w:t>
      </w:r>
      <w:proofErr w:type="spellEnd"/>
      <w:r w:rsidR="00D70028" w:rsidRPr="00DE17B4">
        <w:t xml:space="preserve"> br. 2, OIB: 21451333394</w:t>
      </w:r>
      <w:r w:rsidR="00D70028">
        <w:t>.</w:t>
      </w:r>
    </w:p>
    <w:p w:rsidRDefault="00EB6C52" w:rsidP="004D12D6" w:rsidR="00EB6C52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EB6C52">
        <w:t>127.672,48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27EC1">
        <w:t>20</w:t>
      </w:r>
      <w:r w:rsidRPr="009C5689">
        <w:t xml:space="preserve">. </w:t>
      </w:r>
      <w:r w:rsidR="00227EC1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81903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81903" w:rsidR="0048190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481903">
        <w:t>,v.r.</w:t>
      </w:r>
    </w:p>
    <w:p w:rsidRDefault="00481903" w:rsidP="00481903" w:rsidR="0048190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81903" w:rsidP="00481903" w:rsidR="00481903">
      <w:pPr>
        <w:ind w:firstLine="708"/>
        <w:jc w:val="right"/>
      </w:pPr>
      <w:r>
        <w:t>ovlašteni službenik:</w:t>
      </w:r>
    </w:p>
    <w:p w:rsidRDefault="00481903" w:rsidP="00481903" w:rsidR="0048190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62F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9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62F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97144"/>
    <w:rsid w:val="000B35AB"/>
    <w:rsid w:val="000B6A44"/>
    <w:rsid w:val="000E790E"/>
    <w:rsid w:val="0017795A"/>
    <w:rsid w:val="001E3342"/>
    <w:rsid w:val="00224479"/>
    <w:rsid w:val="00227EC1"/>
    <w:rsid w:val="002358A6"/>
    <w:rsid w:val="002746DA"/>
    <w:rsid w:val="00275833"/>
    <w:rsid w:val="00316BBD"/>
    <w:rsid w:val="003279B2"/>
    <w:rsid w:val="003D2682"/>
    <w:rsid w:val="003E31D6"/>
    <w:rsid w:val="004717B0"/>
    <w:rsid w:val="00481903"/>
    <w:rsid w:val="004B03E8"/>
    <w:rsid w:val="004C7490"/>
    <w:rsid w:val="004D12D6"/>
    <w:rsid w:val="004E62F0"/>
    <w:rsid w:val="0050562B"/>
    <w:rsid w:val="00541992"/>
    <w:rsid w:val="00546F8A"/>
    <w:rsid w:val="00591475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D7499"/>
    <w:rsid w:val="009E0E15"/>
    <w:rsid w:val="009F15F4"/>
    <w:rsid w:val="00A637F5"/>
    <w:rsid w:val="00A74195"/>
    <w:rsid w:val="00A90B79"/>
    <w:rsid w:val="00AA41AC"/>
    <w:rsid w:val="00AA4C98"/>
    <w:rsid w:val="00AD4DB3"/>
    <w:rsid w:val="00AD5194"/>
    <w:rsid w:val="00AE518C"/>
    <w:rsid w:val="00B04D0C"/>
    <w:rsid w:val="00C244DC"/>
    <w:rsid w:val="00C30569"/>
    <w:rsid w:val="00CA316C"/>
    <w:rsid w:val="00D1493E"/>
    <w:rsid w:val="00D70028"/>
    <w:rsid w:val="00D90876"/>
    <w:rsid w:val="00DE65E4"/>
    <w:rsid w:val="00E56F41"/>
    <w:rsid w:val="00E75169"/>
    <w:rsid w:val="00EB6C52"/>
    <w:rsid w:val="00ED6CFA"/>
    <w:rsid w:val="00EF253C"/>
    <w:rsid w:val="00EF2622"/>
    <w:rsid w:val="00F370D1"/>
    <w:rsid w:val="00F45289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4070</izvorni_sadrzaj>
    <derivirana_varijabla naziv="DomainObject.Predmet.Broj_1">4070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St-4070/2016</izvorni_sadrzaj>
    <derivirana_varijabla naziv="DomainObject.Predmet.OznakaBroj_1">St-4070/2016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AGRONOVAKI d.o.o. za poljoprivredu, trgovinu i usluge</izvorni_sadrzaj>
    <derivirana_varijabla naziv="DomainObject.Predmet.ProtustrankaFormated_1">  AGRONOVAKI d.o.o. za poljoprivredu, trgovinu i usluge</derivirana_varijabla>
  </DomainObject.Predmet.ProtustrankaFormated>
  <DomainObject.Predmet.ProtustrankaFormatedOIB>
    <izvorni_sadrzaj>  AGRONOVAKI d.o.o. za poljoprivredu, trgovinu i usluge, OIB 21451333394</izvorni_sadrzaj>
    <derivirana_varijabla naziv="DomainObject.Predmet.ProtustrankaFormatedOIB_1">  AGRONOVAKI d.o.o. za poljoprivredu, trgovinu i usluge, OIB 21451333394</derivirana_varijabla>
  </DomainObject.Predmet.ProtustrankaFormatedOIB>
  <DomainObject.Predmet.ProtustrankaFormatedWithAdress>
    <izvorni_sadrzaj> AGRONOVAKI d.o.o. za poljoprivredu, trgovinu i usluge, I.Kukuljevića Sakcinskog br. 2, 10342 Novaki</izvorni_sadrzaj>
    <derivirana_varijabla naziv="DomainObject.Predmet.ProtustrankaFormatedWithAdress_1"> AGRONOVAKI d.o.o. za poljoprivredu, trgovinu i usluge, I.Kukuljevića Sakcinskog br. 2, 10342 Novaki</derivirana_varijabla>
  </DomainObject.Predmet.ProtustrankaFormatedWithAdress>
  <DomainObject.Predmet.ProtustrankaFormatedWithAdressOIB>
    <izvorni_sadrzaj> AGRONOVAKI d.o.o. za poljoprivredu, trgovinu i usluge, OIB 21451333394, I.Kukuljevića Sakcinskog br. 2, 10342 Novaki</izvorni_sadrzaj>
    <derivirana_varijabla naziv="DomainObject.Predmet.ProtustrankaFormatedWithAdressOIB_1"> AGRONOVAKI d.o.o. za poljoprivredu, trgovinu i usluge, OIB 21451333394, I.Kukuljevića Sakcinskog br. 2, 10342 Novaki</derivirana_varijabla>
  </DomainObject.Predmet.ProtustrankaFormatedWithAdressOIB>
  <DomainObject.Predmet.ProtustrankaWithAdress>
    <izvorni_sadrzaj>AGRONOVAKI d.o.o. za poljoprivredu, trgovinu i usluge I.Kukuljevića Sakcinskog br. 2, 10342 Novaki</izvorni_sadrzaj>
    <derivirana_varijabla naziv="DomainObject.Predmet.ProtustrankaWithAdress_1">AGRONOVAKI d.o.o. za poljoprivredu, trgovinu i usluge I.Kukuljevića Sakcinskog br. 2, 10342 Novaki</derivirana_varijabla>
  </DomainObject.Predmet.ProtustrankaWithAdress>
  <DomainObject.Predmet.ProtustrankaWithAdressOIB>
    <izvorni_sadrzaj>AGRONOVAKI d.o.o. za poljoprivredu, trgovinu i usluge, OIB 21451333394, I.Kukuljevića Sakcinskog br. 2, 10342 Novaki</izvorni_sadrzaj>
    <derivirana_varijabla naziv="DomainObject.Predmet.ProtustrankaWithAdressOIB_1">AGRONOVAKI d.o.o. za poljoprivredu, trgovinu i usluge, OIB 21451333394, I.Kukuljevića Sakcinskog br. 2, 10342 Novaki</derivirana_varijabla>
  </DomainObject.Predmet.ProtustrankaWithAdressOIB>
  <DomainObject.Predmet.ProtustrankaNazivFormated>
    <izvorni_sadrzaj>AGRONOVAKI d.o.o. za poljoprivredu, trgovinu i usluge</izvorni_sadrzaj>
    <derivirana_varijabla naziv="DomainObject.Predmet.ProtustrankaNazivFormated_1">AGRONOVAKI d.o.o. za poljoprivredu, trgovinu i usluge</derivirana_varijabla>
  </DomainObject.Predmet.ProtustrankaNazivFormated>
  <DomainObject.Predmet.ProtustrankaNazivFormatedOIB>
    <izvorni_sadrzaj>AGRONOVAKI d.o.o. za poljoprivredu, trgovinu i usluge, OIB 21451333394</izvorni_sadrzaj>
    <derivirana_varijabla naziv="DomainObject.Predmet.ProtustrankaNazivFormatedOIB_1">AGRONOVAKI d.o.o. za poljoprivredu, trgovinu i usluge, OIB 21451333394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AGRONOVAKI d.o.o. za poljoprivredu, trgovinu i usluge</item>
    </izvorni_sadrzaj>
    <derivirana_varijabla naziv="DomainObject.Predmet.ProtuStrankaListFormated_1">
      <item>AGRONOVAKI d.o.o. za poljoprivredu, trgovinu i usluge</item>
    </derivirana_varijabla>
  </DomainObject.Predmet.ProtuStrankaListFormated>
  <DomainObject.Predmet.ProtuStrankaListFormatedOIB>
    <izvorni_sadrzaj>
      <item>AGRONOVAKI d.o.o. za poljoprivredu, trgovinu i usluge, OIB 21451333394</item>
    </izvorni_sadrzaj>
    <derivirana_varijabla naziv="DomainObject.Predmet.ProtuStrankaListFormatedOIB_1">
      <item>AGRONOVAKI d.o.o. za poljoprivredu, trgovinu i usluge, OIB 21451333394</item>
    </derivirana_varijabla>
  </DomainObject.Predmet.ProtuStrankaListFormatedOIB>
  <DomainObject.Predmet.ProtuStrankaListFormatedWithAdress>
    <izvorni_sadrzaj>
      <item>AGRONOVAKI d.o.o. za poljoprivredu, trgovinu i usluge, I.Kukuljevića Sakcinskog br. 2, 10342 Novaki</item>
    </izvorni_sadrzaj>
    <derivirana_varijabla naziv="DomainObject.Predmet.ProtuStrankaListFormatedWithAdress_1">
      <item>AGRONOVAKI d.o.o. za poljoprivredu, trgovinu i usluge, I.Kukuljevića Sakcinskog br. 2, 10342 Novaki</item>
    </derivirana_varijabla>
  </DomainObject.Predmet.ProtuStrankaListFormatedWithAdress>
  <DomainObject.Predmet.ProtuStrankaListFormatedWithAdressOIB>
    <izvorni_sadrzaj>
      <item>AGRONOVAKI d.o.o. za poljoprivredu, trgovinu i usluge, OIB 21451333394, I.Kukuljevića Sakcinskog br. 2, 10342 Novaki</item>
    </izvorni_sadrzaj>
    <derivirana_varijabla naziv="DomainObject.Predmet.ProtuStrankaListFormatedWithAdressOIB_1">
      <item>AGRONOVAKI d.o.o. za poljoprivredu, trgovinu i usluge, OIB 21451333394, I.Kukuljevića Sakcinskog br. 2, 10342 Novaki</item>
    </derivirana_varijabla>
  </DomainObject.Predmet.ProtuStrankaListFormatedWithAdressOIB>
  <DomainObject.Predmet.ProtuStrankaListNazivFormated>
    <izvorni_sadrzaj>
      <item>AGRONOVAKI d.o.o. za poljoprivredu, trgovinu i usluge</item>
    </izvorni_sadrzaj>
    <derivirana_varijabla naziv="DomainObject.Predmet.ProtuStrankaListNazivFormated_1">
      <item>AGRONOVAKI d.o.o. za poljoprivredu, trgovinu i usluge</item>
    </derivirana_varijabla>
  </DomainObject.Predmet.ProtuStrankaListNazivFormated>
  <DomainObject.Predmet.ProtuStrankaListNazivFormatedOIB>
    <izvorni_sadrzaj>
      <item>AGRONOVAKI d.o.o. za poljoprivredu, trgovinu i usluge, OIB 21451333394</item>
    </izvorni_sadrzaj>
    <derivirana_varijabla naziv="DomainObject.Predmet.ProtuStrankaListNazivFormatedOIB_1">
      <item>AGRONOVAKI d.o.o. za poljoprivredu, trgovinu i usluge, OIB 21451333394</item>
    </derivirana_varijabla>
  </DomainObject.Predmet.ProtuStrankaListNazivFormatedOIB>
  <DomainObject.Predmet.OstaliListFormated>
    <izvorni_sadrzaj>
      <item>Marko Šutalo</item>
    </izvorni_sadrzaj>
    <derivirana_varijabla naziv="DomainObject.Predmet.OstaliListFormated_1">
      <item>Marko Šutalo</item>
    </derivirana_varijabla>
  </DomainObject.Predmet.OstaliListFormated>
  <DomainObject.Predmet.OstaliListFormatedOIB>
    <izvorni_sadrzaj>
      <item>Marko Šutalo, OIB 87413602067</item>
    </izvorni_sadrzaj>
    <derivirana_varijabla naziv="DomainObject.Predmet.OstaliListFormatedOIB_1">
      <item>Marko Šutalo, OIB 87413602067</item>
    </derivirana_varijabla>
  </DomainObject.Predmet.OstaliListFormatedOIB>
  <DomainObject.Predmet.OstaliListFormatedWithAdress>
    <izvorni_sadrzaj>
      <item>Marko Šutalo, Ulica Nikole Tricka 32, 33000 Virovitica</item>
    </izvorni_sadrzaj>
    <derivirana_varijabla naziv="DomainObject.Predmet.OstaliListFormatedWithAdress_1">
      <item>Marko Šutalo, Ulica Nikole Tricka 32, 33000 Virovitica</item>
    </derivirana_varijabla>
  </DomainObject.Predmet.OstaliListFormatedWithAdress>
  <DomainObject.Predmet.OstaliListFormatedWithAdressOIB>
    <izvorni_sadrzaj>
      <item>Marko Šutalo, OIB 87413602067, Ulica Nikole Tricka 32, 33000 Virovitica</item>
    </izvorni_sadrzaj>
    <derivirana_varijabla naziv="DomainObject.Predmet.OstaliListFormatedWithAdressOIB_1">
      <item>Marko Šutalo, OIB 87413602067, Ulica Nikole Tricka 32, 33000 Virovitica</item>
    </derivirana_varijabla>
  </DomainObject.Predmet.OstaliListFormatedWithAdressOIB>
  <DomainObject.Predmet.OstaliListNazivFormated>
    <izvorni_sadrzaj>
      <item>Marko Šutalo</item>
    </izvorni_sadrzaj>
    <derivirana_varijabla naziv="DomainObject.Predmet.OstaliListNazivFormated_1">
      <item>Marko Šutalo</item>
    </derivirana_varijabla>
  </DomainObject.Predmet.OstaliListNazivFormated>
  <DomainObject.Predmet.OstaliListNazivFormatedOIB>
    <izvorni_sadrzaj>
      <item>Marko Šutalo, OIB 87413602067</item>
    </izvorni_sadrzaj>
    <derivirana_varijabla naziv="DomainObject.Predmet.OstaliListNazivFormatedOIB_1">
      <item>Marko Šutalo, OIB 87413602067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AGRONOVAKI d.o.o. za poljoprivredu, trgovinu i usluge</izvorni_sadrzaj>
    <derivirana_varijabla naziv="DomainObject.Predmet.ProtustrankaIDrugi_1">AGRONOVAKI d.o.o. za poljoprivredu,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AGRONOVAKI d.o.o. za poljoprivredu, trgovinu i usluge, OIB 21451333394, I.Kukuljevića Sakcinskog br. 2, 10342 Novaki</izvorni_sadrzaj>
    <derivirana_varijabla naziv="DomainObject.Predmet.ProtustrankaIDrugiAdressOIB_1">AGRONOVAKI d.o.o. za poljoprivredu, trgovinu i usluge, OIB 21451333394, I.Kukuljevića Sakcinskog br.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AGRONOVAKI d.o.o. za poljoprivredu, trgovinu i usluge</item>
      <item>Marko Šutalo</item>
    </izvorni_sadrzaj>
    <derivirana_varijabla naziv="DomainObject.Predmet.SudioniciListNaziv_1">
      <item>FINA Regionalni centar Zagreb</item>
      <item>AGRONOVAKI d.o.o. za poljoprivredu, trgovinu i usluge</item>
      <item>Marko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izvorni_sadrzaj>
    <derivirana_varijabla naziv="DomainObject.Predmet.SudioniciListAdressOIB_1"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21451333394</item>
      <item>, OIB 87413602067</item>
    </izvorni_sadrzaj>
    <derivirana_varijabla naziv="DomainObject.Predmet.SudioniciListNazivOIB_1">
      <item>, OIB 85821130368</item>
      <item>, OIB 21451333394</item>
      <item>, OIB 87413602067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