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a87ee" w14:paraId="55a87ee" w:rsidRDefault="005F1595" w:rsidR="005F1595" w:rsidRPr="00947923">
      <w:pPr>
        <w15:collapsed w:val="false"/>
        <w:rPr>
          <w:rFonts w:cs="Times New Roman" w:hAnsi="Times New Roman" w:ascii="Times New Roman"/>
        </w:rPr>
      </w:pP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Zagreb, </w:t>
      </w:r>
      <w:proofErr w:type="spellStart"/>
      <w:r>
        <w:rPr>
          <w:rFonts w:cs="Times New Roman" w:hAnsi="Times New Roman" w:ascii="Times New Roman"/>
        </w:rPr>
        <w:t>Amruševa</w:t>
      </w:r>
      <w:proofErr w:type="spellEnd"/>
      <w:r>
        <w:rPr>
          <w:rFonts w:cs="Times New Roman" w:hAnsi="Times New Roman" w:ascii="Times New Roman"/>
        </w:rPr>
        <w:t xml:space="preserve">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627B1D">
        <w:rPr>
          <w:rFonts w:cs="Times New Roman" w:hAnsi="Times New Roman" w:ascii="Times New Roman"/>
        </w:rPr>
        <w:t>5142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C93D77">
        <w:rPr>
          <w:rFonts w:cs="Times New Roman" w:hAnsi="Times New Roman" w:ascii="Times New Roman"/>
        </w:rPr>
        <w:t xml:space="preserve"> DIGITUS PRIMUS d.o.o. Zagreb, Dolčić 41, OIB:  </w:t>
      </w:r>
      <w:r w:rsidR="00401790" w:rsidRPr="00401790">
        <w:rPr>
          <w:rFonts w:cs="Times New Roman" w:hAnsi="Times New Roman" w:ascii="Times New Roman"/>
        </w:rPr>
        <w:t>94914358625</w:t>
      </w:r>
      <w:r w:rsidR="00401790">
        <w:rPr>
          <w:rFonts w:cs="Times New Roman" w:hAnsi="Times New Roman" w:ascii="Times New Roman"/>
        </w:rPr>
        <w:t xml:space="preserve">,  </w:t>
      </w:r>
      <w:r w:rsidR="00C93D77">
        <w:rPr>
          <w:rFonts w:cs="Times New Roman" w:hAnsi="Times New Roman" w:ascii="Times New Roman"/>
        </w:rPr>
        <w:t xml:space="preserve">MBS: </w:t>
      </w:r>
      <w:r w:rsidR="00401790" w:rsidRPr="00401790">
        <w:rPr>
          <w:rFonts w:cs="Times New Roman" w:hAnsi="Times New Roman" w:ascii="Times New Roman"/>
        </w:rPr>
        <w:t>080643027</w:t>
      </w:r>
      <w:r w:rsidR="00401790">
        <w:rPr>
          <w:rFonts w:cs="Times New Roman" w:hAnsi="Times New Roman" w:ascii="Times New Roman"/>
        </w:rPr>
        <w:t>,</w:t>
      </w:r>
      <w:r w:rsidR="00C93D77">
        <w:rPr>
          <w:rFonts w:cs="Times New Roman" w:hAnsi="Times New Roman" w:ascii="Times New Roman"/>
        </w:rPr>
        <w:t xml:space="preserve">  </w:t>
      </w:r>
      <w:r w:rsidR="00264926">
        <w:rPr>
          <w:rFonts w:cs="Times New Roman" w:hAnsi="Times New Roman" w:ascii="Times New Roman"/>
        </w:rPr>
        <w:t xml:space="preserve"> </w:t>
      </w:r>
      <w:r w:rsidR="00C67885" w:rsidRPr="00C67885">
        <w:rPr>
          <w:rFonts w:cs="Times New Roman" w:hAnsi="Times New Roman" w:ascii="Times New Roman"/>
        </w:rPr>
        <w:t>dana</w:t>
      </w:r>
      <w:r w:rsidR="00E91513">
        <w:rPr>
          <w:rFonts w:cs="Times New Roman" w:hAnsi="Times New Roman" w:ascii="Times New Roman"/>
        </w:rPr>
        <w:t xml:space="preserve"> </w:t>
      </w:r>
      <w:r w:rsidR="00536CE5">
        <w:rPr>
          <w:rFonts w:cs="Times New Roman" w:hAnsi="Times New Roman" w:ascii="Times New Roman"/>
        </w:rPr>
        <w:t xml:space="preserve">04. svibnja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915E17" w:rsidR="00915E1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1. Pokr</w:t>
      </w:r>
      <w:r w:rsidR="00813CC5">
        <w:rPr>
          <w:rFonts w:cs="Times New Roman" w:hAnsi="Times New Roman" w:ascii="Times New Roman"/>
        </w:rPr>
        <w:t>eće se postupak radi utvrđivanja</w:t>
      </w:r>
      <w:r w:rsidRPr="00947923">
        <w:rPr>
          <w:rFonts w:cs="Times New Roman" w:hAnsi="Times New Roman" w:ascii="Times New Roman"/>
        </w:rPr>
        <w:t xml:space="preserve">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</w:t>
      </w:r>
      <w:r w:rsidR="00915E17">
        <w:rPr>
          <w:rFonts w:cs="Times New Roman" w:hAnsi="Times New Roman" w:ascii="Times New Roman"/>
        </w:rPr>
        <w:t xml:space="preserve">DIGITUS PRIMUS d.o.o. Zagreb, Dolčić 41, OIB:  </w:t>
      </w:r>
      <w:r w:rsidR="00915E17" w:rsidRPr="00401790">
        <w:rPr>
          <w:rFonts w:cs="Times New Roman" w:hAnsi="Times New Roman" w:ascii="Times New Roman"/>
        </w:rPr>
        <w:t>94914358625</w:t>
      </w:r>
      <w:r w:rsidR="00915E17">
        <w:rPr>
          <w:rFonts w:cs="Times New Roman" w:hAnsi="Times New Roman" w:ascii="Times New Roman"/>
        </w:rPr>
        <w:t xml:space="preserve">,  MBS: </w:t>
      </w:r>
      <w:r w:rsidR="00915E17" w:rsidRPr="00401790">
        <w:rPr>
          <w:rFonts w:cs="Times New Roman" w:hAnsi="Times New Roman" w:ascii="Times New Roman"/>
        </w:rPr>
        <w:t>080643027</w:t>
      </w:r>
      <w:r w:rsidR="00915E17">
        <w:rPr>
          <w:rFonts w:cs="Times New Roman" w:hAnsi="Times New Roman" w:ascii="Times New Roman"/>
        </w:rPr>
        <w:t>.</w:t>
      </w:r>
    </w:p>
    <w:p w:rsidRDefault="00915E17" w:rsidP="00915E17" w:rsidR="00915E17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2. Naređuje se direktoru </w:t>
      </w:r>
      <w:r w:rsidRPr="00947923">
        <w:rPr>
          <w:rFonts w:cs="Times New Roman" w:hAnsi="Times New Roman" w:ascii="Times New Roman"/>
        </w:rPr>
        <w:t>dužnika</w:t>
      </w:r>
      <w:r>
        <w:rPr>
          <w:rFonts w:cs="Times New Roman" w:hAnsi="Times New Roman" w:ascii="Times New Roman"/>
        </w:rPr>
        <w:t xml:space="preserve"> Dinku Palac, Zagreb, </w:t>
      </w:r>
      <w:proofErr w:type="spellStart"/>
      <w:r>
        <w:rPr>
          <w:rFonts w:cs="Times New Roman" w:hAnsi="Times New Roman" w:ascii="Times New Roman"/>
        </w:rPr>
        <w:t>Bukovečki</w:t>
      </w:r>
      <w:proofErr w:type="spellEnd"/>
      <w:r>
        <w:rPr>
          <w:rFonts w:cs="Times New Roman" w:hAnsi="Times New Roman" w:ascii="Times New Roman"/>
        </w:rPr>
        <w:t xml:space="preserve"> Krč 31, OIB:    </w:t>
      </w:r>
      <w:r w:rsidRPr="00401790">
        <w:rPr>
          <w:rFonts w:cs="Times New Roman" w:hAnsi="Times New Roman" w:ascii="Times New Roman"/>
        </w:rPr>
        <w:t>95640712687</w:t>
      </w:r>
      <w:r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nad</w:t>
      </w:r>
      <w:r w:rsidR="00337C84">
        <w:rPr>
          <w:rFonts w:cs="Times New Roman" w:hAnsi="Times New Roman" w:ascii="Times New Roman"/>
        </w:rPr>
        <w:t xml:space="preserve"> dužnikom</w:t>
      </w:r>
      <w:r w:rsidR="00401790">
        <w:rPr>
          <w:rFonts w:cs="Times New Roman" w:hAnsi="Times New Roman" w:ascii="Times New Roman"/>
        </w:rPr>
        <w:t xml:space="preserve">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u roku od 8 dana dostaviti ovom sudu popis imovine dužnika (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ili dostavi netočan ili nepotpun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536CE5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24</w:t>
      </w:r>
      <w:r w:rsidR="00E91513">
        <w:rPr>
          <w:rFonts w:cs="Times New Roman" w:hAnsi="Times New Roman" w:ascii="Times New Roman"/>
          <w:b/>
        </w:rPr>
        <w:t>.</w:t>
      </w:r>
      <w:r w:rsidR="002204B1">
        <w:rPr>
          <w:rFonts w:cs="Times New Roman" w:hAnsi="Times New Roman" w:ascii="Times New Roman"/>
          <w:b/>
        </w:rPr>
        <w:t xml:space="preserve"> svibnja </w:t>
      </w:r>
      <w:r w:rsidR="00DD2466">
        <w:rPr>
          <w:rFonts w:cs="Times New Roman" w:hAnsi="Times New Roman" w:ascii="Times New Roman"/>
          <w:b/>
        </w:rPr>
        <w:t xml:space="preserve">2017. g. </w:t>
      </w:r>
      <w:r w:rsidR="00C93D77">
        <w:rPr>
          <w:rFonts w:cs="Times New Roman" w:hAnsi="Times New Roman" w:ascii="Times New Roman"/>
          <w:b/>
        </w:rPr>
        <w:t>u 10:30</w:t>
      </w:r>
      <w:r w:rsidR="003E40A4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C93D77" w:rsidR="00515F4B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2204B1" w:rsidP="00653B08" w:rsidR="002204B1">
      <w:pPr>
        <w:ind w:firstLine="708"/>
        <w:rPr>
          <w:rFonts w:cs="Times New Roman" w:hAnsi="Times New Roman" w:ascii="Times New Roman"/>
        </w:rPr>
      </w:pP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584B7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401790">
        <w:rPr>
          <w:rFonts w:cs="Times New Roman" w:hAnsi="Times New Roman" w:ascii="Times New Roman"/>
        </w:rPr>
        <w:t xml:space="preserve"> DIGITUS PRIMUS d.o.o. Zagreb, Dolčić 41, OIB:</w:t>
      </w:r>
      <w:r w:rsidR="00401790" w:rsidRPr="00401790">
        <w:rPr>
          <w:rFonts w:cs="Times New Roman" w:hAnsi="Times New Roman" w:ascii="Times New Roman"/>
        </w:rPr>
        <w:t>94914358625</w:t>
      </w:r>
      <w:r w:rsidR="00401790">
        <w:rPr>
          <w:rFonts w:cs="Times New Roman" w:hAnsi="Times New Roman" w:ascii="Times New Roman"/>
        </w:rPr>
        <w:t xml:space="preserve">, MBS: </w:t>
      </w:r>
      <w:r w:rsidR="00401790" w:rsidRPr="00401790">
        <w:rPr>
          <w:rFonts w:cs="Times New Roman" w:hAnsi="Times New Roman" w:ascii="Times New Roman"/>
        </w:rPr>
        <w:t>080643027</w:t>
      </w:r>
      <w:r w:rsidR="00401790">
        <w:rPr>
          <w:rFonts w:cs="Times New Roman" w:hAnsi="Times New Roman" w:ascii="Times New Roman"/>
        </w:rPr>
        <w:t xml:space="preserve">,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9D5937">
        <w:rPr>
          <w:rFonts w:cs="Times New Roman" w:hAnsi="Times New Roman" w:ascii="Times New Roman"/>
        </w:rPr>
        <w:t>zdoblju od</w:t>
      </w:r>
      <w:r w:rsidR="00C93D77">
        <w:rPr>
          <w:rFonts w:cs="Times New Roman" w:hAnsi="Times New Roman" w:ascii="Times New Roman"/>
        </w:rPr>
        <w:t xml:space="preserve"> 1213</w:t>
      </w:r>
      <w:r w:rsidR="009D5937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536CE5">
        <w:rPr>
          <w:rFonts w:cs="Times New Roman" w:hAnsi="Times New Roman" w:ascii="Times New Roman"/>
        </w:rPr>
        <w:t>dvoje zaposlenika.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536CE5" w:rsidP="00C67885" w:rsidR="00E055D0" w:rsidRPr="00C67885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Zagrebu, 04. svibnja</w:t>
      </w:r>
      <w:r w:rsidR="00EC7BD6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82130B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0A273F" w:rsidP="003B32A9" w:rsidR="000A273F">
      <w:pPr>
        <w:rPr>
          <w:rFonts w:cs="Times New Roman" w:hAnsi="Times New Roman" w:ascii="Times New Roman"/>
        </w:rPr>
      </w:pPr>
    </w:p>
    <w:p w:rsidRDefault="0082130B" w:rsidP="00C37CFC" w:rsidR="00C37CFC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 točnost </w:t>
      </w:r>
      <w:proofErr w:type="spellStart"/>
      <w:r>
        <w:rPr>
          <w:rFonts w:cs="Times New Roman" w:hAnsi="Times New Roman" w:ascii="Times New Roman"/>
        </w:rPr>
        <w:t>otpravka</w:t>
      </w:r>
      <w:proofErr w:type="spellEnd"/>
      <w:r>
        <w:rPr>
          <w:rFonts w:cs="Times New Roman" w:hAnsi="Times New Roman" w:ascii="Times New Roman"/>
        </w:rPr>
        <w:t>-ovlašteni službenik:</w:t>
      </w:r>
    </w:p>
    <w:p w:rsidRDefault="0082130B" w:rsidP="00C37CFC" w:rsidR="0082130B" w:rsidRPr="00947923">
      <w:pPr>
        <w:jc w:val="right"/>
        <w:rPr>
          <w:rFonts w:cs="Times New Roman" w:hAnsi="Times New Roman" w:ascii="Times New Roman"/>
        </w:rPr>
      </w:pPr>
      <w:r w:rsidRPr="0082130B">
        <w:rPr>
          <w:rFonts w:cs="Times New Roman" w:hAnsi="Times New Roman" w:ascii="Times New Roman"/>
        </w:rPr>
        <w:t>Zlatka Plivelić</w:t>
      </w:r>
      <w:bookmarkStart w:name="_GoBack" w:id="0"/>
      <w:bookmarkEnd w:id="0"/>
    </w:p>
    <w:sectPr w:rsidSect="009B38CA" w:rsidR="0082130B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82130B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627B1D">
      <w:rPr>
        <w:rFonts w:cs="Times New Roman" w:hAnsi="Times New Roman" w:ascii="Times New Roman"/>
      </w:rPr>
      <w:t>5142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51C09"/>
    <w:rsid w:val="00061A23"/>
    <w:rsid w:val="00065173"/>
    <w:rsid w:val="00080AA0"/>
    <w:rsid w:val="0008230D"/>
    <w:rsid w:val="000960E9"/>
    <w:rsid w:val="000A273F"/>
    <w:rsid w:val="000A5AEC"/>
    <w:rsid w:val="000D10B8"/>
    <w:rsid w:val="000D4B27"/>
    <w:rsid w:val="000E5779"/>
    <w:rsid w:val="000F1DC6"/>
    <w:rsid w:val="000F5907"/>
    <w:rsid w:val="0011212C"/>
    <w:rsid w:val="00124960"/>
    <w:rsid w:val="00126AFD"/>
    <w:rsid w:val="00136955"/>
    <w:rsid w:val="0014066B"/>
    <w:rsid w:val="00156997"/>
    <w:rsid w:val="001C4C45"/>
    <w:rsid w:val="001D2C73"/>
    <w:rsid w:val="001D6D5B"/>
    <w:rsid w:val="0021305C"/>
    <w:rsid w:val="002204B1"/>
    <w:rsid w:val="00245FC5"/>
    <w:rsid w:val="00260847"/>
    <w:rsid w:val="00264926"/>
    <w:rsid w:val="002A09D5"/>
    <w:rsid w:val="002B048D"/>
    <w:rsid w:val="002E3B85"/>
    <w:rsid w:val="00310E11"/>
    <w:rsid w:val="003118AF"/>
    <w:rsid w:val="003262E9"/>
    <w:rsid w:val="00337C84"/>
    <w:rsid w:val="0036711B"/>
    <w:rsid w:val="003827FA"/>
    <w:rsid w:val="003B32A9"/>
    <w:rsid w:val="003D0787"/>
    <w:rsid w:val="003D5B66"/>
    <w:rsid w:val="003E40A4"/>
    <w:rsid w:val="00401790"/>
    <w:rsid w:val="004259A7"/>
    <w:rsid w:val="00426372"/>
    <w:rsid w:val="00474F1E"/>
    <w:rsid w:val="004A5CC8"/>
    <w:rsid w:val="004B2C43"/>
    <w:rsid w:val="004C6DD2"/>
    <w:rsid w:val="004D5055"/>
    <w:rsid w:val="00504853"/>
    <w:rsid w:val="00515F4B"/>
    <w:rsid w:val="00520846"/>
    <w:rsid w:val="00530459"/>
    <w:rsid w:val="00536CE5"/>
    <w:rsid w:val="00543109"/>
    <w:rsid w:val="005527E9"/>
    <w:rsid w:val="005529DD"/>
    <w:rsid w:val="00584B75"/>
    <w:rsid w:val="005C26C6"/>
    <w:rsid w:val="005E5B68"/>
    <w:rsid w:val="005F1595"/>
    <w:rsid w:val="005F7C4D"/>
    <w:rsid w:val="00604219"/>
    <w:rsid w:val="00627B1D"/>
    <w:rsid w:val="00631D91"/>
    <w:rsid w:val="0064234C"/>
    <w:rsid w:val="00653B08"/>
    <w:rsid w:val="0067307B"/>
    <w:rsid w:val="006A47EC"/>
    <w:rsid w:val="006E60B8"/>
    <w:rsid w:val="006E7BAA"/>
    <w:rsid w:val="006F7797"/>
    <w:rsid w:val="007211FF"/>
    <w:rsid w:val="00773DD6"/>
    <w:rsid w:val="00775A37"/>
    <w:rsid w:val="007D28AF"/>
    <w:rsid w:val="007F7106"/>
    <w:rsid w:val="007F7F37"/>
    <w:rsid w:val="00813CC5"/>
    <w:rsid w:val="0082130B"/>
    <w:rsid w:val="008A463A"/>
    <w:rsid w:val="008D4645"/>
    <w:rsid w:val="008E3153"/>
    <w:rsid w:val="00900D13"/>
    <w:rsid w:val="00903691"/>
    <w:rsid w:val="00915E17"/>
    <w:rsid w:val="00947923"/>
    <w:rsid w:val="00955C03"/>
    <w:rsid w:val="00956880"/>
    <w:rsid w:val="00961707"/>
    <w:rsid w:val="00963A59"/>
    <w:rsid w:val="009B38CA"/>
    <w:rsid w:val="009D5937"/>
    <w:rsid w:val="009F313C"/>
    <w:rsid w:val="00A21622"/>
    <w:rsid w:val="00AB7766"/>
    <w:rsid w:val="00AD0DB4"/>
    <w:rsid w:val="00AE72F2"/>
    <w:rsid w:val="00AE767A"/>
    <w:rsid w:val="00AF11F7"/>
    <w:rsid w:val="00B560C9"/>
    <w:rsid w:val="00BA4F62"/>
    <w:rsid w:val="00C20B5C"/>
    <w:rsid w:val="00C37CFC"/>
    <w:rsid w:val="00C569DF"/>
    <w:rsid w:val="00C67885"/>
    <w:rsid w:val="00C93D77"/>
    <w:rsid w:val="00CA0303"/>
    <w:rsid w:val="00CA1BCF"/>
    <w:rsid w:val="00D46BC3"/>
    <w:rsid w:val="00D5190F"/>
    <w:rsid w:val="00D64440"/>
    <w:rsid w:val="00D70AF4"/>
    <w:rsid w:val="00D76787"/>
    <w:rsid w:val="00D85BEF"/>
    <w:rsid w:val="00DA470E"/>
    <w:rsid w:val="00DD2466"/>
    <w:rsid w:val="00E055D0"/>
    <w:rsid w:val="00E40D65"/>
    <w:rsid w:val="00E477DA"/>
    <w:rsid w:val="00E615BA"/>
    <w:rsid w:val="00E74D24"/>
    <w:rsid w:val="00E909FD"/>
    <w:rsid w:val="00E91513"/>
    <w:rsid w:val="00EA4E81"/>
    <w:rsid w:val="00EB1CF8"/>
    <w:rsid w:val="00EC70A9"/>
    <w:rsid w:val="00EC7BD6"/>
    <w:rsid w:val="00EE66B4"/>
    <w:rsid w:val="00EF3E1D"/>
    <w:rsid w:val="00F17FAA"/>
    <w:rsid w:val="00F52121"/>
    <w:rsid w:val="00F55F25"/>
    <w:rsid w:val="00F831C3"/>
    <w:rsid w:val="00F86209"/>
    <w:rsid w:val="00FB3D5D"/>
    <w:rsid w:val="00FE11D5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5142</izvorni_sadrzaj>
    <derivirana_varijabla naziv="DomainObject.Predmet.Broj_1">5142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St-5142/2016</izvorni_sadrzaj>
    <derivirana_varijabla naziv="DomainObject.Predmet.OznakaBroj_1">St-5142/2016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DIGITUS PRIMUS d.o.o. zastupanog po punomoćniku DINKO PALAC</izvorni_sadrzaj>
    <derivirana_varijabla naziv="DomainObject.Predmet.ProtustrankaFormated_1">  DIGITUS PRIMUS d.o.o. zastupanog po punomoćniku DINKO PALAC</derivirana_varijabla>
  </DomainObject.Predmet.ProtustrankaFormated>
  <DomainObject.Predmet.ProtustrankaFormatedOIB>
    <izvorni_sadrzaj>  DIGITUS PRIMUS d.o.o., OIB 94914358625 zastupanog po punomoćniku DINKO PALAC</izvorni_sadrzaj>
    <derivirana_varijabla naziv="DomainObject.Predmet.ProtustrankaFormatedOIB_1">  DIGITUS PRIMUS d.o.o., OIB 94914358625 zastupanog po punomoćniku DINKO PALAC</derivirana_varijabla>
  </DomainObject.Predmet.ProtustrankaFormatedOIB>
  <DomainObject.Predmet.ProtustrankaFormatedWithAdress>
    <izvorni_sadrzaj> DIGITUS PRIMUS d.o.o., Dolčić 41, 10000 Zagreb zastupanog po punomoćniku DINKO PALAC</izvorni_sadrzaj>
    <derivirana_varijabla naziv="DomainObject.Predmet.ProtustrankaFormatedWithAdress_1"> DIGITUS PRIMUS d.o.o., Dolčić 41, 10000 Zagreb zastupanog po punomoćniku DINKO PALAC</derivirana_varijabla>
  </DomainObject.Predmet.ProtustrankaFormatedWithAdress>
  <DomainObject.Predmet.ProtustrankaFormatedWithAdressOIB>
    <izvorni_sadrzaj> DIGITUS PRIMUS d.o.o., OIB 94914358625, Dolčić 41, 10000 Zagreb zastupanog po punomoćniku DINKO PALAC</izvorni_sadrzaj>
    <derivirana_varijabla naziv="DomainObject.Predmet.ProtustrankaFormatedWithAdressOIB_1"> DIGITUS PRIMUS d.o.o., OIB 94914358625, Dolčić 41, 10000 Zagreb zastupanog po punomoćniku DINKO PALAC</derivirana_varijabla>
  </DomainObject.Predmet.ProtustrankaFormatedWithAdressOIB>
  <DomainObject.Predmet.ProtustrankaWithAdress>
    <izvorni_sadrzaj>DIGITUS PRIMUS d.o.o. Dolčić 41, 10000 Zagreb</izvorni_sadrzaj>
    <derivirana_varijabla naziv="DomainObject.Predmet.ProtustrankaWithAdress_1">DIGITUS PRIMUS d.o.o. Dolčić 41, 10000 Zagreb</derivirana_varijabla>
  </DomainObject.Predmet.ProtustrankaWithAdress>
  <DomainObject.Predmet.ProtustrankaWithAdressOIB>
    <izvorni_sadrzaj>DIGITUS PRIMUS d.o.o., OIB 94914358625, Dolčić 41, 10000 Zagreb</izvorni_sadrzaj>
    <derivirana_varijabla naziv="DomainObject.Predmet.ProtustrankaWithAdressOIB_1">DIGITUS PRIMUS d.o.o., OIB 94914358625, Dolčić 41, 10000 Zagreb</derivirana_varijabla>
  </DomainObject.Predmet.ProtustrankaWithAdressOIB>
  <DomainObject.Predmet.ProtustrankaNazivFormated>
    <izvorni_sadrzaj>DIGITUS PRIMUS d.o.o.</izvorni_sadrzaj>
    <derivirana_varijabla naziv="DomainObject.Predmet.ProtustrankaNazivFormated_1">DIGITUS PRIMUS d.o.o.</derivirana_varijabla>
  </DomainObject.Predmet.ProtustrankaNazivFormated>
  <DomainObject.Predmet.ProtustrankaNazivFormatedOIB>
    <izvorni_sadrzaj>DIGITUS PRIMUS d.o.o., OIB 94914358625</izvorni_sadrzaj>
    <derivirana_varijabla naziv="DomainObject.Predmet.ProtustrankaNazivFormatedOIB_1">DIGITUS PRIMUS d.o.o., OIB 94914358625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DIGITUS PRIMUS d.o.o. zastupanog po punomoćniku DINKO PALAC</item>
    </izvorni_sadrzaj>
    <derivirana_varijabla naziv="DomainObject.Predmet.ProtuStrankaListFormated_1">
      <item>DIGITUS PRIMUS d.o.o. zastupanog po punomoćniku DINKO PALAC</item>
    </derivirana_varijabla>
  </DomainObject.Predmet.ProtuStrankaListFormated>
  <DomainObject.Predmet.ProtuStrankaListFormatedOIB>
    <izvorni_sadrzaj>
      <item>DIGITUS PRIMUS d.o.o., OIB 94914358625 zastupanog po punomoćniku DINKO PALAC</item>
    </izvorni_sadrzaj>
    <derivirana_varijabla naziv="DomainObject.Predmet.ProtuStrankaListFormatedOIB_1">
      <item>DIGITUS PRIMUS d.o.o., OIB 94914358625 zastupanog po punomoćniku DINKO PALAC</item>
    </derivirana_varijabla>
  </DomainObject.Predmet.ProtuStrankaListFormatedOIB>
  <DomainObject.Predmet.ProtuStrankaListFormatedWithAdress>
    <izvorni_sadrzaj>
      <item>DIGITUS PRIMUS d.o.o., Dolčić 41, 10000 Zagreb zastupanog po punomoćniku DINKO PALAC</item>
    </izvorni_sadrzaj>
    <derivirana_varijabla naziv="DomainObject.Predmet.ProtuStrankaListFormatedWithAdress_1">
      <item>DIGITUS PRIMUS d.o.o., Dolčić 41, 10000 Zagreb zastupanog po punomoćniku DINKO PALAC</item>
    </derivirana_varijabla>
  </DomainObject.Predmet.ProtuStrankaListFormatedWithAdress>
  <DomainObject.Predmet.ProtuStrankaListFormatedWithAdressOIB>
    <izvorni_sadrzaj>
      <item>DIGITUS PRIMUS d.o.o., OIB 94914358625, Dolčić 41, 10000 Zagreb zastupanog po punomoćniku DINKO PALAC</item>
    </izvorni_sadrzaj>
    <derivirana_varijabla naziv="DomainObject.Predmet.ProtuStrankaListFormatedWithAdressOIB_1">
      <item>DIGITUS PRIMUS d.o.o., OIB 94914358625, Dolčić 41, 10000 Zagreb zastupanog po punomoćniku DINKO PALAC</item>
    </derivirana_varijabla>
  </DomainObject.Predmet.ProtuStrankaListFormatedWithAdressOIB>
  <DomainObject.Predmet.ProtuStrankaListNazivFormated>
    <izvorni_sadrzaj>
      <item>DIGITUS PRIMUS d.o.o.</item>
    </izvorni_sadrzaj>
    <derivirana_varijabla naziv="DomainObject.Predmet.ProtuStrankaListNazivFormated_1">
      <item>DIGITUS PRIMUS d.o.o.</item>
    </derivirana_varijabla>
  </DomainObject.Predmet.ProtuStrankaListNazivFormated>
  <DomainObject.Predmet.ProtuStrankaListNazivFormatedOIB>
    <izvorni_sadrzaj>
      <item>DIGITUS PRIMUS d.o.o., OIB 94914358625</item>
    </izvorni_sadrzaj>
    <derivirana_varijabla naziv="DomainObject.Predmet.ProtuStrankaListNazivFormatedOIB_1">
      <item>DIGITUS PRIMUS d.o.o., OIB 94914358625</item>
    </derivirana_varijabla>
  </DomainObject.Predmet.ProtuStrankaListNazivFormatedOIB>
  <DomainObject.Predmet.OstaliListFormated>
    <izvorni_sadrzaj>
      <item>DINKO PALAC punomoćnik sudionika u postupku DIGITUS PRIMUS d.o.o.</item>
    </izvorni_sadrzaj>
    <derivirana_varijabla naziv="DomainObject.Predmet.OstaliListFormated_1">
      <item>DINKO PALAC punomoćnik sudionika u postupku DIGITUS PRIMUS d.o.o.</item>
    </derivirana_varijabla>
  </DomainObject.Predmet.OstaliListFormated>
  <DomainObject.Predmet.OstaliListFormatedOIB>
    <izvorni_sadrzaj>
      <item>DINKO PALAC, OIB 95640712687 punomoćnik sudionika u postupku DIGITUS PRIMUS d.o.o.</item>
    </izvorni_sadrzaj>
    <derivirana_varijabla naziv="DomainObject.Predmet.OstaliListFormatedOIB_1">
      <item>DINKO PALAC, OIB 95640712687 punomoćnik sudionika u postupku DIGITUS PRIMUS d.o.o.</item>
    </derivirana_varijabla>
  </DomainObject.Predmet.OstaliListFormatedOIB>
  <DomainObject.Predmet.OstaliListFormatedWithAdress>
    <izvorni_sadrzaj>
      <item>DINKO PALAC, Bukovečki Krč 31, 10000 Zagreb punomoćnik sudionika u postupku DIGITUS PRIMUS d.o.o.</item>
    </izvorni_sadrzaj>
    <derivirana_varijabla naziv="DomainObject.Predmet.OstaliListFormatedWithAdress_1">
      <item>DINKO PALAC, Bukovečki Krč 31, 10000 Zagreb punomoćnik sudionika u postupku DIGITUS PRIMUS d.o.o.</item>
    </derivirana_varijabla>
  </DomainObject.Predmet.OstaliListFormatedWithAdress>
  <DomainObject.Predmet.OstaliListFormatedWithAdressOIB>
    <izvorni_sadrzaj>
      <item>DINKO PALAC, OIB 95640712687, Bukovečki Krč 31, 10000 Zagreb punomoćnik sudionika u postupku DIGITUS PRIMUS d.o.o.</item>
    </izvorni_sadrzaj>
    <derivirana_varijabla naziv="DomainObject.Predmet.OstaliListFormatedWithAdressOIB_1">
      <item>DINKO PALAC, OIB 95640712687, Bukovečki Krč 31, 10000 Zagreb punomoćnik sudionika u postupku DIGITUS PRIMUS d.o.o.</item>
    </derivirana_varijabla>
  </DomainObject.Predmet.OstaliListFormatedWithAdressOIB>
  <DomainObject.Predmet.OstaliListNazivFormated>
    <izvorni_sadrzaj>
      <item>DINKO PALAC</item>
    </izvorni_sadrzaj>
    <derivirana_varijabla naziv="DomainObject.Predmet.OstaliListNazivFormated_1">
      <item>DINKO PALAC</item>
    </derivirana_varijabla>
  </DomainObject.Predmet.OstaliListNazivFormated>
  <DomainObject.Predmet.OstaliListNazivFormatedOIB>
    <izvorni_sadrzaj>
      <item>DINKO PALAC, OIB 95640712687</item>
    </izvorni_sadrzaj>
    <derivirana_varijabla naziv="DomainObject.Predmet.OstaliListNazivFormatedOIB_1">
      <item>DINKO PALAC, OIB 95640712687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DIGITUS PRIMUS d.o.o.</izvorni_sadrzaj>
    <derivirana_varijabla naziv="DomainObject.Predmet.ProtustrankaIDrugi_1">DIGITUS PRIMUS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DIGITUS PRIMUS d.o.o., OIB 94914358625, Dolčić 41, 10000 Zagreb</izvorni_sadrzaj>
    <derivirana_varijabla naziv="DomainObject.Predmet.ProtustrankaIDrugiAdressOIB_1">DIGITUS PRIMUS d.o.o., OIB 94914358625, Dolčić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DIGITUS PRIMUS d.o.o.</item>
      <item>DINKO PALAC</item>
    </izvorni_sadrzaj>
    <derivirana_varijabla naziv="DomainObject.Predmet.SudioniciListNaziv_1">
      <item>FINA Regionalni centar Zagreb</item>
      <item>DIGITUS PRIMUS d.o.o.</item>
      <item>DINKO PALAC</item>
    </derivirana_varijabla>
  </DomainObject.Predmet.SudioniciListNaziv>
  <DomainObject.Predmet.SudioniciListAdressOIB>
    <izvorni_sadrzaj>
      <item>FINA Regionalni centar Zagreb, OIB 85821130368, Trg svibanjskih žrtava 1995. 1,10000 Zagreb</item>
      <item>DIGITUS PRIMUS d.o.o., OIB 94914358625, Dolčić 41,10000 Zagreb</item>
      <item>DINKO PALAC, OIB 95640712687, Bukovečki Krč 31,10000 Zagreb</item>
    </izvorni_sadrzaj>
    <derivirana_varijabla naziv="DomainObject.Predmet.SudioniciListAdressOIB_1">
      <item>FINA Regionalni centar Zagreb, OIB 85821130368, Trg svibanjskih žrtava 1995. 1,10000 Zagreb</item>
      <item>DIGITUS PRIMUS d.o.o., OIB 94914358625, Dolčić 41,10000 Zagreb</item>
      <item>DINKO PALAC, OIB 95640712687, Bukovečki Krč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94914358625</item>
      <item>, OIB 95640712687</item>
    </izvorni_sadrzaj>
    <derivirana_varijabla naziv="DomainObject.Predmet.SudioniciListNazivOIB_1">
      <item>, OIB 85821130368</item>
      <item>, OIB 94914358625</item>
      <item>, OIB 95640712687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1AB29A-D039-4EAC-811E-3365A7469B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615</properties:Words>
  <properties:Characters>3322</properties:Characters>
  <properties:Lines>84</properties:Lines>
  <properties:Paragraphs>40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2017-05-04T09:47:00Z</dcterms:created>
  <dc:creator>vmihalincic</dc:creator>
  <cp:lastModifiedBy>Zlatka Plivelić</cp:lastModifiedBy>
  <cp:lastPrinted>2017-05-04T10:27:00Z</cp:lastPrinted>
  <dcterms:modified xmlns:xsi="http://www.w3.org/2001/XMLSchema-instance" xsi:type="dcterms:W3CDTF">2017-05-04T12:23:00Z</dcterms:modified>
  <cp:revision>15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