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969f" w14:paraId="838969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E01A84">
        <w:rPr>
          <w:b/>
        </w:rPr>
        <w:t>3</w:t>
      </w:r>
      <w:r w:rsidR="004B7BDA">
        <w:rPr>
          <w:b/>
        </w:rPr>
        <w:t>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4B7BDA">
        <w:rPr>
          <w:lang w:val="hr-HR"/>
        </w:rPr>
        <w:t xml:space="preserve"> </w:t>
      </w:r>
      <w:r w:rsidR="004B7BDA" w:rsidRPr="004B7BDA">
        <w:rPr>
          <w:lang w:val="hr-HR"/>
        </w:rPr>
        <w:t>SINIŠA VRANDEČIĆ društvo s ograničenom odgovornošću za obradu kamena i trgovinu</w:t>
      </w:r>
      <w:r w:rsidR="00A27957">
        <w:rPr>
          <w:lang w:val="hr-HR"/>
        </w:rPr>
        <w:t xml:space="preserve">, </w:t>
      </w:r>
      <w:r w:rsidR="004B7BDA">
        <w:rPr>
          <w:lang w:val="hr-HR"/>
        </w:rPr>
        <w:t xml:space="preserve">OIB: </w:t>
      </w:r>
      <w:r w:rsidR="004B7BDA" w:rsidRPr="004B7BDA">
        <w:rPr>
          <w:lang w:val="hr-HR"/>
        </w:rPr>
        <w:t>40893881707</w:t>
      </w:r>
      <w:r w:rsidR="004B7BDA">
        <w:rPr>
          <w:lang w:val="hr-HR"/>
        </w:rPr>
        <w:t>, Postira,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A27957">
        <w:rPr>
          <w:lang w:val="hr-HR"/>
        </w:rPr>
        <w:t>3.studenoga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B7BDA">
        <w:rPr>
          <w:lang w:val="hr-HR"/>
        </w:rPr>
        <w:t xml:space="preserve"> </w:t>
      </w:r>
      <w:r w:rsidR="004B7BDA" w:rsidRPr="004B7BDA">
        <w:rPr>
          <w:lang w:val="hr-HR"/>
        </w:rPr>
        <w:t>SINIŠA VRANDEČIĆ društvo s ograničenom odgovornošću za obradu kamena i trgovinu</w:t>
      </w:r>
      <w:r w:rsidR="004B7BDA">
        <w:rPr>
          <w:lang w:val="hr-HR"/>
        </w:rPr>
        <w:t xml:space="preserve">, OIB: </w:t>
      </w:r>
      <w:r w:rsidR="004B7BDA" w:rsidRPr="004B7BDA">
        <w:rPr>
          <w:lang w:val="hr-HR"/>
        </w:rPr>
        <w:t>40893881707</w:t>
      </w:r>
      <w:r w:rsidR="004B7BDA">
        <w:rPr>
          <w:lang w:val="hr-HR"/>
        </w:rPr>
        <w:t>, Postira</w:t>
      </w:r>
      <w:r w:rsidR="00A27957">
        <w:rPr>
          <w:lang w:val="hr-HR"/>
        </w:rPr>
        <w:t xml:space="preserve">,  dana  </w:t>
      </w:r>
      <w:r w:rsidR="007A08EB">
        <w:rPr>
          <w:lang w:val="hr-HR"/>
        </w:rPr>
        <w:t>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B7BDA">
        <w:rPr>
          <w:rFonts w:eastAsia="Calibri"/>
        </w:rPr>
        <w:t>176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4B7BDA">
        <w:rPr>
          <w:rFonts w:eastAsia="Calibri"/>
        </w:rPr>
        <w:t>125.678,03</w:t>
      </w:r>
      <w:r w:rsidR="001E3969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A27957">
        <w:rPr>
          <w:lang w:val="hr-HR"/>
        </w:rPr>
        <w:t>3.studenoga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7391D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SINIŠA VRANDEČIĆ društvo s ograničenom odgovornošću za obradu kamena i trgovinu</izvorni_sadrzaj>
    <derivirana_varijabla naziv="DomainObject.Predmet.ProtustrankaFormated_1">  SINIŠA VRANDEČIĆ društvo s ograničenom odgovornošću za obradu kamena i trgovinu</derivirana_varijabla>
  </DomainObject.Predmet.ProtustrankaFormated>
  <DomainObject.Predmet.ProtustrankaFormatedOIB>
    <izvorni_sadrzaj>  SINIŠA VRANDEČIĆ društvo s ograničenom odgovornošću za obradu kamena i trgovinu, OIB 40893881707</izvorni_sadrzaj>
    <derivirana_varijabla naziv="DomainObject.Predmet.ProtustrankaFormatedOIB_1">  SINIŠA VRANDEČIĆ društvo s ograničenom odgovornošću za obradu kamena i trgovinu, OIB 40893881707</derivirana_varijabla>
  </DomainObject.Predmet.ProtustrankaFormatedOIB>
  <DomainObject.Predmet.ProtustrankaFormatedWithAdress>
    <izvorni_sadrzaj> SINIŠA VRANDEČIĆ društvo s ograničenom odgovornošću za obradu kamena i trgovinu, Postira bb, 21410 Postira</izvorni_sadrzaj>
    <derivirana_varijabla naziv="DomainObject.Predmet.ProtustrankaFormatedWithAdress_1"> SINIŠA VRANDEČIĆ društvo s ograničenom odgovornošću za obradu kamena i trgovinu, Postira bb, 21410 Postira</derivirana_varijabla>
  </DomainObject.Predmet.ProtustrankaFormatedWithAdress>
  <DomainObject.Predmet.ProtustrankaFormatedWithAdressOIB>
    <izvorni_sadrzaj> SINIŠA VRANDEČIĆ društvo s ograničenom odgovornošću za obradu kamena i trgovinu, OIB 40893881707, Postira bb, 21410 Postira</izvorni_sadrzaj>
    <derivirana_varijabla naziv="DomainObject.Predmet.ProtustrankaFormatedWithAdressOIB_1"> SINIŠA VRANDEČIĆ društvo s ograničenom odgovornošću za obradu kamena i trgovinu, OIB 40893881707, Postira bb, 21410 Postira</derivirana_varijabla>
  </DomainObject.Predmet.ProtustrankaFormatedWithAdressOIB>
  <DomainObject.Predmet.ProtustrankaWithAdress>
    <izvorni_sadrzaj>SINIŠA VRANDEČIĆ društvo s ograničenom odgovornošću za obradu kamena i trgovinu Postira bb, 21410 Postira</izvorni_sadrzaj>
    <derivirana_varijabla naziv="DomainObject.Predmet.ProtustrankaWithAdress_1">SINIŠA VRANDEČIĆ društvo s ograničenom odgovornošću za obradu kamena i trgovinu Postira bb, 21410 Postira</derivirana_varijabla>
  </DomainObject.Predmet.ProtustrankaWithAdress>
  <DomainObject.Predmet.ProtustrankaWithAdressOIB>
    <izvorni_sadrzaj>SINIŠA VRANDEČIĆ društvo s ograničenom odgovornošću za obradu kamena i trgovinu, OIB 40893881707, Postira bb, 21410 Postira</izvorni_sadrzaj>
    <derivirana_varijabla naziv="DomainObject.Predmet.ProtustrankaWithAdressOIB_1">SINIŠA VRANDEČIĆ društvo s ograničenom odgovornošću za obradu kamena i trgovinu, OIB 40893881707, Postira bb, 21410 Postira</derivirana_varijabla>
  </DomainObject.Predmet.ProtustrankaWithAdressOIB>
  <DomainObject.Predmet.ProtustrankaNazivFormated>
    <izvorni_sadrzaj>SINIŠA VRANDEČIĆ društvo s ograničenom odgovornošću za obradu kamena i trgovinu</izvorni_sadrzaj>
    <derivirana_varijabla naziv="DomainObject.Predmet.ProtustrankaNazivFormated_1">SINIŠA VRANDEČIĆ društvo s ograničenom odgovornošću za obradu kamena i trgovinu</derivirana_varijabla>
  </DomainObject.Predmet.ProtustrankaNazivFormated>
  <DomainObject.Predmet.ProtustrankaNazivFormatedOIB>
    <izvorni_sadrzaj>SINIŠA VRANDEČIĆ društvo s ograničenom odgovornošću za obradu kamena i trgovinu, OIB 40893881707</izvorni_sadrzaj>
    <derivirana_varijabla naziv="DomainObject.Predmet.ProtustrankaNazivFormatedOIB_1">SINIŠA VRANDEČIĆ društvo s ograničenom odgovornošću za obradu kamena i trgovinu, OIB 40893881707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125678.03</izvorni_sadrzaj>
    <derivirana_varijabla naziv="DomainObject.Predmet.TrenutnaVrijednost_1">125678.03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SINIŠA VRANDEČIĆ društvo s ograničenom odgovornošću za obradu kamena i trgovinu</item>
    </izvorni_sadrzaj>
    <derivirana_varijabla naziv="DomainObject.Predmet.ProtuStrankaListFormated_1">
      <item>SINIŠA VRANDEČIĆ društvo s ograničenom odgovornošću za obradu kamena i trgovinu</item>
    </derivirana_varijabla>
  </DomainObject.Predmet.ProtuStrankaListFormated>
  <DomainObject.Predmet.ProtuStrankaListFormatedOIB>
    <izvorni_sadrzaj>
      <item>SINIŠA VRANDEČIĆ društvo s ograničenom odgovornošću za obradu kamena i trgovinu, OIB 40893881707</item>
    </izvorni_sadrzaj>
    <derivirana_varijabla naziv="DomainObject.Predmet.ProtuStrankaListFormatedOIB_1">
      <item>SINIŠA VRANDEČIĆ društvo s ograničenom odgovornošću za obradu kamena i trgovinu, OIB 40893881707</item>
    </derivirana_varijabla>
  </DomainObject.Predmet.ProtuStrankaListFormatedOIB>
  <DomainObject.Predmet.ProtuStrankaListFormatedWithAdress>
    <izvorni_sadrzaj>
      <item>SINIŠA VRANDEČIĆ društvo s ograničenom odgovornošću za obradu kamena i trgovinu, Postira bb, 21410 Postira</item>
    </izvorni_sadrzaj>
    <derivirana_varijabla naziv="DomainObject.Predmet.ProtuStrankaListFormatedWithAdress_1">
      <item>SINIŠA VRANDEČIĆ društvo s ograničenom odgovornošću za obradu kamena i trgovinu, Postira bb, 21410 Postira</item>
    </derivirana_varijabla>
  </DomainObject.Predmet.ProtuStrankaListFormatedWithAdress>
  <DomainObject.Predmet.ProtuStrankaListFormatedWithAdressOIB>
    <izvorni_sadrzaj>
      <item>SINIŠA VRANDEČIĆ društvo s ograničenom odgovornošću za obradu kamena i trgovinu, OIB 40893881707, Postira bb, 21410 Postira</item>
    </izvorni_sadrzaj>
    <derivirana_varijabla naziv="DomainObject.Predmet.ProtuStrankaListFormatedWithAdressOIB_1">
      <item>SINIŠA VRANDEČIĆ društvo s ograničenom odgovornošću za obradu kamena i trgovinu, OIB 40893881707, Postira bb, 21410 Postira</item>
    </derivirana_varijabla>
  </DomainObject.Predmet.ProtuStrankaListFormatedWithAdressOIB>
  <DomainObject.Predmet.ProtuStrankaListNazivFormated>
    <izvorni_sadrzaj>
      <item>SINIŠA VRANDEČIĆ društvo s ograničenom odgovornošću za obradu kamena i trgovinu</item>
    </izvorni_sadrzaj>
    <derivirana_varijabla naziv="DomainObject.Predmet.ProtuStrankaListNazivFormated_1">
      <item>SINIŠA VRANDEČIĆ društvo s ograničenom odgovornošću za obradu kamena i trgovinu</item>
    </derivirana_varijabla>
  </DomainObject.Predmet.ProtuStrankaListNazivFormated>
  <DomainObject.Predmet.ProtuStrankaListNazivFormatedOIB>
    <izvorni_sadrzaj>
      <item>SINIŠA VRANDEČIĆ društvo s ograničenom odgovornošću za obradu kamena i trgovinu, OIB 40893881707</item>
    </izvorni_sadrzaj>
    <derivirana_varijabla naziv="DomainObject.Predmet.ProtuStrankaListNazivFormatedOIB_1">
      <item>SINIŠA VRANDEČIĆ društvo s ograničenom odgovornošću za obradu kamena i trgovinu, OIB 40893881707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SINIŠA VRANDEČIĆ društvo s ograničenom odgovornošću za obradu kamena i trgovinu</izvorni_sadrzaj>
    <derivirana_varijabla naziv="DomainObject.Predmet.ProtustrankaIDrugi_1">SINIŠA VRANDEČIĆ društvo s ograničenom odgovornošću za obradu kamena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SINIŠA VRANDEČIĆ društvo s ograničenom odgovornošću za obradu kamena i trgovinu, OIB 40893881707, Postira bb, 21410 Postira</izvorni_sadrzaj>
    <derivirana_varijabla naziv="DomainObject.Predmet.ProtustrankaIDrugiAdressOIB_1">SINIŠA VRANDEČIĆ društvo s ograničenom odgovornošću za obradu kamena i trgovinu, OIB 40893881707, Postira bb,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VRANDEČIĆ društvo s ograničenom odgovornošću za obradu kamena i trgovinu</item>
      <item>FINANCIJSKA AGENCIJA, RC SPLIT</item>
    </izvorni_sadrzaj>
    <derivirana_varijabla naziv="DomainObject.Predmet.SudioniciListNaziv_1">
      <item>SINIŠA VRANDEČIĆ društvo s ograničenom odgovornošću za obradu kamena i trgovinu</item>
      <item>FINANCIJSKA AGENCIJA, RC SPLIT</item>
    </derivirana_varijabla>
  </DomainObject.Predmet.SudioniciListNaziv>
  <DomainObject.Predmet.SudioniciListAdressOIB>
    <izvorni_sadrzaj>
      <item>SINIŠA VRANDEČIĆ društvo s ograničenom odgovornošću za obradu kamena i trgovinu, OIB 40893881707, Postira bb,21410 Postira</item>
      <item>FINANCIJSKA AGENCIJA, RC SPLIT, OIB 85821130368, Mažuranićevo šetalište 24 b,21000 Split</item>
    </izvorni_sadrzaj>
    <derivirana_varijabla naziv="DomainObject.Predmet.SudioniciListAdressOIB_1">
      <item>SINIŠA VRANDEČIĆ društvo s ograničenom odgovornošću za obradu kamena i trgovinu, OIB 40893881707, Postira bb,21410 Postira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40893881707</item>
      <item>, OIB 85821130368</item>
    </izvorni_sadrzaj>
    <derivirana_varijabla naziv="DomainObject.Predmet.SudioniciListNazivOIB_1">
      <item>, OIB 40893881707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A307D-C3C8-408E-8CE4-EC822BF30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1924</properties:Characters>
  <properties:Lines>48</properties:Lines>
  <properties:Paragraphs>16</properties:Paragraphs>
  <properties:TotalTime>385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2016-11-03T12:04:00Z</cp:lastPrinted>
  <dcterms:modified xmlns:xsi="http://www.w3.org/2001/XMLSchema-instance" xsi:type="dcterms:W3CDTF">2016-11-03T12:04:00Z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