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5428" w14:paraId="d83542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4472" w:rsidP="006C4472" w:rsidR="006C4472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St-1329/2016-2.</w:t>
      </w:r>
    </w:p>
    <w:p w:rsidRDefault="006C4472" w:rsidP="006C4472" w:rsidR="006C4472">
      <w:pPr>
        <w:jc w:val="center"/>
        <w:rPr>
          <w:rFonts w:cs="Arial" w:hAnsi="Arial" w:ascii="Arial"/>
          <w:b/>
          <w:noProof/>
        </w:rPr>
      </w:pPr>
    </w:p>
    <w:p w:rsidRDefault="006C4472" w:rsidP="006C4472" w:rsidR="006C4472">
      <w:pPr>
        <w:jc w:val="center"/>
        <w:rPr>
          <w:rFonts w:cs="Arial" w:hAnsi="Arial" w:ascii="Arial"/>
          <w:b/>
          <w:noProof/>
        </w:rPr>
      </w:pPr>
    </w:p>
    <w:p w:rsidRDefault="006C4472" w:rsidP="006C4472" w:rsidR="006C447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C4472" w:rsidP="006C4472" w:rsidR="006C447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C4472" w:rsidP="006C4472" w:rsidR="006C4472">
      <w:pPr>
        <w:outlineLvl w:val="0"/>
        <w:rPr>
          <w:rFonts w:cs="Arial" w:hAnsi="Arial" w:ascii="Arial"/>
          <w:noProof/>
        </w:rPr>
      </w:pPr>
    </w:p>
    <w:p w:rsidRDefault="006C4472" w:rsidP="006C4472" w:rsidR="006C44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RII j.d.o.o. za proizvodnju, trgovinu i usluge iz Virovitice, Miroslava Kraljevića 19, MBS 010087933, OIB 76616088897, d</w:t>
      </w:r>
      <w:r>
        <w:rPr>
          <w:rFonts w:cs="Arial" w:hAnsi="Arial" w:ascii="Arial"/>
          <w:noProof/>
        </w:rPr>
        <w:t>ana 10. listopada 2016. godine</w:t>
      </w:r>
    </w:p>
    <w:p w:rsidRDefault="006C4472" w:rsidP="006C4472" w:rsidR="006C4472">
      <w:pPr>
        <w:ind w:firstLine="851"/>
        <w:jc w:val="both"/>
        <w:rPr>
          <w:rFonts w:cs="Arial" w:hAnsi="Arial" w:ascii="Arial"/>
          <w:noProof/>
        </w:rPr>
      </w:pPr>
    </w:p>
    <w:p w:rsidRDefault="006C4472" w:rsidP="006C4472" w:rsidR="006C447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6C4472" w:rsidP="006C4472" w:rsidR="006C447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RII j.d.o.o. za proizvodnju, trgovinu i usluge iz Virovitice, Miroslava Kraljevića 19, MBS 010087933, OIB 76616088897.</w:t>
      </w:r>
    </w:p>
    <w:p w:rsidRDefault="006C4472" w:rsidP="006C4472" w:rsidR="006C4472" w:rsidRPr="006C4472">
      <w:pPr>
        <w:pStyle w:val="ListaeSPIS"/>
      </w:pPr>
    </w:p>
    <w:p w:rsidRDefault="006C4472" w:rsidP="006C4472" w:rsidR="006C44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10. prosinca 2016.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C4472" w:rsidP="006C4472" w:rsidR="006C4472">
      <w:pPr>
        <w:ind w:firstLine="851"/>
        <w:jc w:val="both"/>
        <w:rPr>
          <w:rFonts w:cs="Arial" w:hAnsi="Arial" w:ascii="Arial"/>
          <w:noProof/>
        </w:rPr>
      </w:pPr>
    </w:p>
    <w:p w:rsidRDefault="006C4472" w:rsidP="006C4472" w:rsidR="006C447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6C4472" w:rsidP="006C4472" w:rsidR="006C447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Karolina Šandrk</w:t>
      </w:r>
    </w:p>
    <w:p w:rsidRDefault="006C4472" w:rsidP="006C4472" w:rsidR="006C4472">
      <w:pPr>
        <w:ind w:left="851"/>
        <w:jc w:val="both"/>
        <w:rPr>
          <w:rFonts w:cs="Arial" w:hAnsi="Arial" w:ascii="Arial"/>
          <w:noProof/>
        </w:rPr>
      </w:pPr>
    </w:p>
    <w:p w:rsidRDefault="006C4472" w:rsidP="006C4472" w:rsidR="006C447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Karolini Šandrk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C4472" w:rsidP="006C4472" w:rsidR="006C447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6C4472" w:rsidP="006C4472" w:rsidR="006C447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6C4472" w:rsidP="006C4472" w:rsidR="006C447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26. srpnja 2016. dužnik u Očevidniku redoslijeda osnova za plaćanje ima evidentirane neizvršene osnove za plaćanje u neprekinutom razdoblju od 120 dana, u ukupnom iznosu od 200.477,93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6C4472" w:rsidP="006C4472" w:rsidR="006C447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6C4472" w:rsidP="006C4472" w:rsidR="006C4472">
      <w:pPr>
        <w:ind w:firstLine="708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C4472" w:rsidP="006C4472" w:rsidR="006C44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C4472" w:rsidP="006C4472" w:rsidR="006C447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10. listopada 2016. godine </w:t>
      </w:r>
    </w:p>
    <w:p w:rsidRDefault="006C4472" w:rsidP="006C4472" w:rsidR="006C447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6C4472" w:rsidP="006C4472" w:rsidR="006C447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6C4472" w:rsidP="006C4472" w:rsidR="006C44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6C4472" w:rsidP="006C4472" w:rsidR="006C4472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6C4472" w:rsidP="006C4472" w:rsidR="006C44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C4472" w:rsidP="006C4472" w:rsidR="006C447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6C4472" w:rsidP="006C4472" w:rsidR="006C447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6C4472" w:rsidP="006C4472" w:rsidR="006C44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6C4472" w:rsidP="006C4472" w:rsidR="006C44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6C4472" w:rsidP="006C4472" w:rsidR="006C44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Bj.10.10.2016.g.</w:t>
      </w:r>
    </w:p>
    <w:p w:rsidRDefault="006C4472" w:rsidP="006C4472" w:rsidR="006C4472">
      <w:pPr>
        <w:rPr>
          <w:rFonts w:cs="Arial" w:hAnsi="Arial" w:ascii="Arial"/>
        </w:rPr>
      </w:pPr>
    </w:p>
    <w:p w:rsidRDefault="006C4472" w:rsidP="006C4472" w:rsidR="006C4472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472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142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St-1329/2016-2</izvorni_sadrzaj>
    <derivirana_varijabla naziv="DomainObject.Oznaka_1">St-1329/2016-2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RII jednostavno društvo s ograničenom odgovornošću za proizvodnju, trgovinu i usluge zastupanog po punomoćniku Karolina Šandrk</izvorni_sadrzaj>
    <derivirana_varijabla naziv="DomainObject.Predmet.ProtustrankaFormated_1">  RII jednostavno društvo s ograničenom odgovornošću za proizvodnju, trgovinu i usluge zastupanog po punomoćniku Karolina Šandrk</derivirana_varijabla>
  </DomainObject.Predmet.ProtustrankaFormated>
  <DomainObject.Predmet.ProtustrankaFormatedOIB>
    <izvorni_sadrzaj>  RII jednostavno društvo s ograničenom odgovornošću za proizvodnju, trgovinu i usluge, OIB 76616088897 zastupanog po punomoćniku Karolina Šandrk</izvorni_sadrzaj>
    <derivirana_varijabla naziv="DomainObject.Predmet.ProtustrankaFormatedOIB_1">  RII jednostavno društvo s ograničenom odgovornošću za proizvodnju, trgovinu i usluge, OIB 76616088897 zastupanog po punomoćniku Karolina Šandrk</derivirana_varijabla>
  </DomainObject.Predmet.ProtustrankaFormatedOIB>
  <DomainObject.Predmet.ProtustrankaFormatedWithAdress>
    <izvorni_sadrzaj> RII jednostavno društvo s ograničenom odgovornošću za proizvodnju, trgovinu i usluge, Miroslava Kraljevića 19, 33000 Virovitica zastupanog po punomoćniku Karolina Šandrk</izvorni_sadrzaj>
    <derivirana_varijabla naziv="DomainObject.Predmet.ProtustrankaFormatedWithAdress_1"> RII jednostavno društvo s ograničenom odgovornošću za proizvodnju, trgovinu i usluge, Miroslava Kraljevića 19, 33000 Virovitica zastupanog po punomoćniku Karolina Šandrk</derivirana_varijabla>
  </DomainObject.Predmet.ProtustrankaFormatedWithAdress>
  <DomainObject.Predmet.ProtustrankaFormatedWithAdressOIB>
    <izvorni_sadrzaj> RII jednostavno društvo s ograničenom odgovornošću za proizvodnju, trgovinu i usluge, OIB 76616088897, Miroslava Kraljevića 19, 33000 Virovitica zastupanog po punomoćniku Karolina Šandrk</izvorni_sadrzaj>
    <derivirana_varijabla naziv="DomainObject.Predmet.ProtustrankaFormatedWithAdressOIB_1"> RII jednostavno društvo s ograničenom odgovornošću za proizvodnju, trgovinu i usluge, OIB 76616088897, Miroslava Kraljevića 19, 33000 Virovitica zastupanog po punomoćniku Karolina Šandrk</derivirana_varijabla>
  </DomainObject.Predmet.ProtustrankaFormatedWithAdressOIB>
  <DomainObject.Predmet.ProtustrankaWithAdress>
    <izvorni_sadrzaj>RII jednostavno društvo s ograničenom odgovornošću za proizvodnju, trgovinu i usluge Miroslava Kraljevića 19, 33000 Virovitica</izvorni_sadrzaj>
    <derivirana_varijabla naziv="DomainObject.Predmet.ProtustrankaWithAdress_1">RII jednostavno društvo s ograničenom odgovornošću za proizvodnju, trgovinu i usluge Miroslava Kraljevića 19, 33000 Virovitica</derivirana_varijabla>
  </DomainObject.Predmet.ProtustrankaWithAdress>
  <DomainObject.Predmet.ProtustrankaWithAdressOIB>
    <izvorni_sadrzaj>RII jednostavno društvo s ograničenom odgovornošću za proizvodnju, trgovinu i usluge, OIB 76616088897, Miroslava Kraljevića 19, 33000 Virovitica</izvorni_sadrzaj>
    <derivirana_varijabla naziv="DomainObject.Predmet.ProtustrankaWithAdressOIB_1">RII jednostavno društvo s ograničenom odgovornošću za proizvodnju, trgovinu i usluge, OIB 76616088897, Miroslava Kraljevića 19, 33000 Virovitica</derivirana_varijabla>
  </DomainObject.Predmet.ProtustrankaWithAdressOIB>
  <DomainObject.Predmet.ProtustrankaNazivFormated>
    <izvorni_sadrzaj>RII jednostavno društvo s ograničenom odgovornošću za proizvodnju, trgovinu i usluge</izvorni_sadrzaj>
    <derivirana_varijabla naziv="DomainObject.Predmet.ProtustrankaNazivFormated_1">RII jednostavno društvo s ograničenom odgovornošću za proizvodnju, trgovinu i usluge</derivirana_varijabla>
  </DomainObject.Predmet.ProtustrankaNazivFormated>
  <DomainObject.Predmet.ProtustrankaNazivFormatedOIB>
    <izvorni_sadrzaj>RII jednostavno društvo s ograničenom odgovornošću za proizvodnju, trgovinu i usluge, OIB 76616088897</izvorni_sadrzaj>
    <derivirana_varijabla naziv="DomainObject.Predmet.ProtustrankaNazivFormatedOIB_1">RII jednostavno društvo s ograničenom odgovornošću za proizvodnju, trgovinu i usluge, OIB 76616088897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RII jednostavno društvo s ograničenom odgovornošću za proizvodnju, trgovinu i usluge zastupanog po punomoćniku Karolina Šandrk</item>
    </izvorni_sadrzaj>
    <derivirana_varijabla naziv="DomainObject.Predmet.ProtuStrankaListFormated_1">
      <item>RII jednostavno društvo s ograničenom odgovornošću za proizvodnju, trgovinu i usluge zastupanog po punomoćniku Karolina Šandrk</item>
    </derivirana_varijabla>
  </DomainObject.Predmet.ProtuStrankaListFormated>
  <DomainObject.Predmet.ProtuStrankaListFormatedOIB>
    <izvorni_sadrzaj>
      <item>RII jednostavno društvo s ograničenom odgovornošću za proizvodnju, trgovinu i usluge, OIB 76616088897 zastupanog po punomoćniku Karolina Šandrk</item>
    </izvorni_sadrzaj>
    <derivirana_varijabla naziv="DomainObject.Predmet.ProtuStrankaListFormatedOIB_1">
      <item>RII jednostavno društvo s ograničenom odgovornošću za proizvodnju, trgovinu i usluge, OIB 76616088897 zastupanog po punomoćniku Karolina Šandrk</item>
    </derivirana_varijabla>
  </DomainObject.Predmet.ProtuStrankaListFormatedOIB>
  <DomainObject.Predmet.ProtuStrankaListFormatedWithAdress>
    <izvorni_sadrzaj>
      <item>RII jednostavno društvo s ograničenom odgovornošću za proizvodnju, trgovinu i usluge, Miroslava Kraljevića 19, 33000 Virovitica zastupanog po punomoćniku Karolina Šandrk</item>
    </izvorni_sadrzaj>
    <derivirana_varijabla naziv="DomainObject.Predmet.ProtuStrankaListFormatedWithAdress_1">
      <item>RII jednostavno društvo s ograničenom odgovornošću za proizvodnju, trgovinu i usluge, Miroslava Kraljevića 19, 33000 Virovitica zastupanog po punomoćniku Karolina Šandrk</item>
    </derivirana_varijabla>
  </DomainObject.Predmet.ProtuStrankaListFormatedWithAdress>
  <DomainObject.Predmet.ProtuStrankaListFormatedWithAdressOIB>
    <izvorni_sadrzaj>
      <item>RII jednostavno društvo s ograničenom odgovornošću za proizvodnju, trgovinu i usluge, OIB 76616088897, Miroslava Kraljevića 19, 33000 Virovitica zastupanog po punomoćniku Karolina Šandrk</item>
    </izvorni_sadrzaj>
    <derivirana_varijabla naziv="DomainObject.Predmet.ProtuStrankaListFormatedWithAdressOIB_1">
      <item>RII jednostavno društvo s ograničenom odgovornošću za proizvodnju, trgovinu i usluge, OIB 76616088897, Miroslava Kraljevića 19, 33000 Virovitica zastupanog po punomoćniku Karolina Šandrk</item>
    </derivirana_varijabla>
  </DomainObject.Predmet.ProtuStrankaListFormatedWithAdressOIB>
  <DomainObject.Predmet.ProtuStrankaListNazivFormated>
    <izvorni_sadrzaj>
      <item>RII jednostavno društvo s ograničenom odgovornošću za proizvodnju, trgovinu i usluge</item>
    </izvorni_sadrzaj>
    <derivirana_varijabla naziv="DomainObject.Predmet.ProtuStrankaListNazivFormated_1">
      <item>RII jednostavno društvo s ograničenom odgovornošću za proizvodnju, trgovinu i usluge</item>
    </derivirana_varijabla>
  </DomainObject.Predmet.ProtuStrankaListNazivFormated>
  <DomainObject.Predmet.ProtuStrankaListNazivFormatedOIB>
    <izvorni_sadrzaj>
      <item>RII jednostavno društvo s ograničenom odgovornošću za proizvodnju, trgovinu i usluge, OIB 76616088897</item>
    </izvorni_sadrzaj>
    <derivirana_varijabla naziv="DomainObject.Predmet.ProtuStrankaListNazivFormatedOIB_1">
      <item>RII jednostavno društvo s ograničenom odgovornošću za proizvodnju, trgovinu i usluge, OIB 76616088897</item>
    </derivirana_varijabla>
  </DomainObject.Predmet.ProtuStrankaListNazivFormatedOIB>
  <DomainObject.Predmet.OstaliListFormated>
    <izvorni_sadrzaj>
      <item>Karolina Šandrk punomoćnik sudionika u postupku RII jednostavno društvo s ograničenom odgovornošću za proizvodnju, trgovinu i usluge</item>
    </izvorni_sadrzaj>
    <derivirana_varijabla naziv="DomainObject.Predmet.OstaliListFormated_1">
      <item>Karolina Šandrk punomoćnik sudionika u postupku RII jednostavno društvo s ograničenom odgovornošću za proizvodnju, trgovinu i usluge</item>
    </derivirana_varijabla>
  </DomainObject.Predmet.OstaliListFormated>
  <DomainObject.Predmet.OstaliListFormatedOIB>
    <izvorni_sadrzaj>
      <item>Karolina Šandrk, OIB 13741151367 punomoćnik sudionika u postupku RII jednostavno društvo s ograničenom odgovornošću za proizvodnju, trgovinu i usluge</item>
    </izvorni_sadrzaj>
    <derivirana_varijabla naziv="DomainObject.Predmet.OstaliListFormatedOIB_1">
      <item>Karolina Šandrk, OIB 13741151367 punomoćnik sudionika u postupku RII jednostavno društvo s ograničenom odgovornošću za proizvodnju, trgovinu i usluge</item>
    </derivirana_varijabla>
  </DomainObject.Predmet.OstaliListFormatedOIB>
  <DomainObject.Predmet.OstaliListFormatedWithAdress>
    <izvorni_sadrzaj>
      <item>Karolina Šandrk, Ulica Miroslava Kraljevića 11., 33000 Virovitica punomoćnik sudionika u postupku RII jednostavno društvo s ograničenom odgovornošću za proizvodnju, trgovinu i usluge</item>
    </izvorni_sadrzaj>
    <derivirana_varijabla naziv="DomainObject.Predmet.OstaliListFormatedWithAdress_1">
      <item>Karolina Šandrk, Ulica Miroslava Kraljevića 11., 33000 Virovitica punomoćnik sudionika u postupku RII jednostavno društvo s ograničenom odgovornošću za proizvodnju, trgovinu i usluge</item>
    </derivirana_varijabla>
  </DomainObject.Predmet.OstaliListFormatedWithAdress>
  <DomainObject.Predmet.OstaliListFormatedWithAdressOIB>
    <izvorni_sadrzaj>
      <item>Karolina Šandrk, OIB 13741151367, Ulica Miroslava Kraljevića 11., 33000 Virovitica punomoćnik sudionika u postupku RII jednostavno društvo s ograničenom odgovornošću za proizvodnju, trgovinu i usluge</item>
    </izvorni_sadrzaj>
    <derivirana_varijabla naziv="DomainObject.Predmet.OstaliListFormatedWithAdressOIB_1">
      <item>Karolina Šandrk, OIB 13741151367, Ulica Miroslava Kraljevića 11., 33000 Virovitica punomoćnik sudionika u postupku RII jednostavno društvo s ograničenom odgovornošću za proizvodnju, trgovinu i usluge</item>
    </derivirana_varijabla>
  </DomainObject.Predmet.OstaliListFormatedWithAdressOIB>
  <DomainObject.Predmet.OstaliListNazivFormated>
    <izvorni_sadrzaj>
      <item>Karolina Šandrk</item>
    </izvorni_sadrzaj>
    <derivirana_varijabla naziv="DomainObject.Predmet.OstaliListNazivFormated_1">
      <item>Karolina Šandrk</item>
    </derivirana_varijabla>
  </DomainObject.Predmet.OstaliListNazivFormated>
  <DomainObject.Predmet.OstaliListNazivFormatedOIB>
    <izvorni_sadrzaj>
      <item>Karolina Šandrk, OIB 13741151367</item>
    </izvorni_sadrzaj>
    <derivirana_varijabla naziv="DomainObject.Predmet.OstaliListNazivFormatedOIB_1">
      <item>Karolina Šandrk, OIB 13741151367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St-1329/2016-2</izvorni_sadrzaj>
    <derivirana_varijabla naziv="DomainObject.PoslovniBrojDokumenta_1">St-1329/2016-2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RII jednostavno društvo s ograničenom odgovornošću za proizvodnju, trgovinu i usluge</izvorni_sadrzaj>
    <derivirana_varijabla naziv="DomainObject.Predmet.ProtustrankaIDrugi_1">RII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RII jednostavno društvo s ograničenom odgovornošću za proizvodnju, trgovinu i usluge, OIB 76616088897, Miroslava Kraljevića 19, 33000 Virovitica</izvorni_sadrzaj>
    <derivirana_varijabla naziv="DomainObject.Predmet.ProtustrankaIDrugiAdressOIB_1">RII jednostavno društvo s ograničenom odgovornošću za proizvodnju, trgovinu i usluge, OIB 76616088897, Miroslava Kraljevića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RII jednostavno društvo s ograničenom odgovornošću za proizvodnju, trgovinu i usluge</item>
      <item>Karolina Šandrk</item>
    </izvorni_sadrzaj>
    <derivirana_varijabla naziv="DomainObject.Predmet.SudioniciListNaziv_1">
      <item>FINA, RC ZAGREB, Podružnica Bjelovar</item>
      <item>RII jednostavno društvo s ograničenom odgovornošću za proizvodnju, trgovinu i usluge</item>
      <item>Karolina Šandrk</item>
    </derivirana_varijabla>
  </DomainObject.Predmet.SudioniciListNaziv>
  <DomainObject.Predmet.SudioniciListAdressOIB>
    <izvorni_sadrzaj>
      <item>FINA, RC ZAGREB, Podružnica Bjelovar, OIB 85821130368, F. Supila 4,43000 Bjelovar</item>
      <item>RII jednostavno društvo s ograničenom odgovornošću za proizvodnju, trgovinu i usluge, OIB 76616088897, Miroslava Kraljevića 19,33000 Virovitica</item>
      <item>Karolina Šandrk, OIB 13741151367, Ulica Miroslava Kraljevića 11.,33000 Virovitica</item>
    </izvorni_sadrzaj>
    <derivirana_varijabla naziv="DomainObject.Predmet.SudioniciListAdressOIB_1">
      <item>FINA, RC ZAGREB, Podružnica Bjelovar, OIB 85821130368, F. Supila 4,43000 Bjelovar</item>
      <item>RII jednostavno društvo s ograničenom odgovornošću za proizvodnju, trgovinu i usluge, OIB 76616088897, Miroslava Kraljevića 19,33000 Virovitica</item>
      <item>Karolina Šandrk, OIB 13741151367, Ulica Miroslava Kraljevića 11.,33000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10FCE-2D4C-4051-8B76-3CE50C39E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494</properties:Words>
  <properties:Characters>2814</properties:Characters>
  <properties:Lines>73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2016-10-10T05:07:00Z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St-1329/2016-2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