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7821" w14:paraId="3087821" w:rsidRDefault="0016154E" w:rsidP="0016154E" w:rsidR="0016154E">
      <w:pPr>
        <w15:collapsed w:val="false"/>
      </w:pPr>
      <w:bookmarkStart w:name="_GoBack" w:id="0"/>
      <w:bookmarkEnd w:id="0"/>
    </w:p>
    <w:p w:rsidRDefault="0016154E" w:rsidP="0016154E" w:rsidR="0016154E"/>
    <w:p w:rsidRDefault="00E36CBE" w:rsidP="006754AD" w:rsidR="006754AD">
      <w:r>
        <w:rPr>
          <w:noProof/>
          <w:lang w:eastAsia="hr-HR"/>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9B7423" w:rsidRPr="009B7423">
        <w:rPr>
          <w:b/>
        </w:rPr>
        <w:t xml:space="preserve"> </w:t>
      </w:r>
      <w:r w:rsidR="009B7423">
        <w:rPr>
          <w:b/>
        </w:rPr>
        <w:tab/>
      </w:r>
      <w:r w:rsidR="009B7423">
        <w:rPr>
          <w:b/>
        </w:rPr>
        <w:tab/>
      </w:r>
      <w:r w:rsidR="009B7423">
        <w:rPr>
          <w:b/>
        </w:rPr>
        <w:tab/>
      </w:r>
      <w:r w:rsidR="009B7423">
        <w:rPr>
          <w:b/>
        </w:rPr>
        <w:tab/>
      </w:r>
      <w:r w:rsidR="009B7423">
        <w:rPr>
          <w:b/>
        </w:rPr>
        <w:tab/>
      </w:r>
      <w:r w:rsidR="009B7423">
        <w:rPr>
          <w:b/>
        </w:rPr>
        <w:tab/>
      </w:r>
      <w:r w:rsidR="009B7423">
        <w:rPr>
          <w:b/>
        </w:rPr>
        <w:tab/>
      </w:r>
      <w:r w:rsidR="009B7423" w:rsidRPr="009B7423">
        <w:rPr>
          <w:b/>
        </w:rPr>
        <w:t>Broj:7/ St-1028/2013-</w:t>
      </w:r>
      <w:r w:rsidR="00AC08B6">
        <w:rPr>
          <w:b/>
        </w:rPr>
        <w:t>129</w:t>
      </w:r>
    </w:p>
    <w:p w:rsidRDefault="002B58FF" w:rsidP="002B58FF" w:rsidR="002B58FF" w:rsidRPr="002B58FF">
      <w:pPr>
        <w:rPr>
          <w:b/>
        </w:rPr>
      </w:pPr>
      <w:r w:rsidRPr="002B58FF">
        <w:rPr>
          <w:b/>
        </w:rPr>
        <w:t xml:space="preserve">REPUBLIKA HRVATSKA                                                                   </w:t>
      </w:r>
    </w:p>
    <w:p w:rsidRDefault="002B58FF" w:rsidP="002B58FF" w:rsidR="002B58FF" w:rsidRPr="002B58FF">
      <w:pPr>
        <w:rPr>
          <w:b/>
        </w:rPr>
      </w:pPr>
      <w:r w:rsidRPr="002B58FF">
        <w:rPr>
          <w:b/>
        </w:rPr>
        <w:t>TRGOVAČKI SUD U OSIJEKU</w:t>
      </w:r>
    </w:p>
    <w:p w:rsidRDefault="002B58FF" w:rsidP="00CA0C16" w:rsidR="002B58FF" w:rsidRPr="002B58FF">
      <w:pPr>
        <w:rPr>
          <w:b/>
        </w:rPr>
      </w:pPr>
      <w:r w:rsidRPr="002B58FF">
        <w:rPr>
          <w:b/>
        </w:rPr>
        <w:t xml:space="preserve">STALNA SLUŽBA </w:t>
      </w:r>
      <w:r w:rsidR="00CA0C16">
        <w:rPr>
          <w:b/>
        </w:rPr>
        <w:t>U</w:t>
      </w:r>
      <w:r w:rsidR="009B7423">
        <w:rPr>
          <w:b/>
        </w:rPr>
        <w:t xml:space="preserve"> </w:t>
      </w:r>
      <w:r w:rsidR="00CA0C16">
        <w:rPr>
          <w:b/>
        </w:rPr>
        <w:t>SLAVONSKOM BRODU</w:t>
      </w:r>
      <w:r w:rsidRPr="002B58FF">
        <w:rPr>
          <w:b/>
        </w:rPr>
        <w:t xml:space="preserve">                    </w:t>
      </w:r>
      <w:r>
        <w:rPr>
          <w:b/>
        </w:rPr>
        <w:t xml:space="preserve">                        </w:t>
      </w:r>
    </w:p>
    <w:p w:rsidRDefault="002B58FF" w:rsidP="002B58FF" w:rsidR="002B58FF" w:rsidRPr="002B58FF">
      <w:pPr>
        <w:rPr>
          <w:b/>
        </w:rPr>
      </w:pPr>
      <w:r w:rsidRPr="002B58FF">
        <w:rPr>
          <w:b/>
        </w:rPr>
        <w:t>Trg pobjede 13</w:t>
      </w:r>
    </w:p>
    <w:p w:rsidRDefault="002B58FF" w:rsidP="002B58FF" w:rsidR="002B58FF" w:rsidRPr="002B58FF">
      <w:pPr>
        <w:rPr>
          <w:b/>
        </w:rPr>
      </w:pPr>
      <w:r w:rsidRPr="002B58FF">
        <w:rPr>
          <w:b/>
        </w:rPr>
        <w:t>SLAVONSKI BROD</w:t>
      </w:r>
    </w:p>
    <w:p w:rsidRDefault="002B58FF" w:rsidP="002B58FF" w:rsidR="002B58FF" w:rsidRPr="002B58FF">
      <w:pPr>
        <w:rPr>
          <w:b/>
        </w:rPr>
      </w:pPr>
    </w:p>
    <w:p w:rsidRDefault="002B58FF" w:rsidP="002B58FF" w:rsidR="002B58FF" w:rsidRPr="002B58FF">
      <w:pPr>
        <w:jc w:val="center"/>
        <w:rPr>
          <w:b/>
        </w:rPr>
      </w:pPr>
      <w:r w:rsidRPr="002B58FF">
        <w:rPr>
          <w:b/>
        </w:rPr>
        <w:t>Z A K L J U Č A K</w:t>
      </w:r>
    </w:p>
    <w:p w:rsidRDefault="002B58FF" w:rsidP="002B58FF" w:rsidR="002B58FF">
      <w:pPr>
        <w:jc w:val="both"/>
      </w:pPr>
    </w:p>
    <w:p w:rsidRDefault="002B58FF" w:rsidP="002B58FF" w:rsidR="002B58FF">
      <w:pPr>
        <w:jc w:val="both"/>
      </w:pPr>
      <w:r>
        <w:t xml:space="preserve">                          TRGOVAČKI SUD U OSIJEKU, STALNA SLUŽBA </w:t>
      </w:r>
      <w:r w:rsidR="00CA0C16">
        <w:t>U SLAVONSKOM BRODU</w:t>
      </w:r>
      <w:r>
        <w:t xml:space="preserve"> po stečajnoj sutkinji Mirni Vujčić, u stečajnom postupku nad stečajnim dužnikom GALLIS d.o.o. za proizvodnju, trgovinu i usluge, skraćena tvrtka: GALLIS d.o.o. </w:t>
      </w:r>
      <w:r w:rsidR="005C5099">
        <w:t>„</w:t>
      </w:r>
      <w:r>
        <w:t>u stečaju</w:t>
      </w:r>
      <w:r w:rsidR="005C5099">
        <w:t>“</w:t>
      </w:r>
      <w:r>
        <w:t xml:space="preserve">, Slavonski Brod, V. Novaka 40, OIB: 26043332440, dana </w:t>
      </w:r>
      <w:r w:rsidR="009B7423">
        <w:t>12. rujna</w:t>
      </w:r>
      <w:r w:rsidR="00325FBB">
        <w:t xml:space="preserve"> </w:t>
      </w:r>
      <w:r>
        <w:t>2016. godine</w:t>
      </w:r>
    </w:p>
    <w:p w:rsidRDefault="002B58FF" w:rsidP="002B58FF" w:rsidR="002B58FF">
      <w:pPr>
        <w:jc w:val="both"/>
      </w:pPr>
    </w:p>
    <w:p w:rsidRDefault="002B58FF" w:rsidP="002B58FF" w:rsidR="002B58FF">
      <w:pPr>
        <w:jc w:val="center"/>
      </w:pPr>
      <w:r>
        <w:t>z a k l j u č i o    j e</w:t>
      </w:r>
    </w:p>
    <w:p w:rsidRDefault="002B58FF" w:rsidP="002B58FF" w:rsidR="002B58FF">
      <w:pPr>
        <w:jc w:val="both"/>
      </w:pPr>
    </w:p>
    <w:p w:rsidRDefault="002B58FF" w:rsidP="002B58FF" w:rsidR="002B58FF">
      <w:pPr>
        <w:jc w:val="both"/>
      </w:pPr>
      <w:r>
        <w:t xml:space="preserve">                           I Temeljem pravomoćnog rješenja o prodaji  ovoga suda poslovni broj 7/St-1028/2013-31 od 10. rujna 2014. godine određuje se </w:t>
      </w:r>
      <w:r w:rsidR="009B7423">
        <w:t>četrnaesto</w:t>
      </w:r>
      <w:r>
        <w:t xml:space="preserve"> ročište za prodaju u stečajnom postupku predmeta stečajne mase stečajnog dužnika i to nekretnin</w:t>
      </w:r>
      <w:r w:rsidR="00AC08B6">
        <w:t>e</w:t>
      </w:r>
      <w:r>
        <w:t xml:space="preserve">: </w:t>
      </w:r>
    </w:p>
    <w:p w:rsidRDefault="002B58FF" w:rsidP="002B58FF" w:rsidR="002B58FF">
      <w:pPr>
        <w:jc w:val="both"/>
      </w:pPr>
      <w:r>
        <w:t xml:space="preserve">                 </w:t>
      </w:r>
    </w:p>
    <w:p w:rsidRDefault="002B58FF" w:rsidP="002B58FF" w:rsidR="002B58FF">
      <w:pPr>
        <w:jc w:val="both"/>
      </w:pPr>
      <w:r>
        <w:t xml:space="preserve"> </w:t>
      </w:r>
      <w:r>
        <w:tab/>
      </w:r>
      <w:r>
        <w:tab/>
        <w:t xml:space="preserve"> - suvlasničk</w:t>
      </w:r>
      <w:r w:rsidR="00AC08B6">
        <w:t>i dio</w:t>
      </w:r>
      <w:r>
        <w:t xml:space="preserve"> nekretnina od ½ dijela nekretnina upisanih u z.k.ul. 9957 k.o. Slavonski Brod i to:</w:t>
      </w:r>
    </w:p>
    <w:p w:rsidRDefault="002B58FF" w:rsidP="002B58FF" w:rsidR="002B58FF">
      <w:pPr>
        <w:jc w:val="both"/>
      </w:pPr>
      <w:r>
        <w:t xml:space="preserve">                        </w:t>
      </w:r>
    </w:p>
    <w:p w:rsidRDefault="002B58FF" w:rsidP="002B58FF" w:rsidR="002B58FF">
      <w:pPr>
        <w:ind w:firstLine="720"/>
        <w:jc w:val="both"/>
      </w:pPr>
      <w:r>
        <w:t xml:space="preserve"> </w:t>
      </w:r>
      <w:r>
        <w:tab/>
        <w:t xml:space="preserve"> - kč.br. 5789/22 – zgrada Osječka ulica sa </w:t>
      </w:r>
      <w:smartTag w:element="metricconverter" w:uri="urn:schemas-microsoft-com:office:smarttags">
        <w:smartTagPr>
          <w:attr w:val="398 m2" w:name="ProductID"/>
        </w:smartTagPr>
        <w:r>
          <w:t>398 m2</w:t>
        </w:r>
      </w:smartTag>
    </w:p>
    <w:p w:rsidRDefault="002B58FF" w:rsidP="002B58FF" w:rsidR="002B58FF">
      <w:pPr>
        <w:jc w:val="both"/>
      </w:pPr>
    </w:p>
    <w:p w:rsidRDefault="002B58FF" w:rsidP="002B58FF" w:rsidR="002B58FF">
      <w:pPr>
        <w:jc w:val="both"/>
      </w:pPr>
      <w:r>
        <w:t>koje su opterećene  razlučnim pravom u korist Hypo-Alpe-Adria-Bank d.d. Zagreb te Hypo-Alpe-Adria-Bank d.d. Zagreb kao pravnog slijednika Slavonske banke d.d., Osijek, a koje će se održati dana</w:t>
      </w:r>
    </w:p>
    <w:p w:rsidRDefault="002B58FF" w:rsidP="002B58FF" w:rsidR="002B58FF">
      <w:pPr>
        <w:jc w:val="both"/>
      </w:pPr>
      <w:r>
        <w:t xml:space="preserve">      </w:t>
      </w:r>
    </w:p>
    <w:p w:rsidRDefault="00AC08B6" w:rsidP="002B58FF" w:rsidR="002B58FF" w:rsidRPr="002B58FF">
      <w:pPr>
        <w:jc w:val="center"/>
        <w:rPr>
          <w:b/>
        </w:rPr>
      </w:pPr>
      <w:r>
        <w:rPr>
          <w:b/>
        </w:rPr>
        <w:t>09</w:t>
      </w:r>
      <w:r w:rsidR="00325FBB">
        <w:rPr>
          <w:b/>
        </w:rPr>
        <w:t xml:space="preserve">. </w:t>
      </w:r>
      <w:r>
        <w:rPr>
          <w:b/>
        </w:rPr>
        <w:t>studenog</w:t>
      </w:r>
      <w:r w:rsidR="002B58FF" w:rsidRPr="002B58FF">
        <w:rPr>
          <w:b/>
        </w:rPr>
        <w:t xml:space="preserve"> 2016.  godine u 0</w:t>
      </w:r>
      <w:r>
        <w:rPr>
          <w:b/>
        </w:rPr>
        <w:t>9</w:t>
      </w:r>
      <w:r w:rsidR="002B58FF" w:rsidRPr="002B58FF">
        <w:rPr>
          <w:b/>
        </w:rPr>
        <w:t>:</w:t>
      </w:r>
      <w:r>
        <w:rPr>
          <w:b/>
        </w:rPr>
        <w:t>0</w:t>
      </w:r>
      <w:r w:rsidR="002B58FF" w:rsidRPr="002B58FF">
        <w:rPr>
          <w:b/>
        </w:rPr>
        <w:t>0 sati</w:t>
      </w:r>
    </w:p>
    <w:p w:rsidRDefault="002B58FF" w:rsidP="002B58FF" w:rsidR="002B58FF">
      <w:pPr>
        <w:jc w:val="both"/>
      </w:pPr>
      <w:r>
        <w:t xml:space="preserve"> </w:t>
      </w:r>
    </w:p>
    <w:p w:rsidRDefault="002B58FF" w:rsidP="002B58FF" w:rsidR="002B58FF">
      <w:pPr>
        <w:jc w:val="both"/>
      </w:pPr>
      <w:r>
        <w:t xml:space="preserve">                       u prostorijama Trgovačkog suda u Osijeku, Stalne službe u </w:t>
      </w:r>
      <w:r w:rsidR="00525D1E">
        <w:t>Slavonskom Brodu</w:t>
      </w:r>
      <w:r>
        <w:t>, Slavonski Brod, Trg pobjede 13/III, sudnica br. 78/III.</w:t>
      </w:r>
    </w:p>
    <w:p w:rsidRDefault="002B58FF" w:rsidP="002B58FF" w:rsidR="002B58FF">
      <w:pPr>
        <w:jc w:val="both"/>
      </w:pPr>
      <w:r>
        <w:t xml:space="preserve">                                                                                      </w:t>
      </w:r>
    </w:p>
    <w:p w:rsidRDefault="002B58FF" w:rsidP="002B58FF" w:rsidR="002B58FF">
      <w:pPr>
        <w:jc w:val="both"/>
      </w:pPr>
      <w:r>
        <w:t xml:space="preserve">                          II  Nekretnine stečajnog dužnika iz točke I ovog zaključka prodaju se po utvrđenoj vrijednosti od  </w:t>
      </w:r>
      <w:r w:rsidR="00D774AB">
        <w:t>281.502,53 Kn.</w:t>
      </w:r>
      <w:r>
        <w:t xml:space="preserve">                                                                                                                                                                   </w:t>
      </w:r>
    </w:p>
    <w:p w:rsidRDefault="002B58FF" w:rsidP="002B58FF" w:rsidR="002B58FF">
      <w:pPr>
        <w:jc w:val="both"/>
      </w:pPr>
    </w:p>
    <w:p w:rsidRDefault="002B58FF" w:rsidP="002B58FF" w:rsidR="002B58FF">
      <w:pPr>
        <w:jc w:val="both"/>
      </w:pPr>
      <w:r>
        <w:t xml:space="preserve">                       Na navedenom ročištu nekretnine se ne mogu prodati ispod navedenih utvrđenih vrijednosti.                                           </w:t>
      </w:r>
    </w:p>
    <w:p w:rsidRDefault="009B7423" w:rsidP="002B58FF" w:rsidR="009B7423">
      <w:pPr>
        <w:jc w:val="right"/>
        <w:rPr>
          <w:b/>
        </w:rPr>
      </w:pPr>
    </w:p>
    <w:p w:rsidRDefault="002B58FF" w:rsidP="002B58FF" w:rsidR="002B58FF">
      <w:pPr>
        <w:jc w:val="right"/>
      </w:pPr>
      <w:r w:rsidRPr="002B58FF">
        <w:rPr>
          <w:b/>
        </w:rPr>
        <w:lastRenderedPageBreak/>
        <w:t>Broj:7/ St-1028/2013-</w:t>
      </w:r>
      <w:r w:rsidR="00AC08B6">
        <w:rPr>
          <w:b/>
        </w:rPr>
        <w:t>129</w:t>
      </w:r>
    </w:p>
    <w:p w:rsidRDefault="002B58FF" w:rsidP="002B58FF" w:rsidR="002B58FF">
      <w:pPr>
        <w:jc w:val="both"/>
      </w:pPr>
    </w:p>
    <w:p w:rsidRDefault="002B58FF" w:rsidP="002B58FF" w:rsidR="002B58FF">
      <w:pPr>
        <w:jc w:val="both"/>
      </w:pPr>
      <w:r>
        <w:t xml:space="preserve"> </w:t>
      </w:r>
      <w:r>
        <w:tab/>
        <w:t xml:space="preserve"> </w:t>
      </w:r>
      <w:r>
        <w:tab/>
        <w:t>III  Prodaja će se obaviti usmenom javnom dražbom.</w:t>
      </w:r>
    </w:p>
    <w:p w:rsidRDefault="002B58FF" w:rsidP="002B58FF" w:rsidR="002B58FF">
      <w:pPr>
        <w:jc w:val="both"/>
      </w:pPr>
    </w:p>
    <w:p w:rsidRDefault="002B58FF" w:rsidP="002B58FF" w:rsidR="002B58FF">
      <w:pPr>
        <w:jc w:val="both"/>
      </w:pPr>
      <w:r>
        <w:t xml:space="preserve">                        IV  UVJETI PRODAJE:</w:t>
      </w:r>
    </w:p>
    <w:p w:rsidRDefault="002B58FF" w:rsidP="002B58FF" w:rsidR="002B58FF">
      <w:pPr>
        <w:jc w:val="both"/>
      </w:pPr>
      <w:r>
        <w:t xml:space="preserve">                    </w:t>
      </w:r>
    </w:p>
    <w:p w:rsidRDefault="002B58FF" w:rsidP="002B58FF" w:rsidR="002B58FF">
      <w:pPr>
        <w:jc w:val="both"/>
      </w:pPr>
      <w:r>
        <w:t xml:space="preserve">                    - Prodaja se obavlja po načelu viđeno – kupljeno, te se naknadne pritužbe isključuju.</w:t>
      </w:r>
    </w:p>
    <w:p w:rsidRDefault="002B58FF" w:rsidP="002B58FF" w:rsidR="002B58FF">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w:t>
      </w:r>
      <w:r w:rsidR="00CA0C16">
        <w:t>u Slavonskom Brodu,</w:t>
      </w:r>
      <w:r>
        <w:t xml:space="preserve"> br HR3123900011300000200 Model 05 poziv na broj 221-1028-2013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2B58FF" w:rsidP="002B58FF" w:rsidR="002B58FF">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2B58FF" w:rsidP="002B58FF" w:rsidR="002B58FF">
      <w:pPr>
        <w:jc w:val="both"/>
      </w:pPr>
      <w:r>
        <w:t xml:space="preserve">                    - Porez na promet nekretnina i druge pristojbe i poreze u svezi nekretnina  plaća kupac.</w:t>
      </w:r>
    </w:p>
    <w:p w:rsidRDefault="002B58FF" w:rsidP="002B58FF" w:rsidR="002B58FF">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2B58FF" w:rsidP="002B58FF" w:rsidR="002B58FF">
      <w:pPr>
        <w:jc w:val="both"/>
      </w:pPr>
    </w:p>
    <w:p w:rsidRDefault="002B58FF" w:rsidP="002B58FF" w:rsidR="002B58FF">
      <w:pPr>
        <w:jc w:val="both"/>
      </w:pPr>
      <w:r>
        <w:t xml:space="preserve">                       VI  Zainteresirane osobe mogu razgledati nekretnine i dokumentaciju vezanu uz nekretnine u vrijeme dogovoreno sa stečajnim upraviteljem Zdravkom Grubeša, dipl. ecc. iz Piškorevaca uz prethodni dogovor na telefon 098 339 737.</w:t>
      </w:r>
    </w:p>
    <w:p w:rsidRDefault="002B58FF" w:rsidP="002B58FF" w:rsidR="002B58FF">
      <w:pPr>
        <w:jc w:val="both"/>
      </w:pPr>
    </w:p>
    <w:p w:rsidRDefault="002B58FF" w:rsidP="002B58FF" w:rsidR="002B58FF">
      <w:pPr>
        <w:jc w:val="both"/>
      </w:pPr>
      <w:r>
        <w:t xml:space="preserve">                       VII   Ovaj zaključak će se objaviti na mrežnoj stranici e-Oglasna ploča sudova, te na web-stranicama Visokog trgovačkog suda Republike Hrvatske Zagreb (www.sudacka-mreza.hr/stecaj ili na www.vts.hr. u rubrici "web stečaj").</w:t>
      </w:r>
    </w:p>
    <w:p w:rsidRDefault="002B58FF" w:rsidP="002B58FF" w:rsidR="002B58FF"/>
    <w:p w:rsidRDefault="002B58FF" w:rsidP="002B58FF" w:rsidR="002B58FF">
      <w:pPr>
        <w:jc w:val="center"/>
      </w:pPr>
      <w:r>
        <w:t>Obrazloženje</w:t>
      </w:r>
    </w:p>
    <w:p w:rsidRDefault="002B58FF" w:rsidP="002B58FF" w:rsidR="002B58FF"/>
    <w:p w:rsidRDefault="002B58FF" w:rsidP="002B58FF" w:rsidR="002B58FF">
      <w:pPr>
        <w:jc w:val="both"/>
      </w:pPr>
      <w:r>
        <w:t xml:space="preserve">                        Na prijedlog stečajnog upravitelja sud je donio pravomoćno rješenje o prodaji nekretnina navedenih u točki I izreke ovog zaključka  poslovni broj St-1028/2013-31 od 10. rujna 2014. godine, a koje čine stečajnu masu stečajnog dužnika i na kojim postoji pravo odvojenog namirenja. </w:t>
      </w:r>
    </w:p>
    <w:p w:rsidRDefault="002B58FF" w:rsidP="002B58FF" w:rsidR="002B58FF">
      <w:pPr>
        <w:jc w:val="both"/>
      </w:pPr>
      <w:r>
        <w:t xml:space="preserve">                        Kako </w:t>
      </w:r>
      <w:r w:rsidR="009B7423">
        <w:t>trinaesta</w:t>
      </w:r>
      <w:r>
        <w:t xml:space="preserve"> javna dražba za prodaju nije uspjela, valjalo je zakazati </w:t>
      </w:r>
      <w:r w:rsidR="009B7423">
        <w:t>četrnaestu</w:t>
      </w:r>
      <w:r>
        <w:t xml:space="preserve"> javnu dražbu, a početna cijena za prodaju nekretnina  utvrđena je na način da je umanjena  za 10 % u odnosu na cijenu za </w:t>
      </w:r>
      <w:r w:rsidR="009B7423">
        <w:t xml:space="preserve">trinaestu </w:t>
      </w:r>
      <w:r>
        <w:t xml:space="preserve">javnu dražbu, a na temelju prijedloga stečajnog upravitelja za umanjenje cijene koji sud smatra opravdanim s obzirom na nedostatak interesa za kupnju nekretnina. </w:t>
      </w:r>
    </w:p>
    <w:p w:rsidRDefault="002B58FF" w:rsidP="002B58FF" w:rsidR="002B58FF">
      <w:pPr>
        <w:jc w:val="right"/>
      </w:pPr>
      <w:r w:rsidRPr="002B58FF">
        <w:rPr>
          <w:b/>
        </w:rPr>
        <w:lastRenderedPageBreak/>
        <w:t>Broj:7/ St-1028/2013-</w:t>
      </w:r>
      <w:r w:rsidR="00AC08B6">
        <w:rPr>
          <w:b/>
        </w:rPr>
        <w:t>129</w:t>
      </w:r>
    </w:p>
    <w:p w:rsidRDefault="002B58FF" w:rsidP="002B58FF" w:rsidR="002B58FF">
      <w:pPr>
        <w:jc w:val="both"/>
      </w:pPr>
    </w:p>
    <w:p w:rsidRDefault="002B58FF" w:rsidP="002B58FF" w:rsidR="002B58FF">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w:t>
      </w:r>
    </w:p>
    <w:p w:rsidRDefault="002B58FF" w:rsidP="002B58FF" w:rsidR="002B58FF">
      <w:pPr>
        <w:jc w:val="both"/>
      </w:pPr>
      <w:r>
        <w:t xml:space="preserve">primjenu odredbi čl. 92. 93. 94. 95. do 100. Ovršnog zakona  (NN  112/12  ) odlučeno kao u izreci zaključka.       </w:t>
      </w:r>
    </w:p>
    <w:p w:rsidRDefault="002B58FF" w:rsidP="002B58FF" w:rsidR="002B58FF"/>
    <w:p w:rsidRDefault="002B58FF" w:rsidP="002B58FF" w:rsidR="002B58FF">
      <w:r>
        <w:t xml:space="preserve">                                U Slavonskom Brodu, </w:t>
      </w:r>
      <w:r w:rsidR="009B7423">
        <w:t>12. rujna</w:t>
      </w:r>
      <w:r>
        <w:t xml:space="preserve"> 2016. godine.              </w:t>
      </w:r>
    </w:p>
    <w:p w:rsidRDefault="002B58FF" w:rsidP="002B58FF" w:rsidR="002B58FF"/>
    <w:p w:rsidRDefault="002B58FF" w:rsidP="002B58FF" w:rsidR="002B58FF">
      <w:r>
        <w:t xml:space="preserve">     </w:t>
      </w:r>
      <w:r>
        <w:tab/>
      </w:r>
      <w:r>
        <w:tab/>
      </w:r>
      <w:r>
        <w:tab/>
      </w:r>
      <w:r>
        <w:tab/>
      </w:r>
      <w:r>
        <w:tab/>
      </w:r>
      <w:r>
        <w:tab/>
      </w:r>
      <w:r>
        <w:tab/>
      </w:r>
      <w:r>
        <w:tab/>
        <w:t>Stečajna sutkinja</w:t>
      </w:r>
    </w:p>
    <w:p w:rsidRDefault="00453D4B" w:rsidP="005D5098" w:rsidR="00B55F03">
      <w:r>
        <w:t xml:space="preserve">       </w:t>
      </w:r>
      <w:r>
        <w:tab/>
      </w:r>
      <w:r>
        <w:tab/>
      </w:r>
      <w:r>
        <w:tab/>
      </w:r>
      <w:r>
        <w:tab/>
      </w:r>
      <w:r>
        <w:tab/>
      </w:r>
      <w:r>
        <w:tab/>
        <w:t xml:space="preserve">                   </w:t>
      </w:r>
      <w:r w:rsidR="004E6417">
        <w:t xml:space="preserve"> </w:t>
      </w:r>
      <w:r w:rsidR="00264F95">
        <w:t xml:space="preserve"> </w:t>
      </w:r>
      <w:r w:rsidR="005D5098">
        <w:t xml:space="preserve">   </w:t>
      </w:r>
      <w:r w:rsidR="00264F95">
        <w:t xml:space="preserve">  </w:t>
      </w:r>
      <w:r w:rsidR="002B58FF">
        <w:t>Mirna Vujčić</w:t>
      </w:r>
      <w:r w:rsidR="00B55F03">
        <w:t xml:space="preserve"> </w:t>
      </w:r>
    </w:p>
    <w:p w:rsidRDefault="002B58FF" w:rsidP="002B58FF" w:rsidR="002B58FF"/>
    <w:p w:rsidRDefault="001F229E" w:rsidP="002B58FF" w:rsidR="001F229E"/>
    <w:p w:rsidRDefault="002B58FF" w:rsidP="002B58FF" w:rsidR="002B58FF"/>
    <w:p w:rsidRDefault="002B58FF" w:rsidP="002B58FF" w:rsidR="002B58FF">
      <w:r>
        <w:t xml:space="preserve">                                                                            </w:t>
      </w:r>
    </w:p>
    <w:p w:rsidRDefault="002B58FF" w:rsidP="002B58FF" w:rsidR="002B58FF" w:rsidRPr="001F229E">
      <w:pPr>
        <w:rPr>
          <w:sz w:val="20"/>
          <w:szCs w:val="20"/>
        </w:rPr>
      </w:pPr>
      <w:r w:rsidRPr="001F229E">
        <w:rPr>
          <w:sz w:val="20"/>
          <w:szCs w:val="20"/>
        </w:rPr>
        <w:t xml:space="preserve">NAPUTAK O PRAVNOM LIJEKU:      </w:t>
      </w:r>
    </w:p>
    <w:p w:rsidRDefault="002B58FF" w:rsidP="002B58FF" w:rsidR="002B58FF" w:rsidRPr="001F229E">
      <w:pPr>
        <w:rPr>
          <w:sz w:val="20"/>
          <w:szCs w:val="20"/>
        </w:rPr>
      </w:pPr>
      <w:r w:rsidRPr="001F229E">
        <w:rPr>
          <w:sz w:val="20"/>
          <w:szCs w:val="20"/>
        </w:rPr>
        <w:t xml:space="preserve">Protiv ovog zaključka nije dopuštena žalba (članak </w:t>
      </w:r>
      <w:smartTag w:element="metricconverter" w:uri="urn:schemas-microsoft-com:office:smarttags">
        <w:smartTagPr>
          <w:attr w:val="11. st" w:name="ProductID"/>
        </w:smartTagPr>
        <w:r w:rsidRPr="001F229E">
          <w:rPr>
            <w:sz w:val="20"/>
            <w:szCs w:val="20"/>
          </w:rPr>
          <w:t>11. st</w:t>
        </w:r>
      </w:smartTag>
      <w:r w:rsidRPr="001F229E">
        <w:rPr>
          <w:sz w:val="20"/>
          <w:szCs w:val="20"/>
        </w:rPr>
        <w:t>. 9. Stečajnog zakona).</w:t>
      </w:r>
    </w:p>
    <w:p w:rsidRDefault="002B58FF" w:rsidP="002B58FF" w:rsidR="002B58FF"/>
    <w:p w:rsidRDefault="002B58FF" w:rsidP="002B58FF" w:rsidR="002B58FF"/>
    <w:p w:rsidRDefault="002B58FF" w:rsidP="002B58FF" w:rsidR="002B58FF"/>
    <w:p w:rsidRDefault="002B58FF" w:rsidP="002B58FF" w:rsidR="002B58FF"/>
    <w:p w:rsidRDefault="002B58FF" w:rsidP="002B58FF" w:rsidR="002B58FF"/>
    <w:p w:rsidRDefault="002B58FF" w:rsidP="002B58FF" w:rsidR="002B58FF">
      <w:r>
        <w:t>DNA:</w:t>
      </w:r>
    </w:p>
    <w:p w:rsidRDefault="002B58FF" w:rsidP="002B58FF" w:rsidR="002B58FF">
      <w:r>
        <w:t>- objaviti na e-Oglasnoj ploči sudova</w:t>
      </w:r>
      <w:r w:rsidR="003A2566">
        <w:t>, te Web stranici Stečaj</w:t>
      </w:r>
    </w:p>
    <w:p w:rsidRDefault="002B58FF" w:rsidP="002B58FF" w:rsidR="002B58FF">
      <w:r>
        <w:t>- dostaviti stečajnom upravitelju radi objave u javnim glasilima</w:t>
      </w:r>
    </w:p>
    <w:p w:rsidRDefault="002B58FF" w:rsidP="002B58FF" w:rsidR="002B58FF"/>
    <w:p w:rsidRDefault="002B58FF" w:rsidP="002B58FF" w:rsidR="002B58FF"/>
    <w:p w:rsidRDefault="002B58FF" w:rsidP="002B58FF" w:rsidR="002B58FF"/>
    <w:p w:rsidRDefault="002B58FF" w:rsidP="002B58FF" w:rsidR="002B58FF"/>
    <w:p w:rsidRDefault="002B58FF" w:rsidP="002B58FF" w:rsidR="002B58FF"/>
    <w:p w:rsidRDefault="00E268DC" w:rsidP="002B58FF" w:rsidR="00E268DC"/>
    <w:p w:rsidRDefault="0016154E" w:rsidP="0016154E" w:rsidR="0016154E" w:rsidRPr="00465865">
      <w:pPr>
        <w:rPr>
          <w:b/>
        </w:rPr>
      </w:pPr>
    </w:p>
    <w:sectPr w:rsidR="0016154E" w:rsidRPr="00465865">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911"/>
    <w:rsid w:val="00063DF3"/>
    <w:rsid w:val="00077A58"/>
    <w:rsid w:val="00093560"/>
    <w:rsid w:val="00107EDF"/>
    <w:rsid w:val="001448AF"/>
    <w:rsid w:val="00151CF0"/>
    <w:rsid w:val="00152406"/>
    <w:rsid w:val="0016154E"/>
    <w:rsid w:val="0017434A"/>
    <w:rsid w:val="00181FB1"/>
    <w:rsid w:val="0019139A"/>
    <w:rsid w:val="001F229E"/>
    <w:rsid w:val="00222FBE"/>
    <w:rsid w:val="00241AD4"/>
    <w:rsid w:val="00264F95"/>
    <w:rsid w:val="002A300A"/>
    <w:rsid w:val="002B58FF"/>
    <w:rsid w:val="00321D83"/>
    <w:rsid w:val="00325FBB"/>
    <w:rsid w:val="003335A8"/>
    <w:rsid w:val="00365E9D"/>
    <w:rsid w:val="00392153"/>
    <w:rsid w:val="003A2566"/>
    <w:rsid w:val="003A6559"/>
    <w:rsid w:val="003A78A2"/>
    <w:rsid w:val="003D02E3"/>
    <w:rsid w:val="004026CC"/>
    <w:rsid w:val="00453D4B"/>
    <w:rsid w:val="004E6417"/>
    <w:rsid w:val="00525D1E"/>
    <w:rsid w:val="00544BB1"/>
    <w:rsid w:val="005A583A"/>
    <w:rsid w:val="005C1224"/>
    <w:rsid w:val="005C5099"/>
    <w:rsid w:val="005D0035"/>
    <w:rsid w:val="005D5098"/>
    <w:rsid w:val="0062314C"/>
    <w:rsid w:val="006741C0"/>
    <w:rsid w:val="006754AD"/>
    <w:rsid w:val="006C67B8"/>
    <w:rsid w:val="00702AB0"/>
    <w:rsid w:val="007131C2"/>
    <w:rsid w:val="007B7D20"/>
    <w:rsid w:val="007C260E"/>
    <w:rsid w:val="007D5CEF"/>
    <w:rsid w:val="007D7911"/>
    <w:rsid w:val="00862A16"/>
    <w:rsid w:val="00900412"/>
    <w:rsid w:val="00960C9D"/>
    <w:rsid w:val="00967491"/>
    <w:rsid w:val="009760AA"/>
    <w:rsid w:val="009A59A9"/>
    <w:rsid w:val="009B7423"/>
    <w:rsid w:val="009D5857"/>
    <w:rsid w:val="009E143C"/>
    <w:rsid w:val="00A42D19"/>
    <w:rsid w:val="00A51B51"/>
    <w:rsid w:val="00A837A6"/>
    <w:rsid w:val="00A96563"/>
    <w:rsid w:val="00AB5BEB"/>
    <w:rsid w:val="00AB7528"/>
    <w:rsid w:val="00AC08B6"/>
    <w:rsid w:val="00AD3947"/>
    <w:rsid w:val="00B02D0B"/>
    <w:rsid w:val="00B243E2"/>
    <w:rsid w:val="00B55F03"/>
    <w:rsid w:val="00B67F4A"/>
    <w:rsid w:val="00BC5CF7"/>
    <w:rsid w:val="00C44F83"/>
    <w:rsid w:val="00C85F29"/>
    <w:rsid w:val="00C8729F"/>
    <w:rsid w:val="00CA0C16"/>
    <w:rsid w:val="00D12CD0"/>
    <w:rsid w:val="00D3533B"/>
    <w:rsid w:val="00D774AB"/>
    <w:rsid w:val="00DC2D3C"/>
    <w:rsid w:val="00DC567D"/>
    <w:rsid w:val="00DE6A05"/>
    <w:rsid w:val="00E21D62"/>
    <w:rsid w:val="00E268DC"/>
    <w:rsid w:val="00E36CBE"/>
    <w:rsid w:val="00E8412F"/>
    <w:rsid w:val="00F12847"/>
    <w:rsid w:val="00F23E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154E"/>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3533B"/>
    <w:rPr>
      <w:rFonts w:cs="Tahoma" w:hAnsi="Tahoma" w:ascii="Tahoma"/>
      <w:sz w:val="16"/>
      <w:szCs w:val="16"/>
    </w:rPr>
  </w:style>
  <w:style w:styleId="Tekstrezerviranogmjesta" w:type="character">
    <w:name w:val="Placeholder Text"/>
    <w:basedOn w:val="Zadanifontodlomka"/>
    <w:uiPriority w:val="99"/>
    <w:semiHidden/>
    <w:rsid w:val="004026CC"/>
    <w:rPr>
      <w:color w:val="808080"/>
      <w:bdr w:space="0" w:sz="0" w:color="auto" w:val="none"/>
      <w:shd w:fill="auto" w:color="auto" w:val="clear"/>
    </w:rPr>
  </w:style>
  <w:style w:customStyle="true" w:styleId="eSPISCCParagraphDefaultFont" w:type="character">
    <w:name w:val="eSPIS_CC_Paragraph Default Font"/>
    <w:basedOn w:val="Zadanifontodlomka"/>
    <w:rsid w:val="004026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26CC"/>
    <w:rPr>
      <w:bdr w:space="0" w:sz="0" w:color="auto" w:val="none"/>
      <w:shd w:fill="FFFFCC" w:color="auto" w:val="clear"/>
      <w:lang w:val="hr-HR"/>
    </w:rPr>
  </w:style>
  <w:style w:customStyle="true" w:styleId="PozadinaSvijetloCrvena" w:type="character">
    <w:name w:val="Pozadina_SvijetloCrvena"/>
    <w:basedOn w:val="eSPISCCParagraphDefaultFont"/>
    <w:rsid w:val="004026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26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154E"/>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3533B"/>
    <w:rPr>
      <w:rFonts w:ascii="Tahoma" w:cs="Tahoma" w:hAnsi="Tahoma"/>
      <w:sz w:val="16"/>
      <w:szCs w:val="16"/>
    </w:rPr>
  </w:style>
  <w:style w:styleId="Tekstrezerviranogmjesta" w:type="character">
    <w:name w:val="Placeholder Text"/>
    <w:basedOn w:val="Zadanifontodlomka"/>
    <w:uiPriority w:val="99"/>
    <w:semiHidden/>
    <w:rsid w:val="004026CC"/>
    <w:rPr>
      <w:color w:val="808080"/>
      <w:bdr w:color="auto" w:space="0" w:sz="0" w:val="none"/>
      <w:shd w:color="auto" w:fill="auto" w:val="clear"/>
    </w:rPr>
  </w:style>
  <w:style w:customStyle="1" w:styleId="eSPISCCParagraphDefaultFont" w:type="character">
    <w:name w:val="eSPIS_CC_Paragraph Default Font"/>
    <w:basedOn w:val="Zadanifontodlomka"/>
    <w:rsid w:val="004026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26CC"/>
    <w:rPr>
      <w:bdr w:color="auto" w:space="0" w:sz="0" w:val="none"/>
      <w:shd w:color="auto" w:fill="FFFFCC" w:val="clear"/>
      <w:lang w:val="hr-HR"/>
    </w:rPr>
  </w:style>
  <w:style w:customStyle="1" w:styleId="PozadinaSvijetloCrvena" w:type="character">
    <w:name w:val="Pozadina_SvijetloCrvena"/>
    <w:basedOn w:val="eSPISCCParagraphDefaultFont"/>
    <w:rsid w:val="004026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26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2013.</izvorni_sadrzaj>
    <derivirana_varijabla naziv="DomainObject.Predmet.DatumOsnivanja_1">21.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St-1028/2013</izvorni_sadrzaj>
    <derivirana_varijabla naziv="DomainObject.Predmet.OznakaBroj_1">St-1028/2013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KAL.  3.5.2016</izvorni_sadrzaj>
    <derivirana_varijabla naziv="DomainObject.Predmet.PrimjedbaSuca_1">SPIS U KAL.  3.5.2016</derivirana_varijabla>
  </DomainObject.Predmet.PrimjedbaSuca>
  <DomainObject.Predmet.PrimjedbaUpisnicara>
    <izvorni_sadrzaj/>
    <derivirana_varijabla naziv="DomainObject.Predmet.PrimjedbaUpisnicara_1"/>
  </DomainObject.Predmet.PrimjedbaUpisnicara>
  <DomainObject.Predmet.ProtustrankaFormated>
    <izvorni_sadrzaj>  GALLIS d.o.o. za proizvodnju, trgovinu i usluge, SLAVONSKI BROD</izvorni_sadrzaj>
    <derivirana_varijabla naziv="DomainObject.Predmet.ProtustrankaFormated_1">  GALLIS d.o.o. za proizvodnju, trgovinu i usluge, SLAVONSKI BROD</derivirana_varijabla>
  </DomainObject.Predmet.ProtustrankaFormated>
  <DomainObject.Predmet.ProtustrankaFormatedOIB>
    <izvorni_sadrzaj>  GALLIS d.o.o. za proizvodnju, trgovinu i usluge, SLAVONSKI BROD, OIB 26043332440</izvorni_sadrzaj>
    <derivirana_varijabla naziv="DomainObject.Predmet.ProtustrankaFormatedOIB_1">  GALLIS d.o.o. za proizvodnju, trgovinu i usluge, SLAVONSKI BROD, OIB 26043332440</derivirana_varijabla>
  </DomainObject.Predmet.ProtustrankaFormatedOIB>
  <DomainObject.Predmet.ProtustrankaFormatedWithAdress>
    <izvorni_sadrzaj> GALLIS d.o.o. za proizvodnju, trgovinu i usluge, SLAVONSKI BROD, Vjenceslava Novaka 40, Slavonski Brod</izvorni_sadrzaj>
    <derivirana_varijabla naziv="DomainObject.Predmet.ProtustrankaFormatedWithAdress_1"> GALLIS d.o.o. za proizvodnju, trgovinu i usluge, SLAVONSKI BROD, Vjenceslava Novaka 40, Slavonski Brod</derivirana_varijabla>
  </DomainObject.Predmet.ProtustrankaFormatedWithAdress>
  <DomainObject.Predmet.ProtustrankaFormatedWithAdressOIB>
    <izvorni_sadrzaj> GALLIS d.o.o. za proizvodnju, trgovinu i usluge, SLAVONSKI BROD, OIB 26043332440, Vjenceslava Novaka 40, Slavonski Brod</izvorni_sadrzaj>
    <derivirana_varijabla naziv="DomainObject.Predmet.ProtustrankaFormatedWithAdressOIB_1"> GALLIS d.o.o. za proizvodnju, trgovinu i usluge, SLAVONSKI BROD, OIB 26043332440, Vjenceslava Novaka 40, Slavonski Brod</derivirana_varijabla>
  </DomainObject.Predmet.ProtustrankaFormatedWithAdressOIB>
  <DomainObject.Predmet.ProtustrankaWithAdress>
    <izvorni_sadrzaj>GALLIS d.o.o. za proizvodnju, trgovinu i usluge, SLAVONSKI BROD Vjenceslava Novaka 40, Slavonski Brod</izvorni_sadrzaj>
    <derivirana_varijabla naziv="DomainObject.Predmet.ProtustrankaWithAdress_1">GALLIS d.o.o. za proizvodnju, trgovinu i usluge, SLAVONSKI BROD Vjenceslava Novaka 40, Slavonski Brod</derivirana_varijabla>
  </DomainObject.Predmet.ProtustrankaWithAdress>
  <DomainObject.Predmet.ProtustrankaWithAdressOIB>
    <izvorni_sadrzaj>GALLIS d.o.o. za proizvodnju, trgovinu i usluge, SLAVONSKI BROD, OIB 26043332440, Vjenceslava Novaka 40, Slavonski Brod</izvorni_sadrzaj>
    <derivirana_varijabla naziv="DomainObject.Predmet.ProtustrankaWithAdressOIB_1">GALLIS d.o.o. za proizvodnju, trgovinu i usluge, SLAVONSKI BROD, OIB 26043332440, Vjenceslava Novaka 40, Slavonski Brod</derivirana_varijabla>
  </DomainObject.Predmet.ProtustrankaWithAdressOIB>
  <DomainObject.Predmet.ProtustrankaNazivFormated>
    <izvorni_sadrzaj>GALLIS d.o.o. za proizvodnju, trgovinu i usluge, SLAVONSKI BROD</izvorni_sadrzaj>
    <derivirana_varijabla naziv="DomainObject.Predmet.ProtustrankaNazivFormated_1">GALLIS d.o.o. za proizvodnju, trgovinu i usluge, SLAVONSKI BROD</derivirana_varijabla>
  </DomainObject.Predmet.ProtustrankaNazivFormated>
  <DomainObject.Predmet.ProtustrankaNazivFormatedOIB>
    <izvorni_sadrzaj>GALLIS d.o.o. za proizvodnju, trgovinu i usluge, SLAVONSKI BROD, OIB 26043332440</izvorni_sadrzaj>
    <derivirana_varijabla naziv="DomainObject.Predmet.ProtustrankaNazivFormatedOIB_1">GALLIS d.o.o. za proizvodnju, trgovinu i usluge, SLAVONSKI BROD, OIB 26043332440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Osijek</izvorni_sadrzaj>
    <derivirana_varijabla naziv="DomainObject.Predmet.StrankaFormated_1">  FINA - Regionalni centar Osijek</derivirana_varijabla>
  </DomainObject.Predmet.StrankaFormated>
  <DomainObject.Predmet.StrankaFormatedOIB>
    <izvorni_sadrzaj>  FINA - Regionalni centar Osijek, OIB 85821130368</izvorni_sadrzaj>
    <derivirana_varijabla naziv="DomainObject.Predmet.StrankaFormatedOIB_1">  FINA - Regionalni centar Osijek, OIB 85821130368</derivirana_varijabla>
  </DomainObject.Predmet.StrankaFormatedOIB>
  <DomainObject.Predmet.StrankaFormatedWithAdress>
    <izvorni_sadrzaj> FINA - Regionalni centar Osijek, Osijek</izvorni_sadrzaj>
    <derivirana_varijabla naziv="DomainObject.Predmet.StrankaFormatedWithAdress_1"> FINA - Regionalni centar Osijek, Osijek</derivirana_varijabla>
  </DomainObject.Predmet.StrankaFormatedWithAdress>
  <DomainObject.Predmet.StrankaFormatedWithAdressOIB>
    <izvorni_sadrzaj> FINA - Regionalni centar Osijek, OIB 85821130368, Osijek</izvorni_sadrzaj>
    <derivirana_varijabla naziv="DomainObject.Predmet.StrankaFormatedWithAdressOIB_1"> FINA - Regionalni centar Osijek, OIB 85821130368, Osijek</derivirana_varijabla>
  </DomainObject.Predmet.StrankaFormatedWithAdressOIB>
  <DomainObject.Predmet.StrankaWithAdress>
    <izvorni_sadrzaj>FINA - Regionalni centar Osijek Osijek</izvorni_sadrzaj>
    <derivirana_varijabla naziv="DomainObject.Predmet.StrankaWithAdress_1">FINA - Regionalni centar Osijek Osijek</derivirana_varijabla>
  </DomainObject.Predmet.StrankaWithAdress>
  <DomainObject.Predmet.StrankaWithAdressOIB>
    <izvorni_sadrzaj>FINA - Regionalni centar Osijek, OIB 85821130368, Osijek</izvorni_sadrzaj>
    <derivirana_varijabla naziv="DomainObject.Predmet.StrankaWithAdressOIB_1">FINA - Regionalni centar Osijek, OIB 85821130368, Osijek</derivirana_varijabla>
  </DomainObject.Predmet.StrankaWithAdressOIB>
  <DomainObject.Predmet.StrankaNazivFormated>
    <izvorni_sadrzaj>FINA - Regionalni centar Osijek</izvorni_sadrzaj>
    <derivirana_varijabla naziv="DomainObject.Predmet.StrankaNazivFormated_1">FINA - Regionalni centar Osijek</derivirana_varijabla>
  </DomainObject.Predmet.StrankaNazivFormated>
  <DomainObject.Predmet.StrankaNazivFormatedOIB>
    <izvorni_sadrzaj>FINA - Regionalni centar Osijek, OIB 85821130368</izvorni_sadrzaj>
    <derivirana_varijabla naziv="DomainObject.Predmet.StrankaNazivFormatedOIB_1">FINA -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 - Regionalni centar Osijek</item>
    </izvorni_sadrzaj>
    <derivirana_varijabla naziv="DomainObject.Predmet.StrankaListFormated_1">
      <item>FINA - Regionalni centar Osijek</item>
    </derivirana_varijabla>
  </DomainObject.Predmet.StrankaListFormated>
  <DomainObject.Predmet.StrankaListFormatedOIB>
    <izvorni_sadrzaj>
      <item>FINA - Regionalni centar Osijek, OIB 85821130368</item>
    </izvorni_sadrzaj>
    <derivirana_varijabla naziv="DomainObject.Predmet.StrankaListFormatedOIB_1">
      <item>FINA - Regionalni centar Osijek, OIB 85821130368</item>
    </derivirana_varijabla>
  </DomainObject.Predmet.StrankaListFormatedOIB>
  <DomainObject.Predmet.StrankaListFormatedWithAdress>
    <izvorni_sadrzaj>
      <item>FINA - Regionalni centar Osijek, Osijek</item>
    </izvorni_sadrzaj>
    <derivirana_varijabla naziv="DomainObject.Predmet.StrankaListFormatedWithAdress_1">
      <item>FINA - Regionalni centar Osijek, Osijek</item>
    </derivirana_varijabla>
  </DomainObject.Predmet.StrankaListFormatedWithAdress>
  <DomainObject.Predmet.StrankaListFormatedWithAdressOIB>
    <izvorni_sadrzaj>
      <item>FINA - Regionalni centar Osijek, OIB 85821130368, Osijek</item>
    </izvorni_sadrzaj>
    <derivirana_varijabla naziv="DomainObject.Predmet.StrankaListFormatedWithAdressOIB_1">
      <item>FINA - Regionalni centar Osijek, OIB 85821130368, Osijek</item>
    </derivirana_varijabla>
  </DomainObject.Predmet.StrankaListFormatedWithAdressOIB>
  <DomainObject.Predmet.StrankaListNazivFormated>
    <izvorni_sadrzaj>
      <item>FINA - Regionalni centar Osijek</item>
    </izvorni_sadrzaj>
    <derivirana_varijabla naziv="DomainObject.Predmet.StrankaListNazivFormated_1">
      <item>FINA - Regionalni centar Osijek</item>
    </derivirana_varijabla>
  </DomainObject.Predmet.StrankaListNazivFormated>
  <DomainObject.Predmet.StrankaListNazivFormatedOIB>
    <izvorni_sadrzaj>
      <item>FINA - Regionalni centar Osijek, OIB 85821130368</item>
    </izvorni_sadrzaj>
    <derivirana_varijabla naziv="DomainObject.Predmet.StrankaListNazivFormatedOIB_1">
      <item>FINA - Regionalni centar Osijek, OIB 85821130368</item>
    </derivirana_varijabla>
  </DomainObject.Predmet.StrankaListNazivFormatedOIB>
  <DomainObject.Predmet.ProtuStrankaListFormated>
    <izvorni_sadrzaj>
      <item>GALLIS d.o.o. za proizvodnju, trgovinu i usluge, SLAVONSKI BROD</item>
    </izvorni_sadrzaj>
    <derivirana_varijabla naziv="DomainObject.Predmet.ProtuStrankaListFormated_1">
      <item>GALLIS d.o.o. za proizvodnju, trgovinu i usluge, SLAVONSKI BROD</item>
    </derivirana_varijabla>
  </DomainObject.Predmet.ProtuStrankaListFormated>
  <DomainObject.Predmet.ProtuStrankaListFormatedOIB>
    <izvorni_sadrzaj>
      <item>GALLIS d.o.o. za proizvodnju, trgovinu i usluge, SLAVONSKI BROD, OIB 26043332440</item>
    </izvorni_sadrzaj>
    <derivirana_varijabla naziv="DomainObject.Predmet.ProtuStrankaListFormatedOIB_1">
      <item>GALLIS d.o.o. za proizvodnju, trgovinu i usluge, SLAVONSKI BROD, OIB 26043332440</item>
    </derivirana_varijabla>
  </DomainObject.Predmet.ProtuStrankaListFormatedOIB>
  <DomainObject.Predmet.ProtuStrankaListFormatedWithAdress>
    <izvorni_sadrzaj>
      <item>GALLIS d.o.o. za proizvodnju, trgovinu i usluge, SLAVONSKI BROD, Vjenceslava Novaka 40, Slavonski Brod</item>
    </izvorni_sadrzaj>
    <derivirana_varijabla naziv="DomainObject.Predmet.ProtuStrankaListFormatedWithAdress_1">
      <item>GALLIS d.o.o. za proizvodnju, trgovinu i usluge, SLAVONSKI BROD, Vjenceslava Novaka 40, Slavonski Brod</item>
    </derivirana_varijabla>
  </DomainObject.Predmet.ProtuStrankaListFormatedWithAdress>
  <DomainObject.Predmet.ProtuStrankaListFormatedWithAdressOIB>
    <izvorni_sadrzaj>
      <item>GALLIS d.o.o. za proizvodnju, trgovinu i usluge, SLAVONSKI BROD, OIB 26043332440, Vjenceslava Novaka 40, Slavonski Brod</item>
    </izvorni_sadrzaj>
    <derivirana_varijabla naziv="DomainObject.Predmet.ProtuStrankaListFormatedWithAdressOIB_1">
      <item>GALLIS d.o.o. za proizvodnju, trgovinu i usluge, SLAVONSKI BROD, OIB 26043332440, Vjenceslava Novaka 40, Slavonski Brod</item>
    </derivirana_varijabla>
  </DomainObject.Predmet.ProtuStrankaListFormatedWithAdressOIB>
  <DomainObject.Predmet.ProtuStrankaListNazivFormated>
    <izvorni_sadrzaj>
      <item>GALLIS d.o.o. za proizvodnju, trgovinu i usluge, SLAVONSKI BROD</item>
    </izvorni_sadrzaj>
    <derivirana_varijabla naziv="DomainObject.Predmet.ProtuStrankaListNazivFormated_1">
      <item>GALLIS d.o.o. za proizvodnju, trgovinu i usluge, SLAVONSKI BROD</item>
    </derivirana_varijabla>
  </DomainObject.Predmet.ProtuStrankaListNazivFormated>
  <DomainObject.Predmet.ProtuStrankaListNazivFormatedOIB>
    <izvorni_sadrzaj>
      <item>GALLIS d.o.o. za proizvodnju, trgovinu i usluge, SLAVONSKI BROD, OIB 26043332440</item>
    </izvorni_sadrzaj>
    <derivirana_varijabla naziv="DomainObject.Predmet.ProtuStrankaListNazivFormatedOIB_1">
      <item>GALLIS d.o.o. za proizvodnju, trgovinu i usluge, SLAVONSKI BROD, OIB 26043332440</item>
    </derivirana_varijabla>
  </DomainObject.Predmet.ProtuStrankaListNazivFormatedOIB>
  <DomainObject.Predmet.OstaliListFormated>
    <izvorni_sadrzaj>
      <item>Zvezdan Kičeec</item>
      <item>Zdravko Grubeša</item>
      <item>Mira Jelčić</item>
      <item>Antun Mamić</item>
      <item>Gorana Klepač</item>
      <item>Vesna Lazarić</item>
      <item>Hypo Alpe-Adria-Bank d.d.</item>
      <item>H-abduco</item>
      <item>Gabriel Zovak</item>
    </izvorni_sadrzaj>
    <derivirana_varijabla naziv="DomainObject.Predmet.OstaliListFormated_1">
      <item>Zvezdan Kičeec</item>
      <item>Zdravko Grubeša</item>
      <item>Mira Jelčić</item>
      <item>Antun Mamić</item>
      <item>Gorana Klepač</item>
      <item>Vesna Lazarić</item>
      <item>Hypo Alpe-Adria-Bank d.d.</item>
      <item>H-abduco</item>
      <item>Gabriel Zovak</item>
    </derivirana_varijabla>
  </DomainObject.Predmet.OstaliListFormated>
  <DomainObject.Predmet.OstaliListFormatedOIB>
    <izvorni_sadrzaj>
      <item>Zvezdan Kičeec</item>
      <item>Zdravko Grubeša, OIB 38584131681</item>
      <item>Mira Jelčić</item>
      <item>Antun Mamić</item>
      <item>Gorana Klepač</item>
      <item>Vesna Lazarić</item>
      <item>Hypo Alpe-Adria-Bank d.d.</item>
      <item>H-abduco</item>
      <item>Gabriel Zovak</item>
    </izvorni_sadrzaj>
    <derivirana_varijabla naziv="DomainObject.Predmet.OstaliListFormatedOIB_1">
      <item>Zvezdan Kičeec</item>
      <item>Zdravko Grubeša, OIB 38584131681</item>
      <item>Mira Jelčić</item>
      <item>Antun Mamić</item>
      <item>Gorana Klepač</item>
      <item>Vesna Lazarić</item>
      <item>Hypo Alpe-Adria-Bank d.d.</item>
      <item>H-abduco</item>
      <item>Gabriel Zovak</item>
    </derivirana_varijabla>
  </DomainObject.Predmet.OstaliListFormatedOIB>
  <DomainObject.Predmet.OstaliListFormatedWithAdress>
    <izvorni_sadrzaj>
      <item>Zvezdan Kičeec, 35000 Slavonski Brod</item>
      <item>Zdravko Grubeša,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izvorni_sadrzaj>
    <derivirana_varijabla naziv="DomainObject.Predmet.OstaliListFormatedWithAdress_1">
      <item>Zvezdan Kičeec, 35000 Slavonski Brod</item>
      <item>Zdravko Grubeša,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derivirana_varijabla>
  </DomainObject.Predmet.OstaliListFormatedWithAdress>
  <DomainObject.Predmet.OstaliListFormatedWithAdressOIB>
    <izvorni_sadrzaj>
      <item>Zvezdan Kičeec, 35000 Slavonski Brod</item>
      <item>Zdravko Grubeša, OIB 38584131681,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izvorni_sadrzaj>
    <derivirana_varijabla naziv="DomainObject.Predmet.OstaliListFormatedWithAdressOIB_1">
      <item>Zvezdan Kičeec, 35000 Slavonski Brod</item>
      <item>Zdravko Grubeša, OIB 38584131681, 31410 Piškorevci</item>
      <item>Mira Jelčić, Porezna, 35000 Slavonski Brod</item>
      <item>Antun Mamić, Porezna, 35000 Slavonski Brod</item>
      <item>Gorana Klepač</item>
      <item>Vesna Lazarić</item>
      <item>Hypo Alpe-Adria-Bank d.d., Alavonska Avenija 6, 10000 Zagreb</item>
      <item>H-abduco, Slavonska avenija 6, 10000 Zagreb</item>
      <item>Gabriel Zovak</item>
    </derivirana_varijabla>
  </DomainObject.Predmet.OstaliListFormatedWithAdressOIB>
  <DomainObject.Predmet.OstaliListNazivFormated>
    <izvorni_sadrzaj>
      <item>Zvezdan Kičeec</item>
      <item>Zdravko Grubeša</item>
      <item>Mira Jelčić</item>
      <item>Antun Mamić</item>
      <item>Gorana Klepač</item>
      <item>Vesna Lazarić</item>
      <item>Hypo Alpe-Adria-Bank d.d.</item>
      <item>H-abduco</item>
      <item>Gabriel Zovak</item>
    </izvorni_sadrzaj>
    <derivirana_varijabla naziv="DomainObject.Predmet.OstaliListNazivFormated_1">
      <item>Zvezdan Kičeec</item>
      <item>Zdravko Grubeša</item>
      <item>Mira Jelčić</item>
      <item>Antun Mamić</item>
      <item>Gorana Klepač</item>
      <item>Vesna Lazarić</item>
      <item>Hypo Alpe-Adria-Bank d.d.</item>
      <item>H-abduco</item>
      <item>Gabriel Zovak</item>
    </derivirana_varijabla>
  </DomainObject.Predmet.OstaliListNazivFormated>
  <DomainObject.Predmet.OstaliListNazivFormatedOIB>
    <izvorni_sadrzaj>
      <item>Zvezdan Kičeec</item>
      <item>Zdravko Grubeša, OIB 38584131681</item>
      <item>Mira Jelčić</item>
      <item>Antun Mamić</item>
      <item>Gorana Klepač</item>
      <item>Vesna Lazarić</item>
      <item>Hypo Alpe-Adria-Bank d.d.</item>
      <item>H-abduco</item>
      <item>Gabriel Zovak</item>
    </izvorni_sadrzaj>
    <derivirana_varijabla naziv="DomainObject.Predmet.OstaliListNazivFormatedOIB_1">
      <item>Zvezdan Kičeec</item>
      <item>Zdravko Grubeša, OIB 38584131681</item>
      <item>Mira Jelčić</item>
      <item>Antun Mamić</item>
      <item>Gorana Klepač</item>
      <item>Vesna Lazarić</item>
      <item>Hypo Alpe-Adria-Bank d.d.</item>
      <item>H-abduco</item>
      <item>Gabriel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 Regionalni centar Osijek</izvorni_sadrzaj>
    <derivirana_varijabla naziv="DomainObject.Predmet.StrankaIDrugi_1">FINA - Regionalni centar Osijek</derivirana_varijabla>
  </DomainObject.Predmet.StrankaIDrugi>
  <DomainObject.Predmet.ProtustrankaIDrugi>
    <izvorni_sadrzaj>GALLIS d.o.o. za proizvodnju, trgovinu i usluge, SLAVONSKI BROD</izvorni_sadrzaj>
    <derivirana_varijabla naziv="DomainObject.Predmet.ProtustrankaIDrugi_1">GALLIS d.o.o. za proizvodnju, trgovinu i usluge, SLAVONSKI BROD</derivirana_varijabla>
  </DomainObject.Predmet.ProtustrankaIDrugi>
  <DomainObject.Predmet.StrankaIDrugiAdressOIB>
    <izvorni_sadrzaj>FINA - Regionalni centar Osijek, OIB 85821130368, Osijek</izvorni_sadrzaj>
    <derivirana_varijabla naziv="DomainObject.Predmet.StrankaIDrugiAdressOIB_1">FINA - Regionalni centar Osijek, OIB 85821130368, Osijek</derivirana_varijabla>
  </DomainObject.Predmet.StrankaIDrugiAdressOIB>
  <DomainObject.Predmet.ProtustrankaIDrugiAdressOIB>
    <izvorni_sadrzaj>GALLIS d.o.o. za proizvodnju, trgovinu i usluge, SLAVONSKI BROD, OIB 26043332440, Vjenceslava Novaka 40, Slavonski Brod</izvorni_sadrzaj>
    <derivirana_varijabla naziv="DomainObject.Predmet.ProtustrankaIDrugiAdressOIB_1">GALLIS d.o.o. za proizvodnju, trgovinu i usluge, SLAVONSKI BROD, OIB 26043332440, Vjenceslava Novaka 40,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Osijek</item>
      <item>GALLIS d.o.o. za proizvodnju, trgovinu i usluge, SLAVONSKI BROD</item>
      <item>Zvezdan Kičeec</item>
      <item>Zdravko Grubeša</item>
      <item>Mira Jelčić</item>
      <item>Antun Mamić</item>
      <item>Gorana Klepač</item>
      <item>Vesna Lazarić</item>
      <item>Hypo Alpe-Adria-Bank d.d.</item>
      <item>H-abduco</item>
      <item>Gabriel Zovak</item>
    </izvorni_sadrzaj>
    <derivirana_varijabla naziv="DomainObject.Predmet.SudioniciListNaziv_1">
      <item>FINA - Regionalni centar Osijek</item>
      <item>GALLIS d.o.o. za proizvodnju, trgovinu i usluge, SLAVONSKI BROD</item>
      <item>Zvezdan Kičeec</item>
      <item>Zdravko Grubeša</item>
      <item>Mira Jelčić</item>
      <item>Antun Mamić</item>
      <item>Gorana Klepač</item>
      <item>Vesna Lazarić</item>
      <item>Hypo Alpe-Adria-Bank d.d.</item>
      <item>H-abduco</item>
      <item>Gabriel Zovak</item>
    </derivirana_varijabla>
  </DomainObject.Predmet.SudioniciListNaziv>
  <DomainObject.Predmet.SudioniciListAdressOIB>
    <izvorni_sadrzaj>
      <item>FINA - Regionalni centar Osijek, OIB 85821130368, Osijek</item>
      <item>GALLIS d.o.o. za proizvodnju, trgovinu i usluge, SLAVONSKI BROD, OIB 26043332440, Vjenceslava Novaka 40,Slavonski Brod</item>
      <item>Zvezdan Kičeec, 35000 Slavonski Brod</item>
      <item>Zdravko Grubeša, OIB 38584131681, 31410 Piškorevci</item>
      <item>Mira Jelčić, Porezna,35000 Slavonski Brod</item>
      <item>Antun Mamić, Porezna,35000 Slavonski Brod</item>
      <item>Gorana Klepač</item>
      <item>Vesna Lazarić</item>
      <item>Hypo Alpe-Adria-Bank d.d., Alavonska Avenija 6,10000 Zagreb</item>
      <item>H-abduco, Slavonska avenija 6,10000 Zagreb</item>
      <item>Gabriel Zovak</item>
    </izvorni_sadrzaj>
    <derivirana_varijabla naziv="DomainObject.Predmet.SudioniciListAdressOIB_1">
      <item>FINA - Regionalni centar Osijek, OIB 85821130368, Osijek</item>
      <item>GALLIS d.o.o. za proizvodnju, trgovinu i usluge, SLAVONSKI BROD, OIB 26043332440, Vjenceslava Novaka 40,Slavonski Brod</item>
      <item>Zvezdan Kičeec, 35000 Slavonski Brod</item>
      <item>Zdravko Grubeša, OIB 38584131681, 31410 Piškorevci</item>
      <item>Mira Jelčić, Porezna,35000 Slavonski Brod</item>
      <item>Antun Mamić, Porezna,35000 Slavonski Brod</item>
      <item>Gorana Klepač</item>
      <item>Vesna Lazarić</item>
      <item>Hypo Alpe-Adria-Bank d.d., Alavonska Avenija 6,10000 Zagreb</item>
      <item>H-abduco, Slavonska avenija 6,10000 Zagreb</item>
      <item>Gabriel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26043332440</item>
      <item>, OIB null</item>
      <item>, OIB 38584131681</item>
      <item>, OIB null</item>
      <item>, OIB null</item>
      <item>, OIB null</item>
      <item>, OIB null</item>
      <item>, OIB null</item>
      <item>, OIB null</item>
      <item>, OIB null</item>
    </izvorni_sadrzaj>
    <derivirana_varijabla naziv="DomainObject.Predmet.SudioniciListNazivOIB_1">
      <item>, OIB 85821130368</item>
      <item>, OIB 26043332440</item>
      <item>, OIB null</item>
      <item>, OIB 38584131681</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179DD5-573C-48D9-91F3-D96EB462D0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711</properties:Words>
  <properties:Characters>3918</properties:Characters>
  <properties:Lines>120</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2016-09-12T06:16:00Z</dcterms:created>
  <dc:creator>zbiondic</dc:creator>
  <cp:lastModifiedBy>wsadmin</cp:lastModifiedBy>
  <cp:lastPrinted>2016-09-12T07:41:00Z</cp:lastPrinted>
  <dcterms:modified xmlns:xsi="http://www.w3.org/2001/XMLSchema-instance" xsi:type="dcterms:W3CDTF">2016-09-12T07:43:00Z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