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3d841" w14:paraId="803d841" w:rsidRDefault="0044060E" w:rsidP="0044060E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1598295</wp:posOffset>
            </wp:positionH>
            <wp:positionV relativeFrom="page">
              <wp:posOffset>276860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4060E" w:rsidR="00AE649C" w:rsidRPr="00B76F3C">
      <w:pPr>
        <w:pStyle w:val="NormaleSPIS"/>
        <w:spacing w:after="0"/>
      </w:pPr>
    </w:p>
    <w:p w:rsidRDefault="0044060E" w:rsidP="0044060E" w:rsidR="0044060E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44060E" w:rsidP="0044060E" w:rsidR="0044060E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44060E" w:rsidP="0044060E" w:rsidR="0044060E" w:rsidRPr="0044060E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44060E" w:rsidP="0044060E" w:rsidR="0044060E">
      <w:pPr>
        <w:spacing w:after="0"/>
        <w:jc w:val="right"/>
      </w:pPr>
      <w:r>
        <w:t>Poslovni broj: 2 St-459/2018-4</w:t>
      </w:r>
    </w:p>
    <w:p w:rsidRDefault="0044060E" w:rsidP="0044060E" w:rsidR="0044060E">
      <w:pPr>
        <w:spacing w:after="0"/>
      </w:pPr>
    </w:p>
    <w:p w:rsidRDefault="0044060E" w:rsidP="0044060E" w:rsidR="0044060E">
      <w:pPr>
        <w:spacing w:after="0"/>
      </w:pPr>
    </w:p>
    <w:p w:rsidRDefault="0044060E" w:rsidP="0044060E" w:rsidR="0044060E">
      <w:pPr>
        <w:spacing w:after="0"/>
        <w:jc w:val="center"/>
      </w:pPr>
      <w:r>
        <w:t>U  I M E   R E P U B L I K E   H R V A T S K E</w:t>
      </w:r>
    </w:p>
    <w:p w:rsidRDefault="0044060E" w:rsidP="0044060E" w:rsidR="0044060E">
      <w:pPr>
        <w:spacing w:after="0"/>
        <w:jc w:val="center"/>
      </w:pPr>
    </w:p>
    <w:p w:rsidRDefault="0044060E" w:rsidP="0044060E" w:rsidR="0044060E">
      <w:pPr>
        <w:spacing w:after="0"/>
        <w:jc w:val="center"/>
      </w:pPr>
      <w:r>
        <w:t xml:space="preserve"> R J E Š E N J E</w:t>
      </w:r>
    </w:p>
    <w:p w:rsidRDefault="0044060E" w:rsidP="0044060E" w:rsidR="0044060E">
      <w:pPr>
        <w:spacing w:after="0"/>
        <w:jc w:val="both"/>
      </w:pPr>
    </w:p>
    <w:p w:rsidRDefault="0044060E" w:rsidP="0044060E" w:rsidR="0044060E">
      <w:pPr>
        <w:spacing w:after="0"/>
        <w:jc w:val="both"/>
      </w:pPr>
    </w:p>
    <w:p w:rsidRDefault="0044060E" w:rsidP="0044060E" w:rsidR="0044060E">
      <w:pPr>
        <w:spacing w:after="0"/>
        <w:jc w:val="both"/>
      </w:pPr>
      <w:r>
        <w:t xml:space="preserve">Trgovački sud u Bjelovaru, po sudskom savjetniku Miroslavu Lovrekoviću, u skraćenom stečajnom postupku nad dužnikom AUTO SERVIS JELEČKI društvo s ograničenom odgovornošću za trgovinu i usluge, Sesvete, Vladimira Kirina 18, MBS: 080963868, OIB: 93575323449, 28. lipnja 2018.  </w:t>
      </w:r>
    </w:p>
    <w:p w:rsidRDefault="0044060E" w:rsidP="0044060E" w:rsidR="0044060E">
      <w:pPr>
        <w:spacing w:after="0"/>
        <w:jc w:val="both"/>
      </w:pPr>
    </w:p>
    <w:p w:rsidRDefault="0044060E" w:rsidP="0044060E" w:rsidR="0044060E">
      <w:pPr>
        <w:spacing w:after="0"/>
        <w:jc w:val="both"/>
      </w:pPr>
    </w:p>
    <w:p w:rsidRDefault="0044060E" w:rsidP="0044060E" w:rsidR="0044060E">
      <w:pPr>
        <w:spacing w:after="0"/>
        <w:jc w:val="center"/>
      </w:pPr>
      <w:r>
        <w:t>r i j e š i o   j e</w:t>
      </w:r>
    </w:p>
    <w:p w:rsidRDefault="0044060E" w:rsidP="0044060E" w:rsidR="0044060E">
      <w:pPr>
        <w:spacing w:after="0"/>
        <w:jc w:val="both"/>
      </w:pPr>
    </w:p>
    <w:p w:rsidRDefault="0044060E" w:rsidP="0044060E" w:rsidR="0044060E">
      <w:pPr>
        <w:spacing w:after="0"/>
        <w:jc w:val="both"/>
        <w:rPr>
          <w:szCs w:val="20"/>
        </w:rPr>
      </w:pPr>
      <w:r>
        <w:tab/>
        <w:t>1. Otvara se stečajni postupak nad dužnikom AUTO SERVIS JELEČKI društvo s ograničenom odgovornošću za trgovinu i usluge, Sesvete, Vladimira Kirina 18, MBS: 080963868, OIB: 93575323449.</w:t>
      </w:r>
    </w:p>
    <w:p w:rsidRDefault="0044060E" w:rsidP="0044060E" w:rsidR="0044060E">
      <w:pPr>
        <w:spacing w:after="0"/>
        <w:jc w:val="both"/>
      </w:pPr>
    </w:p>
    <w:p w:rsidRDefault="0044060E" w:rsidP="0044060E" w:rsidR="0044060E">
      <w:pPr>
        <w:spacing w:after="0"/>
        <w:jc w:val="both"/>
      </w:pPr>
      <w:r>
        <w:tab/>
        <w:t>2. Za stečajnog upravitelja imenuje se SNJEŽANA VRKLJAN, iz Zagreba, Kralja Zvonimira 75,  OIB: 44740101731.</w:t>
      </w:r>
    </w:p>
    <w:p w:rsidRDefault="0044060E" w:rsidP="0044060E" w:rsidR="0044060E">
      <w:pPr>
        <w:spacing w:after="0"/>
        <w:jc w:val="both"/>
      </w:pPr>
    </w:p>
    <w:p w:rsidRDefault="0044060E" w:rsidP="0044060E" w:rsidR="0044060E">
      <w:pPr>
        <w:spacing w:after="0"/>
        <w:jc w:val="both"/>
        <w:rPr>
          <w:szCs w:val="20"/>
        </w:rPr>
      </w:pPr>
      <w:r>
        <w:tab/>
        <w:t>3. Zaključuje se stečajni postupak nad dužnikom AUTO SERVIS JELEČKI društvo s ograničenom odgovornošću za trgovinu i usluge, Sesvete, Vladimira Kirina 18, MBS: 080963868, OIB: 93575323449.</w:t>
      </w:r>
    </w:p>
    <w:p w:rsidRDefault="0044060E" w:rsidP="0044060E" w:rsidR="0044060E">
      <w:pPr>
        <w:spacing w:after="0"/>
        <w:jc w:val="both"/>
      </w:pPr>
    </w:p>
    <w:p w:rsidRDefault="0044060E" w:rsidP="0044060E" w:rsidR="0044060E">
      <w:pPr>
        <w:spacing w:after="0"/>
        <w:jc w:val="both"/>
      </w:pPr>
      <w:r>
        <w:tab/>
        <w:t>4. Stečajni postupak je otvoren i zaključen s danom 28. lipnja 2018. godine u 10,30 sati, kada je ovo rješenje objavljeno na e-oglasnoj ploči ovoga suda.</w:t>
      </w:r>
    </w:p>
    <w:p w:rsidRDefault="0044060E" w:rsidP="0044060E" w:rsidR="0044060E">
      <w:pPr>
        <w:pStyle w:val="Bezproreda"/>
        <w:spacing w:after="0"/>
        <w:jc w:val="both"/>
      </w:pPr>
    </w:p>
    <w:p w:rsidRDefault="0044060E" w:rsidP="0044060E" w:rsidR="0044060E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44060E" w:rsidP="0044060E" w:rsidR="0044060E">
      <w:pPr>
        <w:spacing w:after="0"/>
        <w:jc w:val="both"/>
        <w:rPr>
          <w:rFonts w:cs="Times New Roman"/>
        </w:rPr>
      </w:pPr>
    </w:p>
    <w:p w:rsidRDefault="0044060E" w:rsidP="0044060E" w:rsidR="0044060E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44060E" w:rsidP="0044060E" w:rsidR="0044060E">
      <w:pPr>
        <w:spacing w:after="0"/>
        <w:jc w:val="both"/>
      </w:pPr>
    </w:p>
    <w:p w:rsidRDefault="0044060E" w:rsidP="0044060E" w:rsidR="0044060E">
      <w:pPr>
        <w:spacing w:after="0"/>
        <w:jc w:val="both"/>
      </w:pPr>
    </w:p>
    <w:p w:rsidRDefault="0044060E" w:rsidP="0044060E" w:rsidR="0044060E">
      <w:pPr>
        <w:spacing w:after="0"/>
        <w:jc w:val="center"/>
      </w:pPr>
      <w:r>
        <w:t>Obrazloženje</w:t>
      </w:r>
    </w:p>
    <w:p w:rsidRDefault="0044060E" w:rsidP="0044060E" w:rsidR="0044060E">
      <w:pPr>
        <w:spacing w:after="0"/>
        <w:jc w:val="center"/>
      </w:pPr>
    </w:p>
    <w:p w:rsidRDefault="0044060E" w:rsidP="0044060E" w:rsidR="0044060E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71/15, dalje SZ) oglasom poslovni broj St-459/2017-2, koji je objavljen na mrežnoj stranici e-oglasna ploča Trgovačkog suda u Bjelovaru 7. svibnja 2018. godine, pozvao osobu ovlaštenu za zastupanje </w:t>
      </w:r>
      <w: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44060E" w:rsidP="0044060E" w:rsidR="0044060E">
      <w:pPr>
        <w:spacing w:after="0"/>
        <w:jc w:val="both"/>
      </w:pPr>
    </w:p>
    <w:p w:rsidRDefault="0044060E" w:rsidP="0044060E" w:rsidR="0044060E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44060E" w:rsidP="0044060E" w:rsidR="0044060E">
      <w:pPr>
        <w:spacing w:after="0"/>
        <w:jc w:val="both"/>
      </w:pPr>
    </w:p>
    <w:p w:rsidRDefault="0044060E" w:rsidP="0044060E" w:rsidR="0044060E">
      <w:pPr>
        <w:spacing w:after="0"/>
        <w:jc w:val="both"/>
      </w:pPr>
      <w:r>
        <w:tab/>
        <w:t xml:space="preserve">Osoba ovlaštena za zastupanje dužnika dostavila je javnobilježnički ovjerovljen popis dugotrajne imovine dužnika iz kojeg je vidljivo da dužnik nema značajnije imovine, a vjerovnici nisu u roku od 45 dana od objave oglasa predložili otvaranje stečajnog postupka, pa se sukladno odredbi čl.431. SZ smatra da je dužnik nesposoban za plaćanje. </w:t>
      </w:r>
    </w:p>
    <w:p w:rsidRDefault="0044060E" w:rsidP="0044060E" w:rsidR="0044060E">
      <w:pPr>
        <w:spacing w:after="0"/>
        <w:jc w:val="both"/>
      </w:pPr>
    </w:p>
    <w:p w:rsidRDefault="0044060E" w:rsidP="0044060E" w:rsidR="0044060E">
      <w:pPr>
        <w:spacing w:after="0"/>
        <w:jc w:val="both"/>
      </w:pPr>
      <w:r>
        <w:tab/>
        <w:t>S obzirom da se iz podataka navedenih u javnobilježnički ovjerovljenom popisu imovine i obveza dužnika sa sigurnošću može utvrditi da dužnik nema imovine koja bi ušla u stečajnu masu i koja bi bila dovoljna za namirenje troškova stečajnog postupka, sud je temeljem čl. 431. SZ riješio kao u t. 1., 2., 3. i 4. izreke.</w:t>
      </w:r>
    </w:p>
    <w:p w:rsidRDefault="0044060E" w:rsidP="0044060E" w:rsidR="0044060E">
      <w:pPr>
        <w:spacing w:after="0"/>
        <w:jc w:val="both"/>
      </w:pPr>
    </w:p>
    <w:p w:rsidRDefault="0044060E" w:rsidP="0044060E" w:rsidR="0044060E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44060E" w:rsidP="0044060E" w:rsidR="0044060E">
      <w:pPr>
        <w:pStyle w:val="Bezproreda"/>
        <w:spacing w:after="0"/>
        <w:jc w:val="both"/>
      </w:pPr>
    </w:p>
    <w:p w:rsidRDefault="0044060E" w:rsidP="0044060E" w:rsidR="0044060E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44060E" w:rsidP="0044060E" w:rsidR="0044060E">
      <w:pPr>
        <w:spacing w:after="0"/>
        <w:ind w:firstLine="851"/>
        <w:jc w:val="both"/>
      </w:pPr>
    </w:p>
    <w:p w:rsidRDefault="0044060E" w:rsidP="0044060E" w:rsidR="0044060E">
      <w:pPr>
        <w:spacing w:after="0"/>
        <w:jc w:val="center"/>
      </w:pPr>
      <w:r>
        <w:t>U Bjelovaru 28. lipnja 2018.</w:t>
      </w:r>
    </w:p>
    <w:p w:rsidRDefault="0044060E" w:rsidP="0044060E" w:rsidR="0044060E">
      <w:pPr>
        <w:spacing w:after="0"/>
        <w:jc w:val="both"/>
      </w:pPr>
    </w:p>
    <w:p w:rsidRDefault="0044060E" w:rsidP="0044060E" w:rsidR="0044060E">
      <w:pPr>
        <w:spacing w:after="0"/>
        <w:jc w:val="both"/>
      </w:pPr>
    </w:p>
    <w:p w:rsidRDefault="0044060E" w:rsidP="0044060E" w:rsidR="0044060E">
      <w:pPr>
        <w:spacing w:after="0"/>
        <w:ind w:firstLine="720" w:left="4320"/>
      </w:pPr>
      <w:r>
        <w:t>SUDSKI SAVJETNIK</w:t>
      </w:r>
    </w:p>
    <w:p w:rsidRDefault="0044060E" w:rsidP="0044060E" w:rsidR="0044060E">
      <w:pPr>
        <w:spacing w:after="0"/>
        <w:ind w:firstLine="4111"/>
      </w:pPr>
      <w:r>
        <w:tab/>
        <w:t xml:space="preserve">     MIROSLAV LOVREKOVIĆ, v.r.</w:t>
      </w:r>
    </w:p>
    <w:p w:rsidRDefault="0044060E" w:rsidP="0044060E" w:rsidR="0044060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44060E" w:rsidP="0044060E" w:rsidR="0044060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44060E" w:rsidP="0044060E" w:rsidR="0044060E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44060E" w:rsidP="0044060E" w:rsidR="0044060E">
      <w:pPr>
        <w:spacing w:after="0"/>
        <w:jc w:val="both"/>
      </w:pPr>
    </w:p>
    <w:p w:rsidRDefault="0044060E" w:rsidP="0044060E" w:rsidR="0044060E">
      <w:pPr>
        <w:spacing w:after="0"/>
        <w:jc w:val="both"/>
      </w:pPr>
    </w:p>
    <w:p w:rsidRDefault="0044060E" w:rsidP="0044060E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44060E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39551643"/>
      <w:docPartObj>
        <w:docPartGallery w:val="Page Numbers (Top of Page)"/>
        <w:docPartUnique/>
      </w:docPartObj>
    </w:sdtPr>
    <w:sdtContent>
      <w:p w:rsidRDefault="0044060E" w:rsidP="0044060E" w:rsidR="0044060E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413C">
          <w:t>2</w:t>
        </w:r>
        <w:r>
          <w:fldChar w:fldCharType="end"/>
        </w:r>
      </w:p>
    </w:sdtContent>
  </w:sdt>
  <w:p w:rsidRDefault="0044060E" w:rsidP="0044060E" w:rsidR="008333A9">
    <w:pPr>
      <w:spacing w:after="0"/>
      <w:jc w:val="right"/>
    </w:pPr>
    <w:r>
      <w:t>Poslovni broj: 2 St-459/2018-4</w:t>
    </w:r>
  </w:p>
  <w:p w:rsidRDefault="0044060E" w:rsidP="0044060E" w:rsidR="0044060E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060E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413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751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992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2018.</izvorni_sadrzaj>
    <derivirana_varijabla naziv="DomainObject.DatumDonosenjaOdluke_1">28.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St-459/2018-4</izvorni_sadrzaj>
    <derivirana_varijabla naziv="DomainObject.Oznaka_1">St-459/2018-4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459</izvorni_sadrzaj>
    <derivirana_varijabla naziv="DomainObject.Predmet.Broj_1">459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St-459/2018</izvorni_sadrzaj>
    <derivirana_varijabla naziv="DomainObject.Predmet.OznakaBroj_1">St-459/2018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SERVIS JELEČKI jednostavno društvo s ograničenom odgovornošću za trgovinu i usluge zastupanog po punomoćniku Branko Jelečki</izvorni_sadrzaj>
    <derivirana_varijabla naziv="DomainObject.Predmet.ProtustrankaFormated_1">  AUTO SERVIS JELEČKI jednostavno društvo s ograničenom odgovornošću za trgovinu i usluge zastupanog po punomoćniku Branko Jelečki</derivirana_varijabla>
  </DomainObject.Predmet.ProtustrankaFormated>
  <DomainObject.Predmet.ProtustrankaFormatedOIB>
    <izvorni_sadrzaj>  AUTO SERVIS JELEČKI jednostavno društvo s ograničenom odgovornošću za trgovinu i usluge, OIB 93575323449 zastupanog po punomoćniku Branko Jelečki</izvorni_sadrzaj>
    <derivirana_varijabla naziv="DomainObject.Predmet.ProtustrankaFormatedOIB_1">  AUTO SERVIS JELEČKI jednostavno društvo s ograničenom odgovornošću za trgovinu i usluge, OIB 93575323449 zastupanog po punomoćniku Branko Jelečki</derivirana_varijabla>
  </DomainObject.Predmet.ProtustrankaFormatedOIB>
  <DomainObject.Predmet.ProtustrankaFormatedWithAdress>
    <izvorni_sadrzaj> AUTO SERVIS JELEČKI jednostavno društvo s ograničenom odgovornošću za trgovinu i usluge, Vladimira Kirina 18, 10360 Sesvete zastupanog po punomoćniku Branko Jelečki</izvorni_sadrzaj>
    <derivirana_varijabla naziv="DomainObject.Predmet.ProtustrankaFormatedWithAdress_1"> AUTO SERVIS JELEČKI jednostavno društvo s ograničenom odgovornošću za trgovinu i usluge, Vladimira Kirina 18, 10360 Sesvete zastupanog po punomoćniku Branko Jelečki</derivirana_varijabla>
  </DomainObject.Predmet.ProtustrankaFormatedWithAdress>
  <DomainObject.Predmet.ProtustrankaFormatedWithAdressOIB>
    <izvorni_sadrzaj> AUTO SERVIS JELEČKI jednostavno društvo s ograničenom odgovornošću za trgovinu i usluge, OIB 93575323449, Vladimira Kirina 18, 10360 Sesvete zastupanog po punomoćniku Branko Jelečki</izvorni_sadrzaj>
    <derivirana_varijabla naziv="DomainObject.Predmet.ProtustrankaFormatedWithAdressOIB_1"> AUTO SERVIS JELEČKI jednostavno društvo s ograničenom odgovornošću za trgovinu i usluge, OIB 93575323449, Vladimira Kirina 18, 10360 Sesvete zastupanog po punomoćniku Branko Jelečki</derivirana_varijabla>
  </DomainObject.Predmet.ProtustrankaFormatedWithAdressOIB>
  <DomainObject.Predmet.ProtustrankaWithAdress>
    <izvorni_sadrzaj>AUTO SERVIS JELEČKI jednostavno društvo s ograničenom odgovornošću za trgovinu i usluge Vladimira Kirina 18, 10360 Sesvete</izvorni_sadrzaj>
    <derivirana_varijabla naziv="DomainObject.Predmet.ProtustrankaWithAdress_1">AUTO SERVIS JELEČKI jednostavno društvo s ograničenom odgovornošću za trgovinu i usluge Vladimira Kirina 18, 10360 Sesvete</derivirana_varijabla>
  </DomainObject.Predmet.ProtustrankaWithAdress>
  <DomainObject.Predmet.ProtustrankaWithAdressOIB>
    <izvorni_sadrzaj>AUTO SERVIS JELEČKI jednostavno društvo s ograničenom odgovornošću za trgovinu i usluge, OIB 93575323449, Vladimira Kirina 18, 10360 Sesvete</izvorni_sadrzaj>
    <derivirana_varijabla naziv="DomainObject.Predmet.ProtustrankaWithAdressOIB_1">AUTO SERVIS JELEČKI jednostavno društvo s ograničenom odgovornošću za trgovinu i usluge, OIB 93575323449, Vladimira Kirina 18, 10360 Sesvete</derivirana_varijabla>
  </DomainObject.Predmet.ProtustrankaWithAdressOIB>
  <DomainObject.Predmet.ProtustrankaNazivFormated>
    <izvorni_sadrzaj>AUTO SERVIS JELEČKI jednostavno društvo s ograničenom odgovornošću za trgovinu i usluge</izvorni_sadrzaj>
    <derivirana_varijabla naziv="DomainObject.Predmet.ProtustrankaNazivFormated_1">AUTO SERVIS JELEČKI jednostavno društvo s ograničenom odgovornošću za trgovinu i usluge</derivirana_varijabla>
  </DomainObject.Predmet.ProtustrankaNazivFormated>
  <DomainObject.Predmet.ProtustrankaNazivFormatedOIB>
    <izvorni_sadrzaj>AUTO SERVIS JELEČKI jednostavno društvo s ograničenom odgovornošću za trgovinu i usluge, OIB 93575323449</izvorni_sadrzaj>
    <derivirana_varijabla naziv="DomainObject.Predmet.ProtustrankaNazivFormatedOIB_1">AUTO SERVIS JELEČKI jednostavno društvo s ograničenom odgovornošću za trgovinu i usluge, OIB 93575323449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93575323449</izvorni_sadrzaj>
    <derivirana_varijabla naziv="DomainObject.Predmet.StrankaFormatedOIB_1">  FINA Regionalni centar Zagreb, OIB 93575323449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93575323449, Trg svibanjskih žrtava 1995. 1, 10000 Zagreb</izvorni_sadrzaj>
    <derivirana_varijabla naziv="DomainObject.Predmet.StrankaFormatedWithAdressOIB_1"> FINA Regionalni centar Zagreb, OIB 93575323449,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93575323449, Trg svibanjskih žrtava 1995. 1,10000 Zagreb</izvorni_sadrzaj>
    <derivirana_varijabla naziv="DomainObject.Predmet.StrankaWithAdressOIB_1">FINA Regionalni centar Zagreb, OIB 93575323449,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93575323449</izvorni_sadrzaj>
    <derivirana_varijabla naziv="DomainObject.Predmet.StrankaNazivFormatedOIB_1">FINA Regionalni centar Zagreb, OIB 93575323449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93575323449</item>
    </izvorni_sadrzaj>
    <derivirana_varijabla naziv="DomainObject.Predmet.StrankaListFormatedOIB_1">
      <item>FINA Regionalni centar Zagreb, OIB 93575323449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93575323449, Trg svibanjskih žrtava 1995. 1, 10000 Zagreb</item>
    </izvorni_sadrzaj>
    <derivirana_varijabla naziv="DomainObject.Predmet.StrankaListFormatedWithAdressOIB_1">
      <item>FINA Regionalni centar Zagreb, OIB 93575323449,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93575323449</item>
    </izvorni_sadrzaj>
    <derivirana_varijabla naziv="DomainObject.Predmet.StrankaListNazivFormatedOIB_1">
      <item>FINA Regionalni centar Zagreb, OIB 93575323449</item>
    </derivirana_varijabla>
  </DomainObject.Predmet.StrankaListNazivFormatedOIB>
  <DomainObject.Predmet.ProtuStrankaListFormated>
    <izvorni_sadrzaj>
      <item>AUTO SERVIS JELEČKI jednostavno društvo s ograničenom odgovornošću za trgovinu i usluge zastupanog po punomoćniku Branko Jelečki</item>
    </izvorni_sadrzaj>
    <derivirana_varijabla naziv="DomainObject.Predmet.ProtuStrankaListFormated_1">
      <item>AUTO SERVIS JELEČKI jednostavno društvo s ograničenom odgovornošću za trgovinu i usluge zastupanog po punomoćniku Branko Jelečki</item>
    </derivirana_varijabla>
  </DomainObject.Predmet.ProtuStrankaListFormated>
  <DomainObject.Predmet.ProtuStrankaListFormatedOIB>
    <izvorni_sadrzaj>
      <item>AUTO SERVIS JELEČKI jednostavno društvo s ograničenom odgovornošću za trgovinu i usluge, OIB 93575323449 zastupanog po punomoćniku Branko Jelečki</item>
    </izvorni_sadrzaj>
    <derivirana_varijabla naziv="DomainObject.Predmet.ProtuStrankaListFormatedOIB_1">
      <item>AUTO SERVIS JELEČKI jednostavno društvo s ograničenom odgovornošću za trgovinu i usluge, OIB 93575323449 zastupanog po punomoćniku Branko Jelečki</item>
    </derivirana_varijabla>
  </DomainObject.Predmet.ProtuStrankaListFormatedOIB>
  <DomainObject.Predmet.ProtuStrankaListFormatedWithAdress>
    <izvorni_sadrzaj>
      <item>AUTO SERVIS JELEČKI jednostavno društvo s ograničenom odgovornošću za trgovinu i usluge, Vladimira Kirina 18, 10360 Sesvete zastupanog po punomoćniku Branko Jelečki</item>
    </izvorni_sadrzaj>
    <derivirana_varijabla naziv="DomainObject.Predmet.ProtuStrankaListFormatedWithAdress_1">
      <item>AUTO SERVIS JELEČKI jednostavno društvo s ograničenom odgovornošću za trgovinu i usluge, Vladimira Kirina 18, 10360 Sesvete zastupanog po punomoćniku Branko Jelečki</item>
    </derivirana_varijabla>
  </DomainObject.Predmet.ProtuStrankaListFormatedWithAdress>
  <DomainObject.Predmet.ProtuStrankaListFormatedWithAdressOIB>
    <izvorni_sadrzaj>
      <item>AUTO SERVIS JELEČKI jednostavno društvo s ograničenom odgovornošću za trgovinu i usluge, OIB 93575323449, Vladimira Kirina 18, 10360 Sesvete zastupanog po punomoćniku Branko Jelečki</item>
    </izvorni_sadrzaj>
    <derivirana_varijabla naziv="DomainObject.Predmet.ProtuStrankaListFormatedWithAdressOIB_1">
      <item>AUTO SERVIS JELEČKI jednostavno društvo s ograničenom odgovornošću za trgovinu i usluge, OIB 93575323449, Vladimira Kirina 18, 10360 Sesvete zastupanog po punomoćniku Branko Jelečki</item>
    </derivirana_varijabla>
  </DomainObject.Predmet.ProtuStrankaListFormatedWithAdressOIB>
  <DomainObject.Predmet.ProtuStrankaListNazivFormated>
    <izvorni_sadrzaj>
      <item>AUTO SERVIS JELEČKI jednostavno društvo s ograničenom odgovornošću za trgovinu i usluge</item>
    </izvorni_sadrzaj>
    <derivirana_varijabla naziv="DomainObject.Predmet.ProtuStrankaListNazivFormated_1">
      <item>AUTO SERVIS JELEČKI jednostavno društvo s ograničenom odgovornošću za trgovinu i usluge</item>
    </derivirana_varijabla>
  </DomainObject.Predmet.ProtuStrankaListNazivFormated>
  <DomainObject.Predmet.ProtuStrankaListNazivFormatedOIB>
    <izvorni_sadrzaj>
      <item>AUTO SERVIS JELEČKI jednostavno društvo s ograničenom odgovornošću za trgovinu i usluge, OIB 93575323449</item>
    </izvorni_sadrzaj>
    <derivirana_varijabla naziv="DomainObject.Predmet.ProtuStrankaListNazivFormatedOIB_1">
      <item>AUTO SERVIS JELEČKI jednostavno društvo s ograničenom odgovornošću za trgovinu i usluge, OIB 93575323449</item>
    </derivirana_varijabla>
  </DomainObject.Predmet.ProtuStrankaListNazivFormatedOIB>
  <DomainObject.Predmet.OstaliListFormated>
    <izvorni_sadrzaj>
      <item>Branko Jelečki punomoćnik sudionika u postupku AUTO SERVIS JELEČKI jednostavno društvo s ograničenom odgovornošću za trgovinu i usluge</item>
    </izvorni_sadrzaj>
    <derivirana_varijabla naziv="DomainObject.Predmet.OstaliListFormated_1">
      <item>Branko Jelečki punomoćnik sudionika u postupku AUTO SERVIS JELEČKI jednostavno društvo s ograničenom odgovornošću za trgovinu i usluge</item>
    </derivirana_varijabla>
  </DomainObject.Predmet.OstaliListFormated>
  <DomainObject.Predmet.OstaliListFormatedOIB>
    <izvorni_sadrzaj>
      <item>Branko Jelečki, OIB 58186222088 punomoćnik sudionika u postupku AUTO SERVIS JELEČKI jednostavno društvo s ograničenom odgovornošću za trgovinu i usluge</item>
    </izvorni_sadrzaj>
    <derivirana_varijabla naziv="DomainObject.Predmet.OstaliListFormatedOIB_1">
      <item>Branko Jelečki, OIB 58186222088 punomoćnik sudionika u postupku AUTO SERVIS JELEČKI jednostavno društvo s ograničenom odgovornošću za trgovinu i usluge</item>
    </derivirana_varijabla>
  </DomainObject.Predmet.OstaliListFormatedOIB>
  <DomainObject.Predmet.OstaliListFormatedWithAdress>
    <izvorni_sadrzaj>
      <item>Branko Jelečki, Globočec 45, 49246 Globočec punomoćnik sudionika u postupku AUTO SERVIS JELEČKI jednostavno društvo s ograničenom odgovornošću za trgovinu i usluge</item>
    </izvorni_sadrzaj>
    <derivirana_varijabla naziv="DomainObject.Predmet.OstaliListFormatedWithAdress_1">
      <item>Branko Jelečki, Globočec 45, 49246 Globočec punomoćnik sudionika u postupku AUTO SERVIS JELEČKI jednostavno društvo s ograničenom odgovornošću za trgovinu i usluge</item>
    </derivirana_varijabla>
  </DomainObject.Predmet.OstaliListFormatedWithAdress>
  <DomainObject.Predmet.OstaliListFormatedWithAdressOIB>
    <izvorni_sadrzaj>
      <item>Branko Jelečki, OIB 58186222088, Globočec 45, 49246 Globočec punomoćnik sudionika u postupku AUTO SERVIS JELEČKI jednostavno društvo s ograničenom odgovornošću za trgovinu i usluge</item>
    </izvorni_sadrzaj>
    <derivirana_varijabla naziv="DomainObject.Predmet.OstaliListFormatedWithAdressOIB_1">
      <item>Branko Jelečki, OIB 58186222088, Globočec 45, 49246 Globočec punomoćnik sudionika u postupku AUTO SERVIS JELEČKI jednostavno društvo s ograničenom odgovornošću za trgovinu i usluge</item>
    </derivirana_varijabla>
  </DomainObject.Predmet.OstaliListFormatedWithAdressOIB>
  <DomainObject.Predmet.OstaliListNazivFormated>
    <izvorni_sadrzaj>
      <item>Branko Jelečki</item>
    </izvorni_sadrzaj>
    <derivirana_varijabla naziv="DomainObject.Predmet.OstaliListNazivFormated_1">
      <item>Branko Jelečki</item>
    </derivirana_varijabla>
  </DomainObject.Predmet.OstaliListNazivFormated>
  <DomainObject.Predmet.OstaliListNazivFormatedOIB>
    <izvorni_sadrzaj>
      <item>Branko Jelečki, OIB 58186222088</item>
    </izvorni_sadrzaj>
    <derivirana_varijabla naziv="DomainObject.Predmet.OstaliListNazivFormatedOIB_1">
      <item>Branko Jelečki, OIB 58186222088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2018.</izvorni_sadrzaj>
    <derivirana_varijabla naziv="DomainObject.Datum_1">28. lipnja 2018.</derivirana_varijabla>
  </DomainObject.Datum>
  <DomainObject.PoslovniBrojDokumenta>
    <izvorni_sadrzaj>St-459/2018-4</izvorni_sadrzaj>
    <derivirana_varijabla naziv="DomainObject.PoslovniBrojDokumenta_1">St-459/2018-4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SERVIS JELEČKI jednostavno društvo s ograničenom odgovornošću za trgovinu i usluge</izvorni_sadrzaj>
    <derivirana_varijabla naziv="DomainObject.Predmet.ProtustrankaIDrugi_1">AUTO SERVIS JELEČKI jednostavno društvo s ograničenom odgovornošću za trgovinu i usluge</derivirana_varijabla>
  </DomainObject.Predmet.ProtustrankaIDrugi>
  <DomainObject.Predmet.StrankaIDrugiAdressOIB>
    <izvorni_sadrzaj>FINA Regionalni centar Zagreb, OIB 93575323449, Trg svibanjskih žrtava 1995. 1, 10000 Zagreb</izvorni_sadrzaj>
    <derivirana_varijabla naziv="DomainObject.Predmet.StrankaIDrugiAdressOIB_1">FINA Regionalni centar Zagreb, OIB 93575323449, Trg svibanjskih žrtava 1995. 1, 10000 Zagreb</derivirana_varijabla>
  </DomainObject.Predmet.StrankaIDrugiAdressOIB>
  <DomainObject.Predmet.ProtustrankaIDrugiAdressOIB>
    <izvorni_sadrzaj>AUTO SERVIS JELEČKI jednostavno društvo s ograničenom odgovornošću za trgovinu i usluge, OIB 93575323449, Vladimira Kirina 18, 10360 Sesvete</izvorni_sadrzaj>
    <derivirana_varijabla naziv="DomainObject.Predmet.ProtustrankaIDrugiAdressOIB_1">AUTO SERVIS JELEČKI jednostavno društvo s ograničenom odgovornošću za trgovinu i usluge, OIB 93575323449, Vladimira Kirina 18,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SERVIS JELEČKI jednostavno društvo s ograničenom odgovornošću za trgovinu i usluge</item>
      <item>FINA Regionalni centar Zagreb</item>
      <item>Branko Jelečki</item>
    </izvorni_sadrzaj>
    <derivirana_varijabla naziv="DomainObject.Predmet.SudioniciListNaziv_1">
      <item>AUTO SERVIS JELEČKI jednostavno društvo s ograničenom odgovornošću za trgovinu i usluge</item>
      <item>FINA Regionalni centar Zagreb</item>
      <item>Branko Jelečki</item>
    </derivirana_varijabla>
  </DomainObject.Predmet.SudioniciListNaziv>
  <DomainObject.Predmet.SudioniciListAdressOIB>
    <izvorni_sadrzaj>
      <item>AUTO SERVIS JELEČKI jednostavno društvo s ograničenom odgovornošću za trgovinu i usluge, OIB 93575323449, Vladimira Kirina 18,10360 Sesvete</item>
      <item>FINA Regionalni centar Zagreb, OIB 93575323449, Trg svibanjskih žrtava 1995. 1,10000 Zagreb</item>
      <item>Branko Jelečki, OIB 58186222088, Globočec 45,49246 Globočec</item>
    </izvorni_sadrzaj>
    <derivirana_varijabla naziv="DomainObject.Predmet.SudioniciListAdressOIB_1">
      <item>AUTO SERVIS JELEČKI jednostavno društvo s ograničenom odgovornošću za trgovinu i usluge, OIB 93575323449, Vladimira Kirina 18,10360 Sesvete</item>
      <item>FINA Regionalni centar Zagreb, OIB 93575323449, Trg svibanjskih žrtava 1995. 1,10000 Zagreb</item>
      <item>Branko Jelečki, OIB 58186222088, Globočec 45,49246 Globočec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959AE4-8876-4A1D-9C85-CA0E7B96A7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680</properties:Words>
  <properties:Characters>3649</properties:Characters>
  <properties:Lines>95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2018-06-28T08:20:00Z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St-459/2018-4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