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afee" w14:paraId="a3fafee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B42A5" w:rsidRPr="001B42A5">
        <w:t>66</w:t>
      </w:r>
      <w:r w:rsidR="008511FB" w:rsidRPr="001B42A5">
        <w:t>/</w:t>
      </w:r>
      <w:r w:rsidR="00191207" w:rsidRPr="001B42A5">
        <w:t>201</w:t>
      </w:r>
      <w:r w:rsidR="001B42A5" w:rsidRPr="001B42A5">
        <w:t>7</w:t>
      </w:r>
      <w:r w:rsidR="001F6933" w:rsidRPr="001B42A5">
        <w:t>,</w:t>
      </w:r>
      <w:r w:rsidRPr="001B42A5">
        <w:t xml:space="preserve"> temeljem odredbe članka </w:t>
      </w:r>
      <w:r w:rsidR="00AC4528" w:rsidRPr="001B42A5">
        <w:t>430</w:t>
      </w:r>
      <w:r w:rsidRPr="001B42A5">
        <w:t xml:space="preserve"> Stečajnog zakona</w:t>
      </w:r>
      <w:r w:rsidR="008155EE" w:rsidRPr="001B42A5">
        <w:t xml:space="preserve"> </w:t>
      </w:r>
      <w:r w:rsidRPr="001B42A5">
        <w:t>(</w:t>
      </w:r>
      <w:r w:rsidR="001D3860" w:rsidRPr="001B42A5">
        <w:t>''Narodne novine'' broj</w:t>
      </w:r>
      <w:r w:rsidRPr="001B42A5">
        <w:t xml:space="preserve"> </w:t>
      </w:r>
      <w:r w:rsidR="001D3860" w:rsidRPr="001B42A5">
        <w:t>71/15</w:t>
      </w:r>
      <w:r w:rsidRPr="001B42A5">
        <w:t>)</w:t>
      </w:r>
      <w:r w:rsidR="008155EE" w:rsidRPr="001B42A5">
        <w:t>,</w:t>
      </w:r>
      <w:r w:rsidRPr="001B42A5">
        <w:t xml:space="preserve"> dana </w:t>
      </w:r>
      <w:r w:rsidR="00316CE0" w:rsidRPr="001B42A5">
        <w:t>7</w:t>
      </w:r>
      <w:r w:rsidR="008511FB" w:rsidRPr="001B42A5">
        <w:t xml:space="preserve">. </w:t>
      </w:r>
      <w:r w:rsidR="00316CE0" w:rsidRPr="001B42A5">
        <w:t>ožujka 2017</w:t>
      </w:r>
      <w:r w:rsidR="003E5D1C" w:rsidRPr="001B42A5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1C766B" w:rsidRPr="001B42A5">
        <w:t>ecosmart</w:t>
      </w:r>
      <w:r w:rsidR="001B42A5" w:rsidRPr="001B42A5">
        <w:t xml:space="preserve"> d.o.o.</w:t>
      </w:r>
      <w:r w:rsidR="008511FB" w:rsidRPr="001B42A5">
        <w:t xml:space="preserve">, </w:t>
      </w:r>
      <w:r w:rsidR="001B42A5" w:rsidRPr="001B42A5">
        <w:t>Zagreb</w:t>
      </w:r>
      <w:r w:rsidR="008511FB" w:rsidRPr="001B42A5">
        <w:t xml:space="preserve">, </w:t>
      </w:r>
      <w:r w:rsidR="001B42A5" w:rsidRPr="001B42A5">
        <w:t>Gjure Szaba 4</w:t>
      </w:r>
      <w:r w:rsidR="008511FB" w:rsidRPr="001B42A5">
        <w:t xml:space="preserve">, MBS: </w:t>
      </w:r>
      <w:hyperlink r:id="rId10" w:history="true">
        <w:r w:rsidR="001B42A5" w:rsidRPr="001B42A5">
          <w:rPr>
            <w:rStyle w:val="Hiperveza"/>
            <w:color w:val="auto"/>
            <w:u w:val="none"/>
          </w:rPr>
          <w:t>080692754</w:t>
        </w:r>
      </w:hyperlink>
      <w:r w:rsidR="008511FB" w:rsidRPr="001B42A5">
        <w:t xml:space="preserve">, OIB: </w:t>
      </w:r>
      <w:r w:rsidR="001B42A5" w:rsidRPr="001B42A5">
        <w:t>37759580581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1B42A5">
        <w:t>122.069,05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95479"/>
    <w:rsid w:val="001B42A5"/>
    <w:rsid w:val="001B7047"/>
    <w:rsid w:val="001C766B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95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479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479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479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95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479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479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479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8069275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ecosmart d.o.o.</izvorni_sadrzaj>
    <derivirana_varijabla naziv="DomainObject.Predmet.ProtustrankaFormated_1">  ecosmart d.o.o.</derivirana_varijabla>
  </DomainObject.Predmet.ProtustrankaFormated>
  <DomainObject.Predmet.ProtustrankaFormatedOIB>
    <izvorni_sadrzaj>  ecosmart d.o.o., OIB 37759580581</izvorni_sadrzaj>
    <derivirana_varijabla naziv="DomainObject.Predmet.ProtustrankaFormatedOIB_1">  ecosmart d.o.o., OIB 37759580581</derivirana_varijabla>
  </DomainObject.Predmet.ProtustrankaFormatedOIB>
  <DomainObject.Predmet.ProtustrankaFormatedWithAdress>
    <izvorni_sadrzaj> ecosmart d.o.o., Gjure Szaba 4, 10000 Zagreb</izvorni_sadrzaj>
    <derivirana_varijabla naziv="DomainObject.Predmet.ProtustrankaFormatedWithAdress_1"> ecosmart d.o.o., Gjure Szaba 4, 10000 Zagreb</derivirana_varijabla>
  </DomainObject.Predmet.ProtustrankaFormatedWithAdress>
  <DomainObject.Predmet.ProtustrankaFormatedWithAdressOIB>
    <izvorni_sadrzaj> ecosmart d.o.o., OIB 37759580581, Gjure Szaba 4, 10000 Zagreb</izvorni_sadrzaj>
    <derivirana_varijabla naziv="DomainObject.Predmet.ProtustrankaFormatedWithAdressOIB_1"> ecosmart d.o.o., OIB 37759580581, Gjure Szaba 4, 10000 Zagreb</derivirana_varijabla>
  </DomainObject.Predmet.ProtustrankaFormatedWithAdressOIB>
  <DomainObject.Predmet.ProtustrankaWithAdress>
    <izvorni_sadrzaj>ecosmart d.o.o. Gjure Szaba 4, 10000 Zagreb</izvorni_sadrzaj>
    <derivirana_varijabla naziv="DomainObject.Predmet.ProtustrankaWithAdress_1">ecosmart d.o.o. Gjure Szaba 4, 10000 Zagreb</derivirana_varijabla>
  </DomainObject.Predmet.ProtustrankaWithAdress>
  <DomainObject.Predmet.ProtustrankaWithAdressOIB>
    <izvorni_sadrzaj>ecosmart d.o.o., OIB 37759580581, Gjure Szaba 4, 10000 Zagreb</izvorni_sadrzaj>
    <derivirana_varijabla naziv="DomainObject.Predmet.ProtustrankaWithAdressOIB_1">ecosmart d.o.o., OIB 37759580581, Gjure Szaba 4, 10000 Zagreb</derivirana_varijabla>
  </DomainObject.Predmet.ProtustrankaWithAdressOIB>
  <DomainObject.Predmet.ProtustrankaNazivFormated>
    <izvorni_sadrzaj>ecosmart d.o.o.</izvorni_sadrzaj>
    <derivirana_varijabla naziv="DomainObject.Predmet.ProtustrankaNazivFormated_1">ecosmart d.o.o.</derivirana_varijabla>
  </DomainObject.Predmet.ProtustrankaNazivFormated>
  <DomainObject.Predmet.ProtustrankaNazivFormatedOIB>
    <izvorni_sadrzaj>ecosmart d.o.o., OIB 37759580581</izvorni_sadrzaj>
    <derivirana_varijabla naziv="DomainObject.Predmet.ProtustrankaNazivFormatedOIB_1">ecosmart d.o.o., OIB 37759580581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ecosmart d.o.o.</item>
    </izvorni_sadrzaj>
    <derivirana_varijabla naziv="DomainObject.Predmet.ProtuStrankaListFormated_1">
      <item>ecosmart d.o.o.</item>
    </derivirana_varijabla>
  </DomainObject.Predmet.ProtuStrankaListFormated>
  <DomainObject.Predmet.ProtuStrankaListFormatedOIB>
    <izvorni_sadrzaj>
      <item>ecosmart d.o.o., OIB 37759580581</item>
    </izvorni_sadrzaj>
    <derivirana_varijabla naziv="DomainObject.Predmet.ProtuStrankaListFormatedOIB_1">
      <item>ecosmart d.o.o., OIB 37759580581</item>
    </derivirana_varijabla>
  </DomainObject.Predmet.ProtuStrankaListFormatedOIB>
  <DomainObject.Predmet.ProtuStrankaListFormatedWithAdress>
    <izvorni_sadrzaj>
      <item>ecosmart d.o.o., Gjure Szaba 4, 10000 Zagreb</item>
    </izvorni_sadrzaj>
    <derivirana_varijabla naziv="DomainObject.Predmet.ProtuStrankaListFormatedWithAdress_1">
      <item>ecosmart d.o.o., Gjure Szaba 4, 10000 Zagreb</item>
    </derivirana_varijabla>
  </DomainObject.Predmet.ProtuStrankaListFormatedWithAdress>
  <DomainObject.Predmet.ProtuStrankaListFormatedWithAdressOIB>
    <izvorni_sadrzaj>
      <item>ecosmart d.o.o., OIB 37759580581, Gjure Szaba 4, 10000 Zagreb</item>
    </izvorni_sadrzaj>
    <derivirana_varijabla naziv="DomainObject.Predmet.ProtuStrankaListFormatedWithAdressOIB_1">
      <item>ecosmart d.o.o., OIB 37759580581, Gjure Szaba 4, 10000 Zagreb</item>
    </derivirana_varijabla>
  </DomainObject.Predmet.ProtuStrankaListFormatedWithAdressOIB>
  <DomainObject.Predmet.ProtuStrankaListNazivFormated>
    <izvorni_sadrzaj>
      <item>ecosmart d.o.o.</item>
    </izvorni_sadrzaj>
    <derivirana_varijabla naziv="DomainObject.Predmet.ProtuStrankaListNazivFormated_1">
      <item>ecosmart d.o.o.</item>
    </derivirana_varijabla>
  </DomainObject.Predmet.ProtuStrankaListNazivFormated>
  <DomainObject.Predmet.ProtuStrankaListNazivFormatedOIB>
    <izvorni_sadrzaj>
      <item>ecosmart d.o.o., OIB 37759580581</item>
    </izvorni_sadrzaj>
    <derivirana_varijabla naziv="DomainObject.Predmet.ProtuStrankaListNazivFormatedOIB_1">
      <item>ecosmart d.o.o., OIB 37759580581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ecosmart d.o.o.</izvorni_sadrzaj>
    <derivirana_varijabla naziv="DomainObject.Predmet.ProtustrankaIDrugi_1">ecosmart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ecosmart d.o.o., OIB 37759580581, Gjure Szaba 4, 10000 Zagreb</izvorni_sadrzaj>
    <derivirana_varijabla naziv="DomainObject.Predmet.ProtustrankaIDrugiAdressOIB_1">ecosmart d.o.o., OIB 37759580581,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ecosmart d.o.o.</item>
    </izvorni_sadrzaj>
    <derivirana_varijabla naziv="DomainObject.Predmet.SudioniciListNaziv_1">
      <item>FINA Regionalni centar Zagreb</item>
      <item>ecosmart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ecosmart d.o.o., OIB 37759580581, Gjure Szaba 4,10000 Zagreb</item>
    </izvorni_sadrzaj>
    <derivirana_varijabla naziv="DomainObject.Predmet.SudioniciListAdressOIB_1">
      <item>FINA Regionalni centar Zagreb, OIB 85821130368, Trg svibanjskih žrtava 1995. br. 1,10000 Zagreb</item>
      <item>ecosmart d.o.o., OIB 37759580581,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37759580581</item>
    </izvorni_sadrzaj>
    <derivirana_varijabla naziv="DomainObject.Predmet.SudioniciListNazivOIB_1">
      <item>, OIB 85821130368</item>
      <item>, OIB 37759580581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1289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2017-03-07T10:07:00Z</dcterms:created>
  <dc:creator>ilukac</dc:creator>
  <cp:lastModifiedBy>Marijan Marković</cp:lastModifiedBy>
  <cp:lastPrinted>2017-03-07T09:02:00Z</cp:lastPrinted>
  <dcterms:modified xmlns:xsi="http://www.w3.org/2001/XMLSchema-instance" xsi:type="dcterms:W3CDTF">2017-03-07T12:12:00Z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