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3c06" w14:paraId="f963c06" w:rsidRDefault="009617C2" w:rsidP="009617C2" w:rsidR="009617C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17C2" w:rsidP="009617C2" w:rsidR="009617C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617C2" w:rsidP="009617C2" w:rsidR="009617C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617C2" w:rsidP="009617C2" w:rsidR="009617C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617C2" w:rsidP="009617C2" w:rsidR="009617C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617C2" w:rsidP="009617C2" w:rsidR="009617C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617C2" w:rsidP="009617C2" w:rsidR="009617C2" w:rsidRPr="005D578C">
      <w:pPr>
        <w:jc w:val="center"/>
        <w:rPr>
          <w:rFonts w:cs="Times New Roman" w:eastAsia="Times New Roman"/>
          <w:szCs w:val="24"/>
        </w:rPr>
      </w:pPr>
    </w:p>
    <w:p w:rsidRDefault="009617C2" w:rsidP="009617C2" w:rsidR="009617C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617C2" w:rsidP="009617C2" w:rsidR="009617C2" w:rsidRPr="005D578C">
      <w:pPr>
        <w:rPr>
          <w:rFonts w:cs="Times New Roman" w:eastAsia="Times New Roman"/>
          <w:szCs w:val="24"/>
        </w:rPr>
      </w:pPr>
    </w:p>
    <w:p w:rsidRDefault="009617C2" w:rsidP="009617C2" w:rsidR="009617C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6D70DA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</w:t>
      </w:r>
      <w:r w:rsidR="006D70DA">
        <w:rPr>
          <w:rFonts w:cs="Times New Roman" w:eastAsia="Times New Roman"/>
          <w:szCs w:val="24"/>
        </w:rPr>
        <w:t>centra Rijeka, Podružnice Pula</w:t>
      </w:r>
      <w:r>
        <w:rPr>
          <w:rFonts w:cs="Times New Roman" w:eastAsia="Times New Roman"/>
          <w:szCs w:val="24"/>
        </w:rPr>
        <w:t xml:space="preserve">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9560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MONITOR M. B.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Pula, De Franceschijeva 82 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87346999432, MBS 130024175, </w:t>
      </w:r>
      <w:r w:rsidR="006D70DA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21244E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9617C2" w:rsidP="009617C2" w:rsidR="009617C2" w:rsidRPr="005D578C">
      <w:pPr>
        <w:rPr>
          <w:rFonts w:cs="Times New Roman" w:eastAsia="Times New Roman"/>
          <w:szCs w:val="24"/>
        </w:rPr>
      </w:pPr>
    </w:p>
    <w:p w:rsidRDefault="009617C2" w:rsidP="009617C2" w:rsidR="009617C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617C2" w:rsidP="009617C2" w:rsidR="009617C2" w:rsidRPr="005D578C">
      <w:pPr>
        <w:rPr>
          <w:rFonts w:cs="Times New Roman" w:eastAsia="Times New Roman"/>
          <w:szCs w:val="24"/>
        </w:rPr>
      </w:pPr>
    </w:p>
    <w:p w:rsidRDefault="009617C2" w:rsidP="009617C2" w:rsidR="009617C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MONITOR M. B.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Pula, De Franceschijeva 82 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87346999432, MBS 130024175,</w:t>
      </w:r>
      <w:r w:rsidRPr="005D578C">
        <w:rPr>
          <w:rFonts w:cs="Times New Roman" w:eastAsia="Times New Roman"/>
          <w:szCs w:val="24"/>
        </w:rPr>
        <w:t xml:space="preserve"> s danom </w:t>
      </w:r>
      <w:r w:rsidR="006D70DA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21244E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6D70DA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,</w:t>
      </w:r>
      <w:r w:rsidR="0021244E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9617C2" w:rsidP="009617C2" w:rsidR="009617C2" w:rsidRPr="005D578C">
      <w:pPr>
        <w:rPr>
          <w:rFonts w:cs="Times New Roman" w:eastAsia="Times New Roman"/>
          <w:szCs w:val="24"/>
        </w:rPr>
      </w:pPr>
    </w:p>
    <w:p w:rsidRDefault="009617C2" w:rsidP="009617C2" w:rsidR="009617C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9617C2" w:rsidP="009617C2" w:rsidR="009617C2">
      <w:pPr>
        <w:ind w:firstLine="708"/>
        <w:rPr>
          <w:rFonts w:cs="Times New Roman" w:eastAsia="Times New Roman"/>
          <w:szCs w:val="20"/>
        </w:rPr>
      </w:pPr>
    </w:p>
    <w:p w:rsidRDefault="009617C2" w:rsidP="009617C2" w:rsidR="009617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MONITOR M. B.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Pula, De Franceschijeva 82 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87346999432, MBS 130024175.</w:t>
      </w:r>
    </w:p>
    <w:p w:rsidRDefault="009617C2" w:rsidP="009617C2" w:rsidR="009617C2">
      <w:pPr>
        <w:rPr>
          <w:rFonts w:cs="Times New Roman" w:eastAsia="Times New Roman"/>
          <w:szCs w:val="24"/>
        </w:rPr>
      </w:pPr>
    </w:p>
    <w:p w:rsidRDefault="009617C2" w:rsidP="009617C2" w:rsidR="009617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MONITOR M. B.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Pula, De Franceschijeva 82 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87346999432, MBS 130024175.</w:t>
      </w:r>
    </w:p>
    <w:p w:rsidRDefault="009617C2" w:rsidP="009617C2" w:rsidR="009617C2">
      <w:pPr>
        <w:rPr>
          <w:rFonts w:cs="Times New Roman" w:eastAsia="Times New Roman"/>
          <w:szCs w:val="24"/>
        </w:rPr>
      </w:pPr>
    </w:p>
    <w:p w:rsidRDefault="009617C2" w:rsidP="009617C2" w:rsidR="009617C2" w:rsidRPr="005D578C">
      <w:pPr>
        <w:rPr>
          <w:rFonts w:cs="Times New Roman" w:eastAsia="Times New Roman"/>
          <w:szCs w:val="24"/>
        </w:rPr>
      </w:pPr>
    </w:p>
    <w:p w:rsidRDefault="009617C2" w:rsidP="009617C2" w:rsidR="009617C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617C2" w:rsidP="009617C2" w:rsidR="009617C2">
      <w:pPr>
        <w:ind w:firstLine="708"/>
        <w:rPr>
          <w:rFonts w:cs="Times New Roman" w:eastAsia="Times New Roman"/>
          <w:szCs w:val="24"/>
        </w:rPr>
      </w:pPr>
    </w:p>
    <w:p w:rsidRDefault="009617C2" w:rsidP="009617C2" w:rsidR="009617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MONITOR M. B.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St-253/2015-3 od 18. studenog 2015. pokrenuo skraćeni stečajni postupak nad dužnikom MONITOR M. B.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25.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St-253/2015-4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617C2" w:rsidP="009617C2" w:rsidR="009617C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21244E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617C2" w:rsidP="009617C2" w:rsidR="009617C2" w:rsidRPr="005D578C">
      <w:pPr>
        <w:rPr>
          <w:rFonts w:cs="Times New Roman" w:eastAsia="Times New Roman"/>
          <w:szCs w:val="24"/>
        </w:rPr>
      </w:pPr>
    </w:p>
    <w:p w:rsidRDefault="009617C2" w:rsidP="009617C2" w:rsidR="009617C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D70DA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21244E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617C2" w:rsidP="009617C2" w:rsidR="009617C2" w:rsidRPr="005D578C">
      <w:pPr>
        <w:jc w:val="center"/>
        <w:rPr>
          <w:rFonts w:cs="Times New Roman" w:eastAsia="Times New Roman"/>
          <w:szCs w:val="24"/>
        </w:rPr>
      </w:pPr>
    </w:p>
    <w:p w:rsidRDefault="009617C2" w:rsidP="006D70DA" w:rsidR="009617C2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9617C2" w:rsidP="006D70DA" w:rsidR="009617C2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6D70DA">
        <w:rPr>
          <w:rFonts w:cs="Times New Roman" w:eastAsia="Times New Roman"/>
          <w:szCs w:val="24"/>
        </w:rPr>
        <w:t>, v. r.</w:t>
      </w:r>
    </w:p>
    <w:p w:rsidRDefault="009617C2" w:rsidP="009617C2" w:rsidR="009617C2">
      <w:pPr>
        <w:jc w:val="left"/>
        <w:rPr>
          <w:rFonts w:cs="Times New Roman" w:eastAsia="Times New Roman"/>
          <w:szCs w:val="24"/>
        </w:rPr>
      </w:pPr>
    </w:p>
    <w:p w:rsidRDefault="006D70DA" w:rsidP="009617C2" w:rsidR="006D70DA" w:rsidRPr="005D578C">
      <w:pPr>
        <w:jc w:val="left"/>
        <w:rPr>
          <w:rFonts w:cs="Times New Roman" w:eastAsia="Times New Roman"/>
          <w:szCs w:val="24"/>
        </w:rPr>
      </w:pPr>
    </w:p>
    <w:p w:rsidRDefault="009617C2" w:rsidP="009617C2" w:rsidR="009617C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617C2" w:rsidP="009617C2" w:rsidR="009617C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9617C2" w:rsidP="009617C2" w:rsidR="009617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617C2" w:rsidP="009617C2" w:rsidR="009617C2">
      <w:pPr>
        <w:rPr>
          <w:rFonts w:cs="Times New Roman" w:eastAsia="Times New Roman"/>
          <w:szCs w:val="24"/>
        </w:rPr>
      </w:pPr>
    </w:p>
    <w:p w:rsidRDefault="009617C2" w:rsidP="009617C2" w:rsidR="009617C2" w:rsidRPr="005D578C">
      <w:pPr>
        <w:rPr>
          <w:rFonts w:cs="Times New Roman" w:eastAsia="Times New Roman"/>
          <w:szCs w:val="24"/>
        </w:rPr>
      </w:pPr>
    </w:p>
    <w:p w:rsidRDefault="009617C2" w:rsidP="009617C2" w:rsidR="009617C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617C2" w:rsidP="009617C2" w:rsidR="009617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617C2" w:rsidP="009617C2" w:rsidR="009617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MONITOR M. B.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De Franceschijeva 82,</w:t>
      </w:r>
    </w:p>
    <w:p w:rsidRDefault="009617C2" w:rsidP="009617C2" w:rsidR="009617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</w:t>
      </w:r>
      <w:r w:rsidR="0021244E">
        <w:rPr>
          <w:rFonts w:cs="Times New Roman" w:eastAsia="Times New Roman"/>
          <w:szCs w:val="24"/>
        </w:rPr>
        <w:t>e ovlaštene</w:t>
      </w:r>
      <w:r>
        <w:rPr>
          <w:rFonts w:cs="Times New Roman" w:eastAsia="Times New Roman"/>
          <w:szCs w:val="24"/>
        </w:rPr>
        <w:t xml:space="preserve"> za zastupanje dužnika – Milan Bračulj, Pula, De Franceschijeva 50, Mirjana Bračulj, Pula, De Franceschijeva 82, Marijan Bračulj, Z</w:t>
      </w:r>
      <w:r w:rsidR="0021244E">
        <w:rPr>
          <w:rFonts w:cs="Times New Roman" w:eastAsia="Times New Roman"/>
          <w:szCs w:val="24"/>
        </w:rPr>
        <w:t>agreb, Gračansko borje 6 i</w:t>
      </w:r>
      <w:r>
        <w:rPr>
          <w:rFonts w:cs="Times New Roman" w:eastAsia="Times New Roman"/>
          <w:szCs w:val="24"/>
        </w:rPr>
        <w:t xml:space="preserve"> Miroslav Bračulj, Pula, De Franceschijeva 48,</w:t>
      </w:r>
    </w:p>
    <w:p w:rsidRDefault="009617C2" w:rsidP="004B147B" w:rsidR="004B147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4B147B">
        <w:rPr>
          <w:rFonts w:cs="Times New Roman" w:eastAsia="Times New Roman"/>
          <w:szCs w:val="20"/>
        </w:rPr>
        <w:t>Pula – Pola, Pula, Carrarina 5,</w:t>
      </w:r>
    </w:p>
    <w:p w:rsidRDefault="009617C2" w:rsidP="009617C2" w:rsidR="009617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617C2" w:rsidP="009617C2" w:rsidR="009617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6,</w:t>
      </w:r>
    </w:p>
    <w:p w:rsidRDefault="009617C2" w:rsidP="009617C2" w:rsidR="009617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617C2" w:rsidP="009617C2" w:rsidR="009617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617C2" w:rsidP="009617C2" w:rsidR="009617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617C2" w:rsidP="009617C2" w:rsidR="009617C2" w:rsidRPr="00EB7ECC"/>
    <w:p w:rsidRDefault="009617C2" w:rsidP="009617C2" w:rsidR="009617C2">
      <w:pPr>
        <w:jc w:val="left"/>
        <w:rPr>
          <w:rFonts w:cs="Times New Roman" w:eastAsia="Times New Roman"/>
          <w:szCs w:val="24"/>
        </w:rPr>
      </w:pPr>
    </w:p>
    <w:p w:rsidRDefault="009617C2" w:rsidP="009617C2" w:rsidR="009617C2">
      <w:pPr>
        <w:rPr>
          <w:rFonts w:eastAsiaTheme="minorHAnsi"/>
          <w:lang w:eastAsia="en-US"/>
        </w:rPr>
      </w:pPr>
    </w:p>
    <w:p w:rsidRDefault="009617C2" w:rsidP="009617C2" w:rsidR="009617C2">
      <w:pPr>
        <w:rPr>
          <w:rFonts w:eastAsiaTheme="minorHAnsi"/>
          <w:lang w:eastAsia="en-US"/>
        </w:rPr>
      </w:pPr>
    </w:p>
    <w:p w:rsidRDefault="009617C2" w:rsidP="009617C2" w:rsidR="009617C2">
      <w:pPr>
        <w:rPr>
          <w:rFonts w:eastAsiaTheme="minorHAnsi"/>
          <w:lang w:eastAsia="en-US"/>
        </w:rPr>
      </w:pPr>
    </w:p>
    <w:p w:rsidRDefault="009617C2" w:rsidP="009617C2" w:rsidR="009617C2">
      <w:pPr>
        <w:rPr>
          <w:rFonts w:eastAsiaTheme="minorHAnsi"/>
          <w:lang w:eastAsia="en-US"/>
        </w:rPr>
      </w:pPr>
    </w:p>
    <w:p w:rsidRDefault="009617C2" w:rsidP="00176F6B" w:rsidR="009617C2">
      <w:pPr>
        <w:jc w:val="left"/>
        <w:rPr>
          <w:rFonts w:cs="Times New Roman" w:eastAsia="Times New Roman"/>
          <w:szCs w:val="24"/>
        </w:rPr>
      </w:pPr>
    </w:p>
    <w:sectPr w:rsidSect="00A074C3" w:rsidR="009617C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F6B" w:rsidP="00176F6B" w:rsidR="00176F6B">
      <w:r>
        <w:separator/>
      </w:r>
    </w:p>
  </w:endnote>
  <w:endnote w:id="0" w:type="continuationSeparator">
    <w:p w:rsidRDefault="00176F6B" w:rsidP="00176F6B" w:rsidR="00176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F6B" w:rsidP="00176F6B" w:rsidR="00176F6B">
      <w:r>
        <w:separator/>
      </w:r>
    </w:p>
  </w:footnote>
  <w:footnote w:id="0" w:type="continuationSeparator">
    <w:p w:rsidRDefault="00176F6B" w:rsidP="00176F6B" w:rsidR="00176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F6B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74B0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St-253/2015-5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F6B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St-253/2015-5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7DD"/>
    <w:rsid w:val="001247DD"/>
    <w:rsid w:val="00176F6B"/>
    <w:rsid w:val="0021244E"/>
    <w:rsid w:val="004B147B"/>
    <w:rsid w:val="006A144F"/>
    <w:rsid w:val="006D70DA"/>
    <w:rsid w:val="009617C2"/>
    <w:rsid w:val="00B716C1"/>
    <w:rsid w:val="00C13AD5"/>
    <w:rsid w:val="00C7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6F6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76F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76F6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6F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6F6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6F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6F6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4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B0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74B0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74B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74B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6F6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76F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76F6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6F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6F6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6F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6F6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4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B0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74B0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74B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74B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St-253/2015</izvorni_sadrzaj>
    <derivirana_varijabla naziv="DomainObject.Predmet.OznakaBroj_1">St-253/2015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MONITOR M. B. PULA</izvorni_sadrzaj>
    <derivirana_varijabla naziv="DomainObject.Predmet.ProtustrankaFormated_1">  MONITOR M. B. PULA</derivirana_varijabla>
  </DomainObject.Predmet.ProtustrankaFormated>
  <DomainObject.Predmet.ProtustrankaFormatedOIB>
    <izvorni_sadrzaj>  MONITOR M. B. PULA, OIB 87346999432</izvorni_sadrzaj>
    <derivirana_varijabla naziv="DomainObject.Predmet.ProtustrankaFormatedOIB_1">  MONITOR M. B. PULA, OIB 87346999432</derivirana_varijabla>
  </DomainObject.Predmet.ProtustrankaFormatedOIB>
  <DomainObject.Predmet.ProtustrankaFormatedWithAdress>
    <izvorni_sadrzaj> MONITOR M. B. PULA, De Franceschijeva 82, 52100 Pula</izvorni_sadrzaj>
    <derivirana_varijabla naziv="DomainObject.Predmet.ProtustrankaFormatedWithAdress_1"> MONITOR M. B. PULA, De Franceschijeva 82, 52100 Pula</derivirana_varijabla>
  </DomainObject.Predmet.ProtustrankaFormatedWithAdress>
  <DomainObject.Predmet.ProtustrankaFormatedWithAdressOIB>
    <izvorni_sadrzaj> MONITOR M. B. PULA, OIB 87346999432, De Franceschijeva 82, 52100 Pula</izvorni_sadrzaj>
    <derivirana_varijabla naziv="DomainObject.Predmet.ProtustrankaFormatedWithAdressOIB_1"> MONITOR M. B. PULA, OIB 87346999432, De Franceschijeva 82, 52100 Pula</derivirana_varijabla>
  </DomainObject.Predmet.ProtustrankaFormatedWithAdressOIB>
  <DomainObject.Predmet.ProtustrankaWithAdress>
    <izvorni_sadrzaj>MONITOR M. B. PULA De Franceschijeva 82, 52100 Pula</izvorni_sadrzaj>
    <derivirana_varijabla naziv="DomainObject.Predmet.ProtustrankaWithAdress_1">MONITOR M. B. PULA De Franceschijeva 82, 52100 Pula</derivirana_varijabla>
  </DomainObject.Predmet.ProtustrankaWithAdress>
  <DomainObject.Predmet.ProtustrankaWithAdressOIB>
    <izvorni_sadrzaj>MONITOR M. B. PULA, OIB 87346999432, De Franceschijeva 82, 52100 Pula</izvorni_sadrzaj>
    <derivirana_varijabla naziv="DomainObject.Predmet.ProtustrankaWithAdressOIB_1">MONITOR M. B. PULA, OIB 87346999432, De Franceschijeva 82, 52100 Pula</derivirana_varijabla>
  </DomainObject.Predmet.ProtustrankaWithAdressOIB>
  <DomainObject.Predmet.ProtustrankaNazivFormated>
    <izvorni_sadrzaj>MONITOR M. B. PULA</izvorni_sadrzaj>
    <derivirana_varijabla naziv="DomainObject.Predmet.ProtustrankaNazivFormated_1">MONITOR M. B. PULA</derivirana_varijabla>
  </DomainObject.Predmet.ProtustrankaNazivFormated>
  <DomainObject.Predmet.ProtustrankaNazivFormatedOIB>
    <izvorni_sadrzaj>MONITOR M. B. PULA, OIB 87346999432</izvorni_sadrzaj>
    <derivirana_varijabla naziv="DomainObject.Predmet.ProtustrankaNazivFormatedOIB_1">MONITOR M. B. PULA, OIB 87346999432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193494.41</izvorni_sadrzaj>
    <derivirana_varijabla naziv="DomainObject.Predmet.TrenutnaVrijednost_1">193494.41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MONITOR M. B. PULA</item>
    </izvorni_sadrzaj>
    <derivirana_varijabla naziv="DomainObject.Predmet.ProtuStrankaListFormated_1">
      <item>MONITOR M. B. PULA</item>
    </derivirana_varijabla>
  </DomainObject.Predmet.ProtuStrankaListFormated>
  <DomainObject.Predmet.ProtuStrankaListFormatedOIB>
    <izvorni_sadrzaj>
      <item>MONITOR M. B. PULA, OIB 87346999432</item>
    </izvorni_sadrzaj>
    <derivirana_varijabla naziv="DomainObject.Predmet.ProtuStrankaListFormatedOIB_1">
      <item>MONITOR M. B. PULA, OIB 87346999432</item>
    </derivirana_varijabla>
  </DomainObject.Predmet.ProtuStrankaListFormatedOIB>
  <DomainObject.Predmet.ProtuStrankaListFormatedWithAdress>
    <izvorni_sadrzaj>
      <item>MONITOR M. B. PULA, De Franceschijeva 82, 52100 Pula</item>
    </izvorni_sadrzaj>
    <derivirana_varijabla naziv="DomainObject.Predmet.ProtuStrankaListFormatedWithAdress_1">
      <item>MONITOR M. B. PULA, De Franceschijeva 82, 52100 Pula</item>
    </derivirana_varijabla>
  </DomainObject.Predmet.ProtuStrankaListFormatedWithAdress>
  <DomainObject.Predmet.ProtuStrankaListFormatedWithAdressOIB>
    <izvorni_sadrzaj>
      <item>MONITOR M. B. PULA, OIB 87346999432, De Franceschijeva 82, 52100 Pula</item>
    </izvorni_sadrzaj>
    <derivirana_varijabla naziv="DomainObject.Predmet.ProtuStrankaListFormatedWithAdressOIB_1">
      <item>MONITOR M. B. PULA, OIB 87346999432, De Franceschijeva 82, 52100 Pula</item>
    </derivirana_varijabla>
  </DomainObject.Predmet.ProtuStrankaListFormatedWithAdressOIB>
  <DomainObject.Predmet.ProtuStrankaListNazivFormated>
    <izvorni_sadrzaj>
      <item>MONITOR M. B. PULA</item>
    </izvorni_sadrzaj>
    <derivirana_varijabla naziv="DomainObject.Predmet.ProtuStrankaListNazivFormated_1">
      <item>MONITOR M. B. PULA</item>
    </derivirana_varijabla>
  </DomainObject.Predmet.ProtuStrankaListNazivFormated>
  <DomainObject.Predmet.ProtuStrankaListNazivFormatedOIB>
    <izvorni_sadrzaj>
      <item>MONITOR M. B. PULA, OIB 87346999432</item>
    </izvorni_sadrzaj>
    <derivirana_varijabla naziv="DomainObject.Predmet.ProtuStrankaListNazivFormatedOIB_1">
      <item>MONITOR M. B. PULA, OIB 87346999432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MONITOR M. B. PULA</izvorni_sadrzaj>
    <derivirana_varijabla naziv="DomainObject.Predmet.ProtustrankaIDrugi_1">MONITOR M. B.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MONITOR M. B. PULA, OIB 87346999432, De Franceschijeva 82, 52100 Pula</izvorni_sadrzaj>
    <derivirana_varijabla naziv="DomainObject.Predmet.ProtustrankaIDrugiAdressOIB_1">MONITOR M. B. PULA, OIB 87346999432, De Franceschijeva 82,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MONITOR M. B. PULA</item>
    </izvorni_sadrzaj>
    <derivirana_varijabla naziv="DomainObject.Predmet.SudioniciListNaziv_1">
      <item>FINANCIJSKA AGENCIJA, RC RIJEKA, PODRUŽNICA PULA, PULA</item>
      <item>MONITOR M. B.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MONITOR M. B. PULA, OIB 87346999432, De Franceschijeva 82,52100 Pula</item>
    </izvorni_sadrzaj>
    <derivirana_varijabla naziv="DomainObject.Predmet.SudioniciListAdressOIB_1">
      <item>FINANCIJSKA AGENCIJA, RC RIJEKA, PODRUŽNICA PULA, PULA, OIB 85821130368, Giardini 5,52100 Pula</item>
      <item>MONITOR M. B. PULA, OIB 87346999432, De Franceschijeva 82,52100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87346999432</item>
    </izvorni_sadrzaj>
    <derivirana_varijabla naziv="DomainObject.Predmet.SudioniciListNazivOIB_1">
      <item>, OIB 85821130368</item>
      <item>, OIB 87346999432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641</properties:Words>
  <properties:Characters>3381</properties:Characters>
  <properties:Lines>86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2016-01-22T09:31:00Z</dcterms:created>
  <dc:creator>Mihaela Kaligari</dc:creator>
  <dc:description/>
  <cp:keywords/>
  <cp:lastModifiedBy>Mihaela Kaligari</cp:lastModifiedBy>
  <cp:lastPrinted>2016-02-02T08:59:00Z</cp:lastPrinted>
  <dcterms:modified xmlns:xsi="http://www.w3.org/2001/XMLSchema-instance" xsi:type="dcterms:W3CDTF">2016-02-02T11:42:00Z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