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0B106B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B106B">
              <w:rPr>
                <w:noProof/>
              </w:rPr>
              <w:t>349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961564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b5955c4" w14:textId="b5955c4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0B106B" w:rsidR="000B106B">
        <w:t xml:space="preserve">UNITED VISION d.o.o., OIB: 68131906662, </w:t>
      </w:r>
      <w:proofErr w:type="spellStart"/>
      <w:r w:rsidRPr="000B106B" w:rsidR="000B106B">
        <w:t>Brnaze</w:t>
      </w:r>
      <w:proofErr w:type="spellEnd"/>
      <w:r w:rsidRPr="000B106B" w:rsidR="000B106B">
        <w:t>, Ulica Ivana Pavla II 55</w:t>
      </w:r>
      <w:r w:rsidR="001C6440">
        <w:t>,</w:t>
      </w:r>
      <w:r w:rsidR="00E25E3D">
        <w:t xml:space="preserve"> </w:t>
      </w:r>
      <w:r w:rsidR="001C74C6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0B106B" w:rsidR="000B106B">
        <w:t xml:space="preserve">UNITED VISION d.o.o., OIB: 68131906662, </w:t>
      </w:r>
      <w:proofErr w:type="spellStart"/>
      <w:r w:rsidRPr="000B106B" w:rsidR="000B106B">
        <w:t>Brnaze</w:t>
      </w:r>
      <w:proofErr w:type="spellEnd"/>
      <w:r w:rsidRPr="000B106B" w:rsidR="000B106B">
        <w:t>, Ulica Ivana Pavla II 55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0B106B">
        <w:t>7. kolovoza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0B106B">
        <w:t>31.019,55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1C74C6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5D2EBF" w:rsidP="005D2EBF" w:rsidRDefault="007108CB">
      <w:pPr>
        <w:ind w:left="6372"/>
        <w:jc w:val="center"/>
      </w:pPr>
      <w:r>
        <w:t>Ana Golub Gruić</w:t>
      </w:r>
      <w:r w:rsidR="005D2EBF">
        <w:t>, v.r.</w:t>
      </w:r>
    </w:p>
    <w:p w:rsidR="005D2EBF" w:rsidP="005D2EBF" w:rsidRDefault="005D2EBF">
      <w:pPr>
        <w:jc w:val="right"/>
      </w:pPr>
      <w:r>
        <w:t>za točnost otpravka – ovlašteni službenik</w:t>
      </w:r>
    </w:p>
    <w:p w:rsidR="005D2EBF" w:rsidP="005D2EBF" w:rsidRDefault="005D2EBF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5D2EBF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06B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C74C6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D2EBF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61564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18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8. kolovoza 2019.</izvorni_sadrzaj>
    <derivirana_varijabla naziv="DomainObject.Predmet.DatumOsnivanja_1">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St-349/2019</izvorni_sadrzaj>
    <derivirana_varijabla naziv="DomainObject.Predmet.OznakaBroj_1">St-349/2019</derivirana_varijabla>
  </DomainObject.Predmet.OznakaBroj>
  <DomainObject.Predmet.OznakaBrojOptuznogAkta>
    <izvorni_sadrzaj>04-06-19-3405</izvorni_sadrzaj>
    <derivirana_varijabla naziv="DomainObject.Predmet.OznakaBrojOptuznogAkta_1">04-06-19-3405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UNITED VISION društvo s ograničenom odgovornošću za trgovinu i turistička agencija</izvorni_sadrzaj>
    <derivirana_varijabla naziv="DomainObject.Predmet.ProtustrankaFormated_1">  UNITED VISION društvo s ograničenom odgovornošću za trgovinu i turistička agencija</derivirana_varijabla>
  </DomainObject.Predmet.ProtustrankaFormated>
  <DomainObject.Predmet.ProtustrankaFormatedOIB>
    <izvorni_sadrzaj>  UNITED VISION društvo s ograničenom odgovornošću za trgovinu i turistička agencija, OIB 68131906662</izvorni_sadrzaj>
    <derivirana_varijabla naziv="DomainObject.Predmet.ProtustrankaFormatedOIB_1">  UNITED VISION društvo s ograničenom odgovornošću za trgovinu i turistička agencija, OIB 68131906662</derivirana_varijabla>
  </DomainObject.Predmet.ProtustrankaFormatedOIB>
  <DomainObject.Predmet.ProtustrankaFormatedWithAdress>
    <izvorni_sadrzaj> UNITED VISION društvo s ograničenom odgovornošću za trgovinu i turistička agencija, Ulica Ivana Pavla II 55, 21230 Brnaze</izvorni_sadrzaj>
    <derivirana_varijabla naziv="DomainObject.Predmet.ProtustrankaFormatedWithAdress_1"> UNITED VISION društvo s ograničenom odgovornošću za trgovinu i turistička agencija, Ulica Ivana Pavla II 55, 21230 Brnaze</derivirana_varijabla>
  </DomainObject.Predmet.ProtustrankaFormatedWithAdress>
  <DomainObject.Predmet.ProtustrankaFormatedWithAdressOIB>
    <izvorni_sadrzaj> UNITED VISION društvo s ograničenom odgovornošću za trgovinu i turistička agencija, OIB 68131906662, Ulica Ivana Pavla II 55, 21230 Brnaze</izvorni_sadrzaj>
    <derivirana_varijabla naziv="DomainObject.Predmet.ProtustrankaFormatedWithAdressOIB_1"> UNITED VISION društvo s ograničenom odgovornošću za trgovinu i turistička agencija, OIB 68131906662, Ulica Ivana Pavla II 55, 21230 Brnaze</derivirana_varijabla>
  </DomainObject.Predmet.ProtustrankaFormatedWithAdressOIB>
  <DomainObject.Predmet.ProtustrankaWithAdress>
    <izvorni_sadrzaj>UNITED VISION društvo s ograničenom odgovornošću za trgovinu i turistička agencija Ulica Ivana Pavla II 55, 21230 Brnaze</izvorni_sadrzaj>
    <derivirana_varijabla naziv="DomainObject.Predmet.ProtustrankaWithAdress_1">UNITED VISION društvo s ograničenom odgovornošću za trgovinu i turistička agencija Ulica Ivana Pavla II 55, 21230 Brnaze</derivirana_varijabla>
  </DomainObject.Predmet.ProtustrankaWithAdress>
  <DomainObject.Predmet.ProtustrankaWithAdressOIB>
    <izvorni_sadrzaj>UNITED VISION društvo s ograničenom odgovornošću za trgovinu i turistička agencija, OIB 68131906662, Ulica Ivana Pavla II 55, 21230 Brnaze</izvorni_sadrzaj>
    <derivirana_varijabla naziv="DomainObject.Predmet.ProtustrankaWithAdressOIB_1">UNITED VISION društvo s ograničenom odgovornošću za trgovinu i turistička agencija, OIB 68131906662, Ulica Ivana Pavla II 55, 21230 Brnaze</derivirana_varijabla>
  </DomainObject.Predmet.ProtustrankaWithAdressOIB>
  <DomainObject.Predmet.ProtustrankaNazivFormated>
    <izvorni_sadrzaj>UNITED VISION društvo s ograničenom odgovornošću za trgovinu i turistička agencija</izvorni_sadrzaj>
    <derivirana_varijabla naziv="DomainObject.Predmet.ProtustrankaNazivFormated_1">UNITED VISION društvo s ograničenom odgovornošću za trgovinu i turistička agencija</derivirana_varijabla>
  </DomainObject.Predmet.ProtustrankaNazivFormated>
  <DomainObject.Predmet.ProtustrankaNazivFormatedOIB>
    <izvorni_sadrzaj>UNITED VISION društvo s ograničenom odgovornošću za trgovinu i turistička agencija, OIB 68131906662</izvorni_sadrzaj>
    <derivirana_varijabla naziv="DomainObject.Predmet.ProtustrankaNazivFormatedOIB_1">UNITED VISION društvo s ograničenom odgovornošću za trgovinu i turistička agencija, OIB 68131906662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31019.55</izvorni_sadrzaj>
    <derivirana_varijabla naziv="DomainObject.Predmet.TrenutnaVrijednost_1">31019.55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UNITED VISION društvo s ograničenom odgovornošću za trgovinu i turistička agencija</item>
    </izvorni_sadrzaj>
    <derivirana_varijabla naziv="DomainObject.Predmet.ProtuStrankaListFormated_1">
      <item>UNITED VISION društvo s ograničenom odgovornošću za trgovinu i turistička agencija</item>
    </derivirana_varijabla>
  </DomainObject.Predmet.ProtuStrankaListFormated>
  <DomainObject.Predmet.ProtuStrankaListFormatedOIB>
    <izvorni_sadrzaj>
      <item>UNITED VISION društvo s ograničenom odgovornošću za trgovinu i turistička agencija, OIB 68131906662</item>
    </izvorni_sadrzaj>
    <derivirana_varijabla naziv="DomainObject.Predmet.ProtuStrankaListFormatedOIB_1">
      <item>UNITED VISION društvo s ograničenom odgovornošću za trgovinu i turistička agencija, OIB 68131906662</item>
    </derivirana_varijabla>
  </DomainObject.Predmet.ProtuStrankaListFormatedOIB>
  <DomainObject.Predmet.ProtuStrankaListFormatedWithAdress>
    <izvorni_sadrzaj>
      <item>UNITED VISION društvo s ograničenom odgovornošću za trgovinu i turistička agencija, Ulica Ivana Pavla II 55, 21230 Brnaze</item>
    </izvorni_sadrzaj>
    <derivirana_varijabla naziv="DomainObject.Predmet.ProtuStrankaListFormatedWithAdress_1">
      <item>UNITED VISION društvo s ograničenom odgovornošću za trgovinu i turistička agencija, Ulica Ivana Pavla II 55, 21230 Brnaze</item>
    </derivirana_varijabla>
  </DomainObject.Predmet.ProtuStrankaListFormatedWithAdress>
  <DomainObject.Predmet.ProtuStrankaListFormatedWithAdressOIB>
    <izvorni_sadrzaj>
      <item>UNITED VISION društvo s ograničenom odgovornošću za trgovinu i turistička agencija, OIB 68131906662, Ulica Ivana Pavla II 55, 21230 Brnaze</item>
    </izvorni_sadrzaj>
    <derivirana_varijabla naziv="DomainObject.Predmet.ProtuStrankaListFormatedWithAdressOIB_1">
      <item>UNITED VISION društvo s ograničenom odgovornošću za trgovinu i turistička agencija, OIB 68131906662, Ulica Ivana Pavla II 55, 21230 Brnaze</item>
    </derivirana_varijabla>
  </DomainObject.Predmet.ProtuStrankaListFormatedWithAdressOIB>
  <DomainObject.Predmet.ProtuStrankaListNazivFormated>
    <izvorni_sadrzaj>
      <item>UNITED VISION društvo s ograničenom odgovornošću za trgovinu i turistička agencija</item>
    </izvorni_sadrzaj>
    <derivirana_varijabla naziv="DomainObject.Predmet.ProtuStrankaListNazivFormated_1">
      <item>UNITED VISION društvo s ograničenom odgovornošću za trgovinu i turistička agencija</item>
    </derivirana_varijabla>
  </DomainObject.Predmet.ProtuStrankaListNazivFormated>
  <DomainObject.Predmet.ProtuStrankaListNazivFormatedOIB>
    <izvorni_sadrzaj>
      <item>UNITED VISION društvo s ograničenom odgovornošću za trgovinu i turistička agencija, OIB 68131906662</item>
    </izvorni_sadrzaj>
    <derivirana_varijabla naziv="DomainObject.Predmet.ProtuStrankaListNazivFormatedOIB_1">
      <item>UNITED VISION društvo s ograničenom odgovornošću za trgovinu i turistička agencija, OIB 68131906662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UNITED VISION društvo s ograničenom odgovornošću za trgovinu i turistička agencija</izvorni_sadrzaj>
    <derivirana_varijabla naziv="DomainObject.Predmet.ProtustrankaIDrugi_1">UNITED VISION društvo s ograničenom odgovornošću za trgovinu i turistička agencija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UNITED VISION društvo s ograničenom odgovornošću za trgovinu i turistička agencija, OIB 68131906662, Ulica Ivana Pavla II 55, 21230 Brnaze</izvorni_sadrzaj>
    <derivirana_varijabla naziv="DomainObject.Predmet.ProtustrankaIDrugiAdressOIB_1">UNITED VISION društvo s ograničenom odgovornošću za trgovinu i turistička agencija, OIB 68131906662, Ulica Ivana Pavla II 55,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UNITED VISION društvo s ograničenom odgovornošću za trgovinu i turistička agencija</item>
      <item>Financijska agencija</item>
    </izvorni_sadrzaj>
    <derivirana_varijabla naziv="DomainObject.Predmet.SudioniciListNaziv_1">
      <item>UNITED VISION društvo s ograničenom odgovornošću za trgovinu i turistička agencija</item>
      <item>Financijska agencija</item>
    </derivirana_varijabla>
  </DomainObject.Predmet.SudioniciListNaziv>
  <DomainObject.Predmet.SudioniciListAdressOIB>
    <izvorni_sadrzaj>
      <item>UNITED VISION društvo s ograničenom odgovornošću za trgovinu i turistička agencija, OIB 68131906662, Ulica Ivana Pavla II 55,21230 Brnaze</item>
      <item>Financijska agencija, OIB 85821130368, MAŽURANIĆEVO ŠETALIŠTE 24b,21000 Split</item>
    </izvorni_sadrzaj>
    <derivirana_varijabla naziv="DomainObject.Predmet.SudioniciListAdressOIB_1">
      <item>UNITED VISION društvo s ograničenom odgovornošću za trgovinu i turistička agencija, OIB 68131906662, Ulica Ivana Pavla II 55,21230 Brnaze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68131906662</item>
      <item>, OIB 85821130368</item>
    </izvorni_sadrzaj>
    <derivirana_varijabla naziv="DomainObject.Predmet.SudioniciListNazivOIB_1">
      <item>, OIB 68131906662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C4741E-0586-406D-A9C8-46216BF67EC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325</properties:Words>
  <properties:Characters>1840</properties:Characters>
  <properties:Lines>44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2019-09-30T08:13:00Z</cp:lastPrinted>
  <dcterms:modified xmlns:xsi="http://www.w3.org/2001/XMLSchema-instance" xsi:type="dcterms:W3CDTF">2019-09-30T08:27:00Z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(St-349-2019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