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38729" w14:paraId="7c38729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0F3047" w:rsidR="00120463">
      <w:pPr>
        <w:jc w:val="right"/>
        <w:rPr>
          <w:rFonts w:cs="Arial" w:hAnsi="Arial" w:ascii="Arial"/>
        </w:rPr>
      </w:pPr>
    </w:p>
    <w:p w:rsidRDefault="00120463" w:rsidP="000F3047" w:rsidR="00120463">
      <w:pPr>
        <w:jc w:val="right"/>
        <w:rPr>
          <w:rFonts w:cs="Arial" w:hAnsi="Arial" w:ascii="Arial"/>
          <w:b/>
        </w:rPr>
      </w:pPr>
    </w:p>
    <w:p w:rsidRDefault="001B4ACB" w:rsidP="001B4ACB" w:rsidR="001B4ACB">
      <w:pPr>
        <w:ind w:left="5040"/>
        <w:jc w:val="right"/>
      </w:pPr>
      <w:r>
        <w:t xml:space="preserve">SANDRA ARNAUTOVIĆ </w:t>
      </w:r>
    </w:p>
    <w:p w:rsidRDefault="001B4ACB" w:rsidP="001B4ACB" w:rsidR="00044505">
      <w:pPr>
        <w:ind w:left="5040"/>
        <w:jc w:val="right"/>
      </w:pPr>
      <w:r>
        <w:t>Kraljice Jelene 25</w:t>
      </w:r>
    </w:p>
    <w:p w:rsidRDefault="001B4ACB" w:rsidP="001B4ACB" w:rsidR="001B4ACB">
      <w:pPr>
        <w:ind w:left="5040"/>
        <w:jc w:val="right"/>
      </w:pPr>
      <w:r>
        <w:t>Biograd na Moru</w:t>
      </w:r>
    </w:p>
    <w:p w:rsidRDefault="001B4ACB" w:rsidP="001B4ACB" w:rsidR="001B4ACB">
      <w:pPr>
        <w:ind w:left="5040"/>
        <w:jc w:val="right"/>
      </w:pPr>
    </w:p>
    <w:p w:rsidRDefault="001B4ACB" w:rsidP="001B4ACB" w:rsidR="001B4ACB" w:rsidRPr="00B0613D">
      <w:pPr>
        <w:ind w:left="5040"/>
        <w:jc w:val="right"/>
      </w:pPr>
    </w:p>
    <w:p w:rsidRDefault="00A82292" w:rsidP="00A6683B" w:rsidR="00A6683B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0F3047">
        <w:t>78</w:t>
      </w:r>
      <w:r w:rsidR="001B4ACB">
        <w:t>9</w:t>
      </w:r>
      <w:r>
        <w:t>/16-</w:t>
      </w:r>
      <w:r w:rsidR="000F3047">
        <w:t>3</w:t>
      </w:r>
      <w:r>
        <w:t xml:space="preserve"> od </w:t>
      </w:r>
      <w:r w:rsidR="00FC4E0B">
        <w:t>30</w:t>
      </w:r>
      <w:r w:rsidR="00A71E12">
        <w:t>. svibnja</w:t>
      </w:r>
      <w:r>
        <w:t xml:space="preserve"> 2016. pokrenut je prethodni postupak radi utvrđivanja uvjeta za otvaranje stečajnog </w:t>
      </w:r>
      <w:r w:rsidR="003E31EA">
        <w:t xml:space="preserve">postupka nad stečajnim dužnikom </w:t>
      </w:r>
      <w:r w:rsidR="001B4ACB">
        <w:t>FIDO MARE d.o.o., Biograd na Moru, Kraljice Jelene 25,OIB: 46080098864</w:t>
      </w:r>
      <w:r w:rsidR="002C2115">
        <w:t>.</w:t>
      </w:r>
    </w:p>
    <w:p w:rsidRDefault="00A6683B" w:rsidP="00A6683B" w:rsidR="00A6683B">
      <w:pPr>
        <w:ind w:firstLine="360"/>
        <w:jc w:val="both"/>
      </w:pPr>
    </w:p>
    <w:p w:rsidRDefault="00A82292" w:rsidP="00A6683B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220E83">
        <w:t>16</w:t>
      </w:r>
      <w:r w:rsidR="0005181E">
        <w:t>. lipnja</w:t>
      </w:r>
      <w:r w:rsidR="007C0F7F">
        <w:t xml:space="preserve"> 2016. u</w:t>
      </w:r>
      <w:r w:rsidR="007C0F7F" w:rsidRPr="00F60CD9">
        <w:t xml:space="preserve"> </w:t>
      </w:r>
      <w:r w:rsidR="00FC4E0B">
        <w:t>10</w:t>
      </w:r>
      <w:r w:rsidR="008C71F3">
        <w:t>,</w:t>
      </w:r>
      <w:r w:rsidR="001B4ACB">
        <w:t>05</w:t>
      </w:r>
      <w:r w:rsidR="007C0F7F" w:rsidRPr="00F60CD9">
        <w:t xml:space="preserve"> sati</w:t>
      </w:r>
      <w:r>
        <w:t xml:space="preserve">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220E83">
        <w:t>16</w:t>
      </w:r>
      <w:r w:rsidR="0005181E">
        <w:t>. lipnja</w:t>
      </w:r>
      <w:r w:rsidR="007C0F7F">
        <w:t xml:space="preserve"> </w:t>
      </w:r>
      <w:r>
        <w:t xml:space="preserve">2016. u </w:t>
      </w:r>
      <w:r w:rsidR="00FC4E0B">
        <w:t>10</w:t>
      </w:r>
      <w:r w:rsidR="008C71F3">
        <w:t>,</w:t>
      </w:r>
      <w:r w:rsidR="001B4ACB">
        <w:t>07</w:t>
      </w:r>
      <w:r w:rsidR="007C0F7F" w:rsidRPr="00F60CD9">
        <w:t xml:space="preserve"> </w:t>
      </w:r>
      <w:r>
        <w:t xml:space="preserve">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FC4E0B">
        <w:t>30</w:t>
      </w:r>
      <w:r w:rsidR="00A71E12">
        <w:t>. svibnja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>Za točnost otpravka-ovlašteni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 </w:t>
      </w:r>
      <w:r w:rsidR="00C3783E">
        <w:t xml:space="preserve"> </w:t>
      </w:r>
      <w:r w:rsidR="00120463" w:rsidRPr="008B1A21">
        <w:t>S</w:t>
      </w:r>
      <w:r w:rsidR="00C3783E">
        <w:t>utkinja</w:t>
      </w:r>
    </w:p>
    <w:p w:rsidRDefault="00FC4E0B" w:rsidP="00B0613D" w:rsidR="00D55EFA" w:rsidRPr="008B1A21">
      <w:r>
        <w:t>Martina Kalmeta</w:t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>Ardena Bajlo</w:t>
      </w:r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38FD" w:rsidR="00AC38FD">
      <w:r>
        <w:separator/>
      </w:r>
    </w:p>
  </w:endnote>
  <w:endnote w:id="0" w:type="continuationSeparator">
    <w:p w:rsidRDefault="00AC38FD" w:rsidR="00AC38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38FD" w:rsidR="00AC38FD">
      <w:r>
        <w:separator/>
      </w:r>
    </w:p>
  </w:footnote>
  <w:footnote w:id="0" w:type="continuationSeparator">
    <w:p w:rsidRDefault="00AC38FD" w:rsidR="00AC38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38FD" w:rsidR="00AC38FD">
    <w:pPr>
      <w:pStyle w:val="Zaglavlje"/>
    </w:pPr>
    <w:r>
      <w:t xml:space="preserve">                </w:t>
    </w:r>
    <w:bookmarkStart w:name="_MON_1006083704" w:id="1"/>
    <w:bookmarkEnd w:id="1"/>
    <w:bookmarkStart w:name="_MON_1024655466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6186855" DrawAspect="Content" ShapeID="_x0000_i1025" ProgID="Word.Picture.8" Type="Embed"/>
      </w:object>
    </w:r>
  </w:p>
  <w:p w:rsidRDefault="00AC38FD" w:rsidR="00AC38FD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AC38FD" w:rsidR="00AC38FD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</w:t>
    </w:r>
    <w:r w:rsidR="00584032">
      <w:rPr>
        <w:b/>
        <w:bCs/>
        <w:sz w:val="28"/>
      </w:rPr>
      <w:t xml:space="preserve">                              </w:t>
    </w:r>
    <w:r>
      <w:rPr>
        <w:b/>
        <w:bCs/>
        <w:sz w:val="28"/>
      </w:rPr>
      <w:t>1 St-</w:t>
    </w:r>
    <w:r w:rsidR="001B4ACB">
      <w:rPr>
        <w:b/>
        <w:bCs/>
        <w:sz w:val="28"/>
      </w:rPr>
      <w:t>789</w:t>
    </w:r>
    <w:r>
      <w:rPr>
        <w:b/>
        <w:bCs/>
        <w:sz w:val="28"/>
      </w:rPr>
      <w:t>/16-</w:t>
    </w:r>
    <w:r w:rsidR="000F3047">
      <w:rPr>
        <w:b/>
        <w:bCs/>
        <w:sz w:val="28"/>
      </w:rPr>
      <w:t>5</w:t>
    </w:r>
  </w:p>
  <w:p w:rsidRDefault="00AC38FD" w:rsidR="00AC38FD">
    <w:pPr>
      <w:pStyle w:val="Zaglavlje"/>
      <w:rPr>
        <w:b/>
        <w:bCs/>
        <w:sz w:val="28"/>
      </w:rPr>
    </w:pPr>
  </w:p>
  <w:p w:rsidRDefault="00AC38FD" w:rsidR="00AC38FD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589B0CB1"/>
    <w:multiLevelType w:val="hybridMultilevel"/>
    <w:tmpl w:val="703418A2"/>
    <w:lvl w:tplc="B7060920" w:ilvl="0">
      <w:start w:val="1"/>
      <w:numFmt w:val="upp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7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8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3"/>
  </w:num>
  <w:num w:numId="5">
    <w:abstractNumId w:val="7"/>
  </w:num>
  <w:num w:numId="6">
    <w:abstractNumId w:val="5"/>
  </w:num>
  <w:num w:numId="7">
    <w:abstractNumId w:val="0"/>
  </w:num>
  <w:num w:numId="8">
    <w:abstractNumId w:val="4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50178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25D44"/>
    <w:rsid w:val="00044505"/>
    <w:rsid w:val="0005181E"/>
    <w:rsid w:val="000604F5"/>
    <w:rsid w:val="000742F0"/>
    <w:rsid w:val="00076A41"/>
    <w:rsid w:val="00081A73"/>
    <w:rsid w:val="00092648"/>
    <w:rsid w:val="000978C4"/>
    <w:rsid w:val="000E20A1"/>
    <w:rsid w:val="000F1A91"/>
    <w:rsid w:val="000F3047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67404"/>
    <w:rsid w:val="001933A7"/>
    <w:rsid w:val="001A5889"/>
    <w:rsid w:val="001A7D41"/>
    <w:rsid w:val="001B4ACB"/>
    <w:rsid w:val="001C1A94"/>
    <w:rsid w:val="001C637E"/>
    <w:rsid w:val="001D39D6"/>
    <w:rsid w:val="001D4440"/>
    <w:rsid w:val="002160D8"/>
    <w:rsid w:val="00220E83"/>
    <w:rsid w:val="0022389F"/>
    <w:rsid w:val="00240260"/>
    <w:rsid w:val="002459B5"/>
    <w:rsid w:val="002658DA"/>
    <w:rsid w:val="00266C70"/>
    <w:rsid w:val="0027090A"/>
    <w:rsid w:val="00285D7C"/>
    <w:rsid w:val="002930C9"/>
    <w:rsid w:val="0029732E"/>
    <w:rsid w:val="002C2115"/>
    <w:rsid w:val="002C28DA"/>
    <w:rsid w:val="002D2C7A"/>
    <w:rsid w:val="002D5B1B"/>
    <w:rsid w:val="002E3CC9"/>
    <w:rsid w:val="002F6825"/>
    <w:rsid w:val="00302825"/>
    <w:rsid w:val="00305CCF"/>
    <w:rsid w:val="0030790C"/>
    <w:rsid w:val="00315AFE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31EA"/>
    <w:rsid w:val="003E7D09"/>
    <w:rsid w:val="00402FE2"/>
    <w:rsid w:val="004113BA"/>
    <w:rsid w:val="004155E4"/>
    <w:rsid w:val="0041719B"/>
    <w:rsid w:val="0042453D"/>
    <w:rsid w:val="0042541E"/>
    <w:rsid w:val="00430C97"/>
    <w:rsid w:val="00454BED"/>
    <w:rsid w:val="00456E78"/>
    <w:rsid w:val="0046203B"/>
    <w:rsid w:val="00470693"/>
    <w:rsid w:val="004835B2"/>
    <w:rsid w:val="00484F7E"/>
    <w:rsid w:val="00485B83"/>
    <w:rsid w:val="00492434"/>
    <w:rsid w:val="00497198"/>
    <w:rsid w:val="004A5DC9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25E59"/>
    <w:rsid w:val="00532DEC"/>
    <w:rsid w:val="00537A1B"/>
    <w:rsid w:val="005530B3"/>
    <w:rsid w:val="005728BF"/>
    <w:rsid w:val="005828B8"/>
    <w:rsid w:val="00584032"/>
    <w:rsid w:val="00584931"/>
    <w:rsid w:val="00584C55"/>
    <w:rsid w:val="0058642A"/>
    <w:rsid w:val="00591184"/>
    <w:rsid w:val="00591379"/>
    <w:rsid w:val="00591DDA"/>
    <w:rsid w:val="0059505C"/>
    <w:rsid w:val="005A65C0"/>
    <w:rsid w:val="005B7A3F"/>
    <w:rsid w:val="005C149A"/>
    <w:rsid w:val="005C4C07"/>
    <w:rsid w:val="005E117E"/>
    <w:rsid w:val="005E5126"/>
    <w:rsid w:val="005F73F6"/>
    <w:rsid w:val="005F7418"/>
    <w:rsid w:val="00603D3A"/>
    <w:rsid w:val="006118A3"/>
    <w:rsid w:val="006129B1"/>
    <w:rsid w:val="00616884"/>
    <w:rsid w:val="00622150"/>
    <w:rsid w:val="0063095A"/>
    <w:rsid w:val="0063552E"/>
    <w:rsid w:val="006523A4"/>
    <w:rsid w:val="00657B18"/>
    <w:rsid w:val="00666CD8"/>
    <w:rsid w:val="00696DCD"/>
    <w:rsid w:val="006A0F4B"/>
    <w:rsid w:val="006C082F"/>
    <w:rsid w:val="006C5C32"/>
    <w:rsid w:val="006C7069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C0F7F"/>
    <w:rsid w:val="007E425C"/>
    <w:rsid w:val="007E6210"/>
    <w:rsid w:val="0080429C"/>
    <w:rsid w:val="0084577B"/>
    <w:rsid w:val="00847E11"/>
    <w:rsid w:val="00852EB8"/>
    <w:rsid w:val="00857A06"/>
    <w:rsid w:val="00881FB3"/>
    <w:rsid w:val="00885AD5"/>
    <w:rsid w:val="0089281D"/>
    <w:rsid w:val="0089294B"/>
    <w:rsid w:val="008B1A21"/>
    <w:rsid w:val="008C6A8E"/>
    <w:rsid w:val="008C71F3"/>
    <w:rsid w:val="008D6721"/>
    <w:rsid w:val="008E0DA0"/>
    <w:rsid w:val="00913AF3"/>
    <w:rsid w:val="00923BB6"/>
    <w:rsid w:val="0093459D"/>
    <w:rsid w:val="00950D8B"/>
    <w:rsid w:val="0097778C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83B"/>
    <w:rsid w:val="00A66D04"/>
    <w:rsid w:val="00A71E12"/>
    <w:rsid w:val="00A724D6"/>
    <w:rsid w:val="00A75CA0"/>
    <w:rsid w:val="00A82235"/>
    <w:rsid w:val="00A82292"/>
    <w:rsid w:val="00AC38FD"/>
    <w:rsid w:val="00AD1E5B"/>
    <w:rsid w:val="00AE5BDA"/>
    <w:rsid w:val="00B041A0"/>
    <w:rsid w:val="00B0613D"/>
    <w:rsid w:val="00B0620F"/>
    <w:rsid w:val="00B10DAD"/>
    <w:rsid w:val="00B20701"/>
    <w:rsid w:val="00B24A22"/>
    <w:rsid w:val="00B331F5"/>
    <w:rsid w:val="00B44332"/>
    <w:rsid w:val="00B53CEC"/>
    <w:rsid w:val="00B549C0"/>
    <w:rsid w:val="00B9388D"/>
    <w:rsid w:val="00BB1A7F"/>
    <w:rsid w:val="00BB4731"/>
    <w:rsid w:val="00C04271"/>
    <w:rsid w:val="00C11C35"/>
    <w:rsid w:val="00C11E12"/>
    <w:rsid w:val="00C3783E"/>
    <w:rsid w:val="00C41224"/>
    <w:rsid w:val="00C47314"/>
    <w:rsid w:val="00C504F9"/>
    <w:rsid w:val="00C55BC5"/>
    <w:rsid w:val="00C57528"/>
    <w:rsid w:val="00C60DBF"/>
    <w:rsid w:val="00C6342D"/>
    <w:rsid w:val="00C675F5"/>
    <w:rsid w:val="00C91D5D"/>
    <w:rsid w:val="00CA1C1B"/>
    <w:rsid w:val="00CE1849"/>
    <w:rsid w:val="00CE37FF"/>
    <w:rsid w:val="00CE4C79"/>
    <w:rsid w:val="00CE7CEC"/>
    <w:rsid w:val="00CF1024"/>
    <w:rsid w:val="00CF6BB6"/>
    <w:rsid w:val="00D0055F"/>
    <w:rsid w:val="00D02B37"/>
    <w:rsid w:val="00D17BA5"/>
    <w:rsid w:val="00D52CC6"/>
    <w:rsid w:val="00D5478F"/>
    <w:rsid w:val="00D55EFA"/>
    <w:rsid w:val="00D67536"/>
    <w:rsid w:val="00D73E4E"/>
    <w:rsid w:val="00D817B8"/>
    <w:rsid w:val="00D863E6"/>
    <w:rsid w:val="00D93152"/>
    <w:rsid w:val="00D93B02"/>
    <w:rsid w:val="00D947D6"/>
    <w:rsid w:val="00DB3E42"/>
    <w:rsid w:val="00DB4D46"/>
    <w:rsid w:val="00DC069A"/>
    <w:rsid w:val="00DD4A99"/>
    <w:rsid w:val="00DD7485"/>
    <w:rsid w:val="00DE2F7A"/>
    <w:rsid w:val="00DF5870"/>
    <w:rsid w:val="00E069BC"/>
    <w:rsid w:val="00E073B9"/>
    <w:rsid w:val="00E57968"/>
    <w:rsid w:val="00E83C6A"/>
    <w:rsid w:val="00EA6402"/>
    <w:rsid w:val="00EB44F7"/>
    <w:rsid w:val="00ED32D7"/>
    <w:rsid w:val="00EF21CE"/>
    <w:rsid w:val="00EF46AC"/>
    <w:rsid w:val="00F2122B"/>
    <w:rsid w:val="00F275CA"/>
    <w:rsid w:val="00F43762"/>
    <w:rsid w:val="00F50B7D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C4E0B"/>
    <w:rsid w:val="00FD7570"/>
    <w:rsid w:val="00FE0AEE"/>
    <w:rsid w:val="00FE20AE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1D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1D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1DDA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1DDA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1DDA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1D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1D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1DDA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1DDA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1DDA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789</izvorni_sadrzaj>
    <derivirana_varijabla naziv="DomainObject.Predmet.Broj_1">789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St-789/2016</izvorni_sadrzaj>
    <derivirana_varijabla naziv="DomainObject.Predmet.OznakaBroj_1">St-789/2016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FIDO MARE d.o.o., trgovačka i uslužna djelatnost</izvorni_sadrzaj>
    <derivirana_varijabla naziv="DomainObject.Predmet.ProtustrankaFormated_1">  FIDO MARE d.o.o., trgovačka i uslužna djelatnost</derivirana_varijabla>
  </DomainObject.Predmet.ProtustrankaFormated>
  <DomainObject.Predmet.ProtustrankaFormatedOIB>
    <izvorni_sadrzaj>  FIDO MARE d.o.o., trgovačka i uslužna djelatnost, OIB 46080098864</izvorni_sadrzaj>
    <derivirana_varijabla naziv="DomainObject.Predmet.ProtustrankaFormatedOIB_1">  FIDO MARE d.o.o., trgovačka i uslužna djelatnost, OIB 46080098864</derivirana_varijabla>
  </DomainObject.Predmet.ProtustrankaFormatedOIB>
  <DomainObject.Predmet.ProtustrankaFormatedWithAdress>
    <izvorni_sadrzaj> FIDO MARE d.o.o., trgovačka i uslužna djelatnost, Kraljice Jelene 25, 23210 Biograd Na Moru</izvorni_sadrzaj>
    <derivirana_varijabla naziv="DomainObject.Predmet.ProtustrankaFormatedWithAdress_1"> FIDO MARE d.o.o., trgovačka i uslužna djelatnost, Kraljice Jelene 25, 23210 Biograd Na Moru</derivirana_varijabla>
  </DomainObject.Predmet.ProtustrankaFormatedWithAdress>
  <DomainObject.Predmet.ProtustrankaFormatedWithAdressOIB>
    <izvorni_sadrzaj> FIDO MARE d.o.o., trgovačka i uslužna djelatnost, OIB 46080098864, Kraljice Jelene 25, 23210 Biograd Na Moru</izvorni_sadrzaj>
    <derivirana_varijabla naziv="DomainObject.Predmet.ProtustrankaFormatedWithAdressOIB_1"> FIDO MARE d.o.o., trgovačka i uslužna djelatnost, OIB 46080098864, Kraljice Jelene 25, 23210 Biograd Na Moru</derivirana_varijabla>
  </DomainObject.Predmet.ProtustrankaFormatedWithAdressOIB>
  <DomainObject.Predmet.ProtustrankaWithAdress>
    <izvorni_sadrzaj>FIDO MARE d.o.o., trgovačka i uslužna djelatnost Kraljice Jelene 25, 23210 Biograd Na Moru</izvorni_sadrzaj>
    <derivirana_varijabla naziv="DomainObject.Predmet.ProtustrankaWithAdress_1">FIDO MARE d.o.o., trgovačka i uslužna djelatnost Kraljice Jelene 25, 23210 Biograd Na Moru</derivirana_varijabla>
  </DomainObject.Predmet.ProtustrankaWithAdress>
  <DomainObject.Predmet.ProtustrankaWithAdressOIB>
    <izvorni_sadrzaj>FIDO MARE d.o.o., trgovačka i uslužna djelatnost, OIB 46080098864, Kraljice Jelene 25, 23210 Biograd Na Moru</izvorni_sadrzaj>
    <derivirana_varijabla naziv="DomainObject.Predmet.ProtustrankaWithAdressOIB_1">FIDO MARE d.o.o., trgovačka i uslužna djelatnost, OIB 46080098864, Kraljice Jelene 25, 23210 Biograd Na Moru</derivirana_varijabla>
  </DomainObject.Predmet.ProtustrankaWithAdressOIB>
  <DomainObject.Predmet.ProtustrankaNazivFormated>
    <izvorni_sadrzaj>FIDO MARE d.o.o., trgovačka i uslužna djelatnost</izvorni_sadrzaj>
    <derivirana_varijabla naziv="DomainObject.Predmet.ProtustrankaNazivFormated_1">FIDO MARE d.o.o., trgovačka i uslužna djelatnost</derivirana_varijabla>
  </DomainObject.Predmet.ProtustrankaNazivFormated>
  <DomainObject.Predmet.ProtustrankaNazivFormatedOIB>
    <izvorni_sadrzaj>FIDO MARE d.o.o., trgovačka i uslužna djelatnost, OIB 46080098864</izvorni_sadrzaj>
    <derivirana_varijabla naziv="DomainObject.Predmet.ProtustrankaNazivFormatedOIB_1">FIDO MARE d.o.o., trgovačka i uslužna djelatnost, OIB 46080098864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120871.18</izvorni_sadrzaj>
    <derivirana_varijabla naziv="DomainObject.Predmet.TrenutnaVrijednost_1">120871.18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FIDO MARE d.o.o., trgovačka i uslužna djelatnost</item>
    </izvorni_sadrzaj>
    <derivirana_varijabla naziv="DomainObject.Predmet.ProtuStrankaListFormated_1">
      <item>FIDO MARE d.o.o., trgovačka i uslužna djelatnost</item>
    </derivirana_varijabla>
  </DomainObject.Predmet.ProtuStrankaListFormated>
  <DomainObject.Predmet.ProtuStrankaListFormatedOIB>
    <izvorni_sadrzaj>
      <item>FIDO MARE d.o.o., trgovačka i uslužna djelatnost, OIB 46080098864</item>
    </izvorni_sadrzaj>
    <derivirana_varijabla naziv="DomainObject.Predmet.ProtuStrankaListFormatedOIB_1">
      <item>FIDO MARE d.o.o., trgovačka i uslužna djelatnost, OIB 46080098864</item>
    </derivirana_varijabla>
  </DomainObject.Predmet.ProtuStrankaListFormatedOIB>
  <DomainObject.Predmet.ProtuStrankaListFormatedWithAdress>
    <izvorni_sadrzaj>
      <item>FIDO MARE d.o.o., trgovačka i uslužna djelatnost, Kraljice Jelene 25, 23210 Biograd Na Moru</item>
    </izvorni_sadrzaj>
    <derivirana_varijabla naziv="DomainObject.Predmet.ProtuStrankaListFormatedWithAdress_1">
      <item>FIDO MARE d.o.o., trgovačka i uslužna djelatnost, Kraljice Jelene 25, 23210 Biograd Na Moru</item>
    </derivirana_varijabla>
  </DomainObject.Predmet.ProtuStrankaListFormatedWithAdress>
  <DomainObject.Predmet.ProtuStrankaListFormatedWithAdressOIB>
    <izvorni_sadrzaj>
      <item>FIDO MARE d.o.o., trgovačka i uslužna djelatnost, OIB 46080098864, Kraljice Jelene 25, 23210 Biograd Na Moru</item>
    </izvorni_sadrzaj>
    <derivirana_varijabla naziv="DomainObject.Predmet.ProtuStrankaListFormatedWithAdressOIB_1">
      <item>FIDO MARE d.o.o., trgovačka i uslužna djelatnost, OIB 46080098864, Kraljice Jelene 25, 23210 Biograd Na Moru</item>
    </derivirana_varijabla>
  </DomainObject.Predmet.ProtuStrankaListFormatedWithAdressOIB>
  <DomainObject.Predmet.ProtuStrankaListNazivFormated>
    <izvorni_sadrzaj>
      <item>FIDO MARE d.o.o., trgovačka i uslužna djelatnost</item>
    </izvorni_sadrzaj>
    <derivirana_varijabla naziv="DomainObject.Predmet.ProtuStrankaListNazivFormated_1">
      <item>FIDO MARE d.o.o., trgovačka i uslužna djelatnost</item>
    </derivirana_varijabla>
  </DomainObject.Predmet.ProtuStrankaListNazivFormated>
  <DomainObject.Predmet.ProtuStrankaListNazivFormatedOIB>
    <izvorni_sadrzaj>
      <item>FIDO MARE d.o.o., trgovačka i uslužna djelatnost, OIB 46080098864</item>
    </izvorni_sadrzaj>
    <derivirana_varijabla naziv="DomainObject.Predmet.ProtuStrankaListNazivFormatedOIB_1">
      <item>FIDO MARE d.o.o., trgovačka i uslužna djelatnost, OIB 46080098864</item>
    </derivirana_varijabla>
  </DomainObject.Predmet.ProtuStrankaListNazivFormatedOIB>
  <DomainObject.Predmet.OstaliListFormated>
    <izvorni_sadrzaj>
      <item>Sandra Arnautović</item>
    </izvorni_sadrzaj>
    <derivirana_varijabla naziv="DomainObject.Predmet.OstaliListFormated_1">
      <item>Sandra Arnautović</item>
    </derivirana_varijabla>
  </DomainObject.Predmet.OstaliListFormated>
  <DomainObject.Predmet.OstaliListFormatedOIB>
    <izvorni_sadrzaj>
      <item>Sandra Arnautović, OIB 64504553347</item>
    </izvorni_sadrzaj>
    <derivirana_varijabla naziv="DomainObject.Predmet.OstaliListFormatedOIB_1">
      <item>Sandra Arnautović, OIB 64504553347</item>
    </derivirana_varijabla>
  </DomainObject.Predmet.OstaliListFormatedOIB>
  <DomainObject.Predmet.OstaliListFormatedWithAdress>
    <izvorni_sadrzaj>
      <item>Sandra Arnautović, Kraljice Jelene 25, 23210 Biograd Na Moru</item>
    </izvorni_sadrzaj>
    <derivirana_varijabla naziv="DomainObject.Predmet.OstaliListFormatedWithAdress_1">
      <item>Sandra Arnautović, Kraljice Jelene 25, 23210 Biograd Na Moru</item>
    </derivirana_varijabla>
  </DomainObject.Predmet.OstaliListFormatedWithAdress>
  <DomainObject.Predmet.OstaliListFormatedWithAdressOIB>
    <izvorni_sadrzaj>
      <item>Sandra Arnautović, OIB 64504553347, Kraljice Jelene 25, 23210 Biograd Na Moru</item>
    </izvorni_sadrzaj>
    <derivirana_varijabla naziv="DomainObject.Predmet.OstaliListFormatedWithAdressOIB_1">
      <item>Sandra Arnautović, OIB 64504553347, Kraljice Jelene 25, 23210 Biograd Na Moru</item>
    </derivirana_varijabla>
  </DomainObject.Predmet.OstaliListFormatedWithAdressOIB>
  <DomainObject.Predmet.OstaliListNazivFormated>
    <izvorni_sadrzaj>
      <item>Sandra Arnautović</item>
    </izvorni_sadrzaj>
    <derivirana_varijabla naziv="DomainObject.Predmet.OstaliListNazivFormated_1">
      <item>Sandra Arnautović</item>
    </derivirana_varijabla>
  </DomainObject.Predmet.OstaliListNazivFormated>
  <DomainObject.Predmet.OstaliListNazivFormatedOIB>
    <izvorni_sadrzaj>
      <item>Sandra Arnautović, OIB 64504553347</item>
    </izvorni_sadrzaj>
    <derivirana_varijabla naziv="DomainObject.Predmet.OstaliListNazivFormatedOIB_1">
      <item>Sandra Arnautović, OIB 64504553347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FIDO MARE d.o.o., trgovačka i uslužna djelatnost</izvorni_sadrzaj>
    <derivirana_varijabla naziv="DomainObject.Predmet.ProtustrankaIDrugi_1">FIDO MARE d.o.o., trgovačka i uslužna djelatnost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FIDO MARE d.o.o., trgovačka i uslužna djelatnost, OIB 46080098864, Kraljice Jelene 25, 23210 Biograd Na Moru</izvorni_sadrzaj>
    <derivirana_varijabla naziv="DomainObject.Predmet.ProtustrankaIDrugiAdressOIB_1">FIDO MARE d.o.o., trgovačka i uslužna djelatnost, OIB 46080098864, Kraljice Jelene 25,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FIDO MARE d.o.o., trgovačka i uslužna djelatnost</item>
      <item>Sandra Arnautović</item>
    </izvorni_sadrzaj>
    <derivirana_varijabla naziv="DomainObject.Predmet.SudioniciListNaziv_1">
      <item>Financijska agencija</item>
      <item>FIDO MARE d.o.o., trgovačka i uslužna djelatnost</item>
      <item>Sandra Arnautović</item>
    </derivirana_varijabla>
  </DomainObject.Predmet.SudioniciListNaziv>
  <DomainObject.Predmet.SudioniciListAdressOIB>
    <izvorni_sadrzaj>
      <item>Financijska agencija, OIB 85821130368, Ivana Danila 4,23000 Zadar</item>
      <item>FIDO MARE d.o.o., trgovačka i uslužna djelatnost, OIB 46080098864, Kraljice Jelene 25,23210 Biograd Na Moru</item>
      <item>Sandra Arnautović, OIB 64504553347, Kraljice Jelene 25,23210 Biograd Na Moru</item>
    </izvorni_sadrzaj>
    <derivirana_varijabla naziv="DomainObject.Predmet.SudioniciListAdressOIB_1">
      <item>Financijska agencija, OIB 85821130368, Ivana Danila 4,23000 Zadar</item>
      <item>FIDO MARE d.o.o., trgovačka i uslužna djelatnost, OIB 46080098864, Kraljice Jelene 25,23210 Biograd Na Moru</item>
      <item>Sandra Arnautović, OIB 64504553347, Kraljice Jelene 25,23210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46080098864</item>
      <item>, OIB 64504553347</item>
    </izvorni_sadrzaj>
    <derivirana_varijabla naziv="DomainObject.Predmet.SudioniciListNazivOIB_1">
      <item>, OIB 85821130368</item>
      <item>, OIB 46080098864</item>
      <item>, OIB 64504553347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03BA44-2D7E-4777-8969-53A6605D3C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159</properties:Words>
  <properties:Characters>882</properties:Characters>
  <properties:Lines>33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2016-05-27T06:17:00Z</dcterms:created>
  <dc:creator>Ardena Bajlo</dc:creator>
  <cp:lastModifiedBy>wsadmin</cp:lastModifiedBy>
  <cp:lastPrinted>2016-05-27T06:08:00Z</cp:lastPrinted>
  <dcterms:modified xmlns:xsi="http://www.w3.org/2001/XMLSchema-instance" xsi:type="dcterms:W3CDTF">2016-05-31T06:01:00Z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