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b71c" w14:paraId="5b0b71c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F9063C" w:rsidP="00017C4B" w:rsidR="00F9063C" w:rsidRPr="00D97792">
      <w:pPr>
        <w:pStyle w:val="Bezproreda"/>
        <w:jc w:val="both"/>
      </w:pPr>
    </w:p>
    <w:p w:rsidRDefault="00F9063C" w:rsidP="00017C4B" w:rsidR="00301645" w:rsidRPr="00D97792">
      <w:pPr>
        <w:pStyle w:val="Bezproreda"/>
        <w:jc w:val="both"/>
      </w:pPr>
      <w:r>
        <w:t xml:space="preserve">     </w:t>
      </w:r>
      <w:r w:rsidR="00301645" w:rsidRPr="00D97792">
        <w:t>REPUBLIKA HRVATSKA</w:t>
      </w:r>
    </w:p>
    <w:p w:rsidRDefault="00301645" w:rsidP="00017C4B" w:rsidR="00301645" w:rsidRPr="00D97792">
      <w:pPr>
        <w:pStyle w:val="Bezproreda"/>
        <w:jc w:val="both"/>
      </w:pPr>
      <w:r w:rsidRPr="00D97792">
        <w:t xml:space="preserve">TRGOVAČKI SUD U ZAGREBU                                </w:t>
      </w:r>
      <w:r w:rsidR="006A1CB0" w:rsidRPr="00D97792">
        <w:t xml:space="preserve">                          </w:t>
      </w:r>
      <w:r w:rsidR="00F9063C">
        <w:t xml:space="preserve">     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F9063C">
        <w:t>1490/16-8</w:t>
      </w:r>
    </w:p>
    <w:p w:rsidRDefault="00F9063C" w:rsidP="00017C4B" w:rsidR="00301645" w:rsidRPr="00D97792">
      <w:pPr>
        <w:pStyle w:val="Bezproreda"/>
        <w:jc w:val="both"/>
      </w:pPr>
      <w:r>
        <w:t xml:space="preserve">   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>
      <w:pPr>
        <w:pStyle w:val="Bezproreda"/>
        <w:jc w:val="both"/>
      </w:pPr>
    </w:p>
    <w:p w:rsidRDefault="00F9063C" w:rsidP="00017C4B" w:rsidR="00F9063C">
      <w:pPr>
        <w:pStyle w:val="Bezproreda"/>
        <w:jc w:val="both"/>
      </w:pPr>
    </w:p>
    <w:p w:rsidRDefault="00F9063C" w:rsidP="00017C4B" w:rsidR="00F9063C" w:rsidRPr="00D97792">
      <w:pPr>
        <w:pStyle w:val="Bezproreda"/>
        <w:jc w:val="both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>
      <w:pPr>
        <w:pStyle w:val="Bezproreda"/>
        <w:jc w:val="both"/>
        <w:rPr>
          <w:b/>
        </w:rPr>
      </w:pPr>
    </w:p>
    <w:p w:rsidRDefault="00F9063C" w:rsidP="00017C4B" w:rsidR="00F9063C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F9063C">
        <w:rPr>
          <w:rFonts w:eastAsia="Calibri"/>
        </w:rPr>
        <w:t>PAGOLIGNUM d.o.o. za proizvodnju, trgovinu i usluge, OIB: 30172041432, Zagreb, Tratinska 27</w:t>
      </w:r>
      <w:r w:rsidR="00CF3A3F" w:rsidRPr="00D97792">
        <w:rPr>
          <w:rFonts w:eastAsia="Calibri"/>
        </w:rPr>
        <w:t xml:space="preserve">, </w:t>
      </w:r>
      <w:r w:rsidR="00F9063C">
        <w:rPr>
          <w:rFonts w:eastAsia="Calibri"/>
        </w:rPr>
        <w:t>15. svibnja</w:t>
      </w:r>
      <w:r w:rsidRPr="00D97792">
        <w:rPr>
          <w:rFonts w:eastAsia="Calibri"/>
        </w:rPr>
        <w:t xml:space="preserve"> 2016.,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 w:rsidRPr="00D97792">
      <w:pPr>
        <w:jc w:val="both"/>
        <w:rPr>
          <w:rFonts w:eastAsia="Calibri"/>
        </w:rPr>
      </w:pPr>
      <w:r w:rsidRPr="00D97792">
        <w:rPr>
          <w:rFonts w:eastAsia="Calibri"/>
        </w:rPr>
        <w:tab/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F9063C">
        <w:rPr>
          <w:rFonts w:eastAsia="Calibri"/>
        </w:rPr>
        <w:t>PAGOLIGNUM d.o.o. za proizvodnju, trgovinu i usluge, OIB: 30172041432, Zagreb, Tratinska 27</w:t>
      </w:r>
      <w:r w:rsidRPr="00D97792">
        <w:rPr>
          <w:rFonts w:eastAsia="Calibri"/>
        </w:rPr>
        <w:t>.</w:t>
      </w:r>
    </w:p>
    <w:p w:rsidRDefault="00AB2A57" w:rsidP="00017C4B" w:rsidR="00AB2A57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F9063C">
        <w:rPr>
          <w:rFonts w:eastAsia="Calibri"/>
        </w:rPr>
        <w:t>PAGOLIGNUM d.o.o. za proizvodnju, trgovinu i usluge, OIB: 30172041432, Zagreb, Tratinska 27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Pr="00D97792">
        <w:t>(„Narodne novine“ broj 71/15, 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</w:p>
    <w:p w:rsidRDefault="00617DC4" w:rsidP="00017C4B" w:rsidR="00617DC4" w:rsidRPr="00D97792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617DC4" w:rsidRPr="00D97792">
      <w:pPr>
        <w:pStyle w:val="Bezproreda"/>
        <w:jc w:val="both"/>
      </w:pPr>
    </w:p>
    <w:p w:rsidRDefault="00617DC4" w:rsidP="00017C4B" w:rsidR="00A94933" w:rsidRPr="00D97792">
      <w:pPr>
        <w:pStyle w:val="Bezproreda"/>
        <w:jc w:val="both"/>
      </w:pPr>
      <w:r w:rsidRPr="00D97792">
        <w:tab/>
      </w:r>
      <w:r w:rsidR="00F9063C">
        <w:t>Financijska agencija je</w:t>
      </w:r>
      <w:r w:rsidR="00CF3A3F" w:rsidRPr="00D97792">
        <w:t xml:space="preserve"> uz podn</w:t>
      </w:r>
      <w:r w:rsidR="00E62F7A" w:rsidRPr="00D97792">
        <w:t xml:space="preserve">esak od </w:t>
      </w:r>
      <w:r w:rsidR="00F9063C">
        <w:t>3. svibnja 2017</w:t>
      </w:r>
      <w:r w:rsidR="00A94933" w:rsidRPr="00D97792">
        <w:t>. dostavi</w:t>
      </w:r>
      <w:r w:rsidR="00F9063C">
        <w:t>la</w:t>
      </w:r>
      <w:r w:rsidR="00A94933" w:rsidRPr="00D97792">
        <w:t xml:space="preserve"> </w:t>
      </w:r>
      <w:r w:rsidR="00F9063C">
        <w:t xml:space="preserve">Potvrdu o blokadi računa i novčanih sredstava </w:t>
      </w:r>
      <w:r w:rsidR="00CD0CE1" w:rsidRPr="00D97792">
        <w:t xml:space="preserve">od </w:t>
      </w:r>
      <w:r w:rsidR="00F9063C">
        <w:t>3. svibnja 2017</w:t>
      </w:r>
      <w:r w:rsidR="005011AB" w:rsidRPr="00D97792">
        <w:t xml:space="preserve">. (list </w:t>
      </w:r>
      <w:r w:rsidR="00F9063C">
        <w:t>20</w:t>
      </w:r>
      <w:r w:rsidR="00A94933" w:rsidRPr="00D97792">
        <w:t xml:space="preserve"> spisa) iz koje proizlazi da dužnikov račun nije blokiran.</w:t>
      </w:r>
    </w:p>
    <w:p w:rsidRDefault="00617DC4" w:rsidP="00017C4B" w:rsidR="00617DC4" w:rsidRPr="00D97792">
      <w:pPr>
        <w:pStyle w:val="Bezproreda"/>
        <w:ind w:firstLine="720"/>
        <w:jc w:val="both"/>
      </w:pPr>
    </w:p>
    <w:p w:rsidRDefault="00617DC4" w:rsidP="00617DC4" w:rsidR="00617DC4" w:rsidRPr="00D97792">
      <w:pPr>
        <w:pStyle w:val="Bezproreda"/>
        <w:ind w:firstLine="720"/>
        <w:jc w:val="both"/>
      </w:pPr>
      <w:r w:rsidRPr="00D97792">
        <w:t xml:space="preserve"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</w:t>
      </w:r>
      <w:r w:rsidRPr="00D97792">
        <w:lastRenderedPageBreak/>
        <w:t>uopće nema evidentiranih neizvršenih obveza za plaćanje, to je prijedlog za otvaranje stečajnog postupka valjalo odbaciti kao nedopušten.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F9063C">
        <w:t>15. svibnja 2017</w:t>
      </w:r>
      <w:r w:rsidR="00900561" w:rsidRPr="00D97792">
        <w:t>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9D666B">
        <w:t>,v.r.</w:t>
      </w:r>
    </w:p>
    <w:p w:rsidRDefault="006A1CB0" w:rsidP="00017C4B" w:rsidR="006A1CB0">
      <w:pPr>
        <w:pStyle w:val="Bezproreda"/>
        <w:jc w:val="both"/>
      </w:pPr>
    </w:p>
    <w:p w:rsidRDefault="00F9063C" w:rsidP="00017C4B" w:rsidR="00F9063C" w:rsidRPr="00D9779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 w:rsidRPr="00D97792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F9063C" w:rsidP="00017C4B" w:rsidR="00F9063C" w:rsidRPr="00D97792">
      <w:pPr>
        <w:pStyle w:val="Bezproreda"/>
        <w:jc w:val="both"/>
      </w:pPr>
    </w:p>
    <w:p w:rsidRDefault="009D666B" w:rsidP="00C359B6" w:rsidR="009D666B">
      <w:pPr>
        <w:pStyle w:val="Bezproreda"/>
        <w:ind w:left="4956"/>
        <w:jc w:val="right"/>
      </w:pPr>
      <w:r>
        <w:t>Za točnost otpravka - ovlašteni službenik</w:t>
      </w:r>
    </w:p>
    <w:p w:rsidRDefault="009D666B" w:rsidP="00C359B6" w:rsidR="009D666B">
      <w:pPr>
        <w:pStyle w:val="Bezproreda"/>
        <w:ind w:left="4956"/>
        <w:jc w:val="right"/>
      </w:pPr>
      <w:r>
        <w:t>Karmela Dolenc</w:t>
      </w:r>
    </w:p>
    <w:p w:rsidRDefault="00900561" w:rsidP="00017C4B" w:rsidR="00900561" w:rsidRPr="00D97792">
      <w:pPr>
        <w:pStyle w:val="Bezproreda"/>
        <w:jc w:val="both"/>
      </w:pPr>
    </w:p>
    <w:p w:rsidRDefault="00B639DE" w:rsidP="00017C4B" w:rsidR="00B639DE" w:rsidRPr="00D97792">
      <w:pPr>
        <w:pStyle w:val="Bezproreda"/>
        <w:jc w:val="both"/>
      </w:pPr>
    </w:p>
    <w:sectPr w:rsidSect="00F9063C" w:rsidR="00B639DE" w:rsidRPr="00D9779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D666B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F9063C">
      <w:t xml:space="preserve">          </w:t>
    </w:r>
    <w:r w:rsidR="000253A8">
      <w:t>89. St-</w:t>
    </w:r>
    <w:r w:rsidR="00F9063C">
      <w:t>1490/16-8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63C" w:rsidR="00017C4B">
    <w:pPr>
      <w:pStyle w:val="Zaglavlje"/>
    </w:pPr>
    <w:r>
      <w:t xml:space="preserve">   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4060A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D666B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41EB3"/>
    <w:rsid w:val="00E62F7A"/>
    <w:rsid w:val="00EA20DA"/>
    <w:rsid w:val="00ED5AA4"/>
    <w:rsid w:val="00F3606E"/>
    <w:rsid w:val="00F53DB7"/>
    <w:rsid w:val="00F81DFA"/>
    <w:rsid w:val="00F874BD"/>
    <w:rsid w:val="00F9063C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St-1490/2016</izvorni_sadrzaj>
    <derivirana_varijabla naziv="DomainObject.Predmet.OznakaBroj_1">St-1490/2016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PAGOLIGNUM d.o.o. zastupanog po punomoćniku GORAN PAVKOVIĆ</izvorni_sadrzaj>
    <derivirana_varijabla naziv="DomainObject.Predmet.ProtustrankaFormated_1">  PAGOLIGNUM d.o.o. zastupanog po punomoćniku GORAN PAVKOVIĆ</derivirana_varijabla>
  </DomainObject.Predmet.ProtustrankaFormated>
  <DomainObject.Predmet.ProtustrankaFormatedOIB>
    <izvorni_sadrzaj>  PAGOLIGNUM d.o.o., OIB 30172041432 zastupanog po punomoćniku GORAN PAVKOVIĆ</izvorni_sadrzaj>
    <derivirana_varijabla naziv="DomainObject.Predmet.ProtustrankaFormatedOIB_1">  PAGOLIGNUM d.o.o., OIB 30172041432 zastupanog po punomoćniku GORAN PAVKOVIĆ</derivirana_varijabla>
  </DomainObject.Predmet.ProtustrankaFormatedOIB>
  <DomainObject.Predmet.ProtustrankaFormatedWithAdress>
    <izvorni_sadrzaj> PAGOLIGNUM d.o.o., Tratinska 27, 10000 Zagreb zastupanog po punomoćniku GORAN PAVKOVIĆ</izvorni_sadrzaj>
    <derivirana_varijabla naziv="DomainObject.Predmet.ProtustrankaFormatedWithAdress_1"> PAGOLIGNUM d.o.o., Tratinska 27, 10000 Zagreb zastupanog po punomoćniku GORAN PAVKOVIĆ</derivirana_varijabla>
  </DomainObject.Predmet.ProtustrankaFormatedWithAdress>
  <DomainObject.Predmet.ProtustrankaFormatedWithAdressOIB>
    <izvorni_sadrzaj> PAGOLIGNUM d.o.o., OIB 30172041432, Tratinska 27, 10000 Zagreb zastupanog po punomoćniku GORAN PAVKOVIĆ</izvorni_sadrzaj>
    <derivirana_varijabla naziv="DomainObject.Predmet.ProtustrankaFormatedWithAdressOIB_1"> PAGOLIGNUM d.o.o., OIB 30172041432, Tratinska 27, 10000 Zagreb zastupanog po punomoćniku GORAN PAVKOVIĆ</derivirana_varijabla>
  </DomainObject.Predmet.ProtustrankaFormatedWithAdressOIB>
  <DomainObject.Predmet.ProtustrankaWithAdress>
    <izvorni_sadrzaj>PAGOLIGNUM d.o.o. Tratinska 27, 10000 Zagreb</izvorni_sadrzaj>
    <derivirana_varijabla naziv="DomainObject.Predmet.ProtustrankaWithAdress_1">PAGOLIGNUM d.o.o. Tratinska 27, 10000 Zagreb</derivirana_varijabla>
  </DomainObject.Predmet.ProtustrankaWithAdress>
  <DomainObject.Predmet.ProtustrankaWithAdressOIB>
    <izvorni_sadrzaj>PAGOLIGNUM d.o.o., OIB 30172041432, Tratinska 27, 10000 Zagreb</izvorni_sadrzaj>
    <derivirana_varijabla naziv="DomainObject.Predmet.ProtustrankaWithAdressOIB_1">PAGOLIGNUM d.o.o., OIB 30172041432, Tratinska 27, 10000 Zagreb</derivirana_varijabla>
  </DomainObject.Predmet.ProtustrankaWithAdressOIB>
  <DomainObject.Predmet.ProtustrankaNazivFormated>
    <izvorni_sadrzaj>PAGOLIGNUM d.o.o.</izvorni_sadrzaj>
    <derivirana_varijabla naziv="DomainObject.Predmet.ProtustrankaNazivFormated_1">PAGOLIGNUM d.o.o.</derivirana_varijabla>
  </DomainObject.Predmet.ProtustrankaNazivFormated>
  <DomainObject.Predmet.ProtustrankaNazivFormatedOIB>
    <izvorni_sadrzaj>PAGOLIGNUM d.o.o., OIB 30172041432</izvorni_sadrzaj>
    <derivirana_varijabla naziv="DomainObject.Predmet.ProtustrankaNazivFormatedOIB_1">PAGOLIGNUM d.o.o., OIB 30172041432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PAGOLIGNUM d.o.o. zastupanog po punomoćniku GORAN PAVKOVIĆ</item>
    </izvorni_sadrzaj>
    <derivirana_varijabla naziv="DomainObject.Predmet.ProtuStrankaListFormated_1">
      <item>PAGOLIGNUM d.o.o. zastupanog po punomoćniku GORAN PAVKOVIĆ</item>
    </derivirana_varijabla>
  </DomainObject.Predmet.ProtuStrankaListFormated>
  <DomainObject.Predmet.ProtuStrankaListFormatedOIB>
    <izvorni_sadrzaj>
      <item>PAGOLIGNUM d.o.o., OIB 30172041432 zastupanog po punomoćniku GORAN PAVKOVIĆ</item>
    </izvorni_sadrzaj>
    <derivirana_varijabla naziv="DomainObject.Predmet.ProtuStrankaListFormatedOIB_1">
      <item>PAGOLIGNUM d.o.o., OIB 30172041432 zastupanog po punomoćniku GORAN PAVKOVIĆ</item>
    </derivirana_varijabla>
  </DomainObject.Predmet.ProtuStrankaListFormatedOIB>
  <DomainObject.Predmet.ProtuStrankaListFormatedWithAdress>
    <izvorni_sadrzaj>
      <item>PAGOLIGNUM d.o.o., Tratinska 27, 10000 Zagreb zastupanog po punomoćniku GORAN PAVKOVIĆ</item>
    </izvorni_sadrzaj>
    <derivirana_varijabla naziv="DomainObject.Predmet.ProtuStrankaListFormatedWithAdress_1">
      <item>PAGOLIGNUM d.o.o., Tratinska 27, 10000 Zagreb zastupanog po punomoćniku GORAN PAVKOVIĆ</item>
    </derivirana_varijabla>
  </DomainObject.Predmet.ProtuStrankaListFormatedWithAdress>
  <DomainObject.Predmet.ProtuStrankaListFormatedWithAdressOIB>
    <izvorni_sadrzaj>
      <item>PAGOLIGNUM d.o.o., OIB 30172041432, Tratinska 27, 10000 Zagreb zastupanog po punomoćniku GORAN PAVKOVIĆ</item>
    </izvorni_sadrzaj>
    <derivirana_varijabla naziv="DomainObject.Predmet.ProtuStrankaListFormatedWithAdressOIB_1">
      <item>PAGOLIGNUM d.o.o., OIB 30172041432, Tratinska 27, 10000 Zagreb zastupanog po punomoćniku GORAN PAVKOVIĆ</item>
    </derivirana_varijabla>
  </DomainObject.Predmet.ProtuStrankaListFormatedWithAdressOIB>
  <DomainObject.Predmet.ProtuStrankaListNazivFormated>
    <izvorni_sadrzaj>
      <item>PAGOLIGNUM d.o.o.</item>
    </izvorni_sadrzaj>
    <derivirana_varijabla naziv="DomainObject.Predmet.ProtuStrankaListNazivFormated_1">
      <item>PAGOLIGNUM d.o.o.</item>
    </derivirana_varijabla>
  </DomainObject.Predmet.ProtuStrankaListNazivFormated>
  <DomainObject.Predmet.ProtuStrankaListNazivFormatedOIB>
    <izvorni_sadrzaj>
      <item>PAGOLIGNUM d.o.o., OIB 30172041432</item>
    </izvorni_sadrzaj>
    <derivirana_varijabla naziv="DomainObject.Predmet.ProtuStrankaListNazivFormatedOIB_1">
      <item>PAGOLIGNUM d.o.o., OIB 30172041432</item>
    </derivirana_varijabla>
  </DomainObject.Predmet.ProtuStrankaListNazivFormatedOIB>
  <DomainObject.Predmet.OstaliListFormated>
    <izvorni_sadrzaj>
      <item>GORAN PAVKOVIĆ punomoćnik sudionika u postupku PAGOLIGNUM d.o.o.</item>
    </izvorni_sadrzaj>
    <derivirana_varijabla naziv="DomainObject.Predmet.OstaliListFormated_1">
      <item>GORAN PAVKOVIĆ punomoćnik sudionika u postupku PAGOLIGNUM d.o.o.</item>
    </derivirana_varijabla>
  </DomainObject.Predmet.OstaliListFormated>
  <DomainObject.Predmet.OstaliListFormatedOIB>
    <izvorni_sadrzaj>
      <item>GORAN PAVKOVIĆ, OIB 70401797620 punomoćnik sudionika u postupku PAGOLIGNUM d.o.o.</item>
    </izvorni_sadrzaj>
    <derivirana_varijabla naziv="DomainObject.Predmet.OstaliListFormatedOIB_1">
      <item>GORAN PAVKOVIĆ, OIB 70401797620 punomoćnik sudionika u postupku PAGOLIGNUM d.o.o.</item>
    </derivirana_varijabla>
  </DomainObject.Predmet.OstaliListFormatedOIB>
  <DomainObject.Predmet.OstaliListFormatedWithAdress>
    <izvorni_sadrzaj>
      <item>GORAN PAVKOVIĆ, Bubnja 2, 22000 Žaborić punomoćnik sudionika u postupku PAGOLIGNUM d.o.o.</item>
    </izvorni_sadrzaj>
    <derivirana_varijabla naziv="DomainObject.Predmet.OstaliListFormatedWithAdress_1">
      <item>GORAN PAVKOVIĆ, Bubnja 2, 22000 Žaborić punomoćnik sudionika u postupku PAGOLIGNUM d.o.o.</item>
    </derivirana_varijabla>
  </DomainObject.Predmet.OstaliListFormatedWithAdress>
  <DomainObject.Predmet.OstaliListFormatedWithAdressOIB>
    <izvorni_sadrzaj>
      <item>GORAN PAVKOVIĆ, OIB 70401797620, Bubnja 2, 22000 Žaborić punomoćnik sudionika u postupku PAGOLIGNUM d.o.o.</item>
    </izvorni_sadrzaj>
    <derivirana_varijabla naziv="DomainObject.Predmet.OstaliListFormatedWithAdressOIB_1">
      <item>GORAN PAVKOVIĆ, OIB 70401797620, Bubnja 2, 22000 Žaborić punomoćnik sudionika u postupku PAGOLIGNUM d.o.o.</item>
    </derivirana_varijabla>
  </DomainObject.Predmet.OstaliListFormatedWithAdressOIB>
  <DomainObject.Predmet.OstaliListNazivFormated>
    <izvorni_sadrzaj>
      <item>GORAN PAVKOVIĆ</item>
    </izvorni_sadrzaj>
    <derivirana_varijabla naziv="DomainObject.Predmet.OstaliListNazivFormated_1">
      <item>GORAN PAVKOVIĆ</item>
    </derivirana_varijabla>
  </DomainObject.Predmet.OstaliListNazivFormated>
  <DomainObject.Predmet.OstaliListNazivFormatedOIB>
    <izvorni_sadrzaj>
      <item>GORAN PAVKOVIĆ, OIB 70401797620</item>
    </izvorni_sadrzaj>
    <derivirana_varijabla naziv="DomainObject.Predmet.OstaliListNazivFormatedOIB_1">
      <item>GORAN PAVKOVIĆ, OIB 70401797620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PAGOLIGNUM d.o.o.</izvorni_sadrzaj>
    <derivirana_varijabla naziv="DomainObject.Predmet.ProtustrankaIDrugi_1">PAGOLIGNUM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PAGOLIGNUM d.o.o., OIB 30172041432, Tratinska 27, 10000 Zagreb</izvorni_sadrzaj>
    <derivirana_varijabla naziv="DomainObject.Predmet.ProtustrankaIDrugiAdressOIB_1">PAGOLIGNUM d.o.o., OIB 30172041432,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PAGOLIGNUM d.o.o.</item>
      <item>GORAN PAVKOVIĆ</item>
    </izvorni_sadrzaj>
    <derivirana_varijabla naziv="DomainObject.Predmet.SudioniciListNaziv_1">
      <item>FINA Regionalni centar Zagreb</item>
      <item>PAGOLIGNUM d.o.o.</item>
      <item>GORAN PAVKOVIĆ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PAGOLIGNUM d.o.o., OIB 30172041432, Tratinska 27,10000 Zagreb</item>
      <item>GORAN PAVKOVIĆ, OIB 70401797620, Bubnja 2,22000 Žaborić</item>
    </izvorni_sadrzaj>
    <derivirana_varijabla naziv="DomainObject.Predmet.SudioniciListAdressOIB_1">
      <item>FINA Regionalni centar Zagreb, OIB 85821130368, Trg svibanjskih žrtava 1995. br. 1,10000 Zagreb</item>
      <item>PAGOLIGNUM d.o.o., OIB 30172041432, Tratinska 27,10000 Zagreb</item>
      <item>GORAN PAVKOVIĆ, OIB 70401797620, Bubnja 2,22000 Žaborić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30172041432</item>
      <item>, OIB 70401797620</item>
    </izvorni_sadrzaj>
    <derivirana_varijabla naziv="DomainObject.Predmet.SudioniciListNazivOIB_1">
      <item>, OIB 85821130368</item>
      <item>, OIB 30172041432</item>
      <item>, OIB 70401797620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7A518-363E-45CD-8545-03E65D488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1963</properties:Characters>
  <properties:Lines>63</properties:Lines>
  <properties:Paragraphs>20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2017-05-15T07:28:00Z</dcterms:created>
  <dc:creator>nmarkovic</dc:creator>
  <cp:lastModifiedBy>Karmela Dolenc</cp:lastModifiedBy>
  <cp:lastPrinted>2017-05-15T09:14:00Z</cp:lastPrinted>
  <dcterms:modified xmlns:xsi="http://www.w3.org/2001/XMLSchema-instance" xsi:type="dcterms:W3CDTF">2017-05-15T09:14:00Z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