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fdc2" w14:paraId="487fdc2" w:rsidRDefault="009212B6" w:rsidP="009212B6" w:rsidR="008A32D6" w:rsidRPr="009212B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 w:rsidRPr="008A32D6">
        <w:rPr>
          <w:b/>
        </w:rPr>
        <w:t>1</w:t>
      </w:r>
      <w:r w:rsidR="008A32D6">
        <w:rPr>
          <w:b/>
        </w:rPr>
        <w:t>.</w:t>
      </w:r>
      <w:r w:rsidR="008A32D6" w:rsidRPr="008A32D6">
        <w:rPr>
          <w:b/>
        </w:rPr>
        <w:t>St-</w:t>
      </w:r>
      <w:r>
        <w:rPr>
          <w:b/>
        </w:rPr>
        <w:t>2287</w:t>
      </w:r>
      <w:r w:rsidR="008A32D6" w:rsidRPr="008A32D6">
        <w:rPr>
          <w:b/>
        </w:rPr>
        <w:t>/2015</w:t>
      </w:r>
    </w:p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/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>TRGOVAČKI SUD U SPLITU , po sucu tog suda Velimiru Vukoviću , kao stečajnom sucu, u pravnoj stvari podnositelja zahtjeva FINANCIJSKE AGENCIJE, Regionalni centar Split, Mažuranićevo šetalište 24b, OIB: 85821130368, za provedbu skraćenog stečajnog postupka nad dužnikom</w:t>
      </w:r>
      <w:r w:rsidR="009212B6">
        <w:t xml:space="preserve"> </w:t>
      </w:r>
      <w:r w:rsidR="009212B6" w:rsidRPr="009212B6">
        <w:t>MEJAŠI SEDMI d.o.o. za usluge</w:t>
      </w:r>
      <w:r w:rsidR="009212B6">
        <w:t>, Split</w:t>
      </w:r>
      <w:r w:rsidR="00626AB9">
        <w:t>,</w:t>
      </w:r>
      <w:r w:rsidR="009212B6">
        <w:t xml:space="preserve"> Obala hrvatskog narodnog preporoda 6, OIB: </w:t>
      </w:r>
      <w:r w:rsidR="009212B6" w:rsidRPr="009212B6">
        <w:t>34517168069</w:t>
      </w:r>
      <w:r w:rsidR="009212B6">
        <w:t xml:space="preserve">, </w:t>
      </w:r>
      <w:r>
        <w:t xml:space="preserve"> dana  </w:t>
      </w:r>
      <w:r w:rsidR="00626AB9">
        <w:t>2</w:t>
      </w:r>
      <w:r w:rsidR="009212B6">
        <w:t>2</w:t>
      </w:r>
      <w:r>
        <w:t>. travnja  2016. godine</w:t>
      </w:r>
      <w:r w:rsidR="00F20D86">
        <w:t>,</w:t>
      </w:r>
    </w:p>
    <w:p w:rsidRDefault="00F20D86" w:rsidP="008A32D6" w:rsidR="00F20D86"/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9212B6" w:rsidR="00626AB9">
      <w:pPr>
        <w:ind w:firstLine="708"/>
      </w:pPr>
      <w:r>
        <w:t>Odbacuje se zahtjev Financijske agencije za provedbu skraćenog stečajnog postupka nad dužnikom</w:t>
      </w:r>
      <w:r w:rsidR="009212B6" w:rsidRPr="009212B6">
        <w:t xml:space="preserve"> MEJAŠI SEDMI d.o.o. za usluge</w:t>
      </w:r>
      <w:r w:rsidR="009212B6">
        <w:t xml:space="preserve">, Split, Obala hrvatskog narodnog preporoda 6, OIB: </w:t>
      </w:r>
      <w:r w:rsidR="009212B6" w:rsidRPr="009212B6">
        <w:t>34517168069</w:t>
      </w:r>
      <w:r w:rsidR="00626AB9">
        <w:t>.</w:t>
      </w:r>
    </w:p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>Financijska agencija, Regionalni centar Split podnijela je ovom sudu 2</w:t>
      </w:r>
      <w:r w:rsidR="009212B6">
        <w:t>5</w:t>
      </w:r>
      <w:r>
        <w:t>.</w:t>
      </w:r>
      <w:r w:rsidR="009212B6">
        <w:t>11</w:t>
      </w:r>
      <w:r>
        <w:t>.2015. god. zahtjev za provedbu skraćenog stečajnog postupka nad dužnikom</w:t>
      </w:r>
      <w:r w:rsidR="009212B6">
        <w:t xml:space="preserve"> </w:t>
      </w:r>
      <w:r w:rsidR="009212B6" w:rsidRPr="009212B6">
        <w:t xml:space="preserve"> MEJAŠI SEDMI d.o.o. za usluge</w:t>
      </w:r>
      <w:r w:rsidR="009212B6">
        <w:t>, Split, Obala hrvatskog narodnog preporoda 6,</w:t>
      </w:r>
      <w:r>
        <w:t>, a koji zahtjev je podnesen na temelju odredbe čl. 444. st. 1. Stečajnog zakona (Narodne novine broj 71/15, dalje SZ).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Provjerom u stečajnoj pisarnici ovog suda utvrđeno je da je u odnosu na navedenog dužnika već podnesen prijedlog  </w:t>
      </w:r>
      <w:r w:rsidR="009212B6">
        <w:t xml:space="preserve"> HETA ASSET RESOLUTION AG, Klagenfurt, Austrija </w:t>
      </w:r>
      <w:r w:rsidR="00F20D86">
        <w:t xml:space="preserve">, </w:t>
      </w:r>
      <w:r>
        <w:t xml:space="preserve">za otvaranje stečajnog postupka </w:t>
      </w:r>
      <w:r w:rsidR="00626AB9">
        <w:t xml:space="preserve"> nad dužnikom</w:t>
      </w:r>
      <w:r w:rsidR="009212B6">
        <w:t xml:space="preserve"> </w:t>
      </w:r>
      <w:r w:rsidR="009212B6" w:rsidRPr="009212B6">
        <w:t>MEJAŠI SEDMI d.o.o. za usluge</w:t>
      </w:r>
      <w:r w:rsidR="009212B6">
        <w:t>, Split, Obala hrvatskog narodnog preporoda 6,</w:t>
      </w:r>
      <w:r w:rsidR="00626AB9">
        <w:t xml:space="preserve"> </w:t>
      </w:r>
      <w:r>
        <w:t xml:space="preserve">koji se kod ovog suda vodi pod brojem </w:t>
      </w:r>
      <w:r w:rsidR="00F20D86">
        <w:t>1</w:t>
      </w:r>
      <w:r>
        <w:t>.St-</w:t>
      </w:r>
      <w:r w:rsidR="009212B6">
        <w:t>116</w:t>
      </w:r>
      <w:r>
        <w:t>/2015.</w:t>
      </w:r>
    </w:p>
    <w:p w:rsidRDefault="008A32D6" w:rsidP="008A32D6" w:rsidR="008A32D6"/>
    <w:p w:rsidRDefault="008A32D6" w:rsidP="008A32D6" w:rsidR="008A32D6">
      <w:pPr>
        <w:ind w:firstLine="708"/>
      </w:pPr>
      <w:r>
        <w:t>Kako je dakle već podnesen zahtjev za provođenje stečajnog postupka nad dužnikom</w:t>
      </w:r>
      <w:r w:rsidR="00626AB9">
        <w:t xml:space="preserve"> </w:t>
      </w:r>
      <w:r>
        <w:t>,</w:t>
      </w:r>
      <w:r w:rsidR="00626AB9" w:rsidRPr="00626AB9">
        <w:t xml:space="preserve"> </w:t>
      </w:r>
      <w:r w:rsidR="009212B6" w:rsidRPr="009212B6">
        <w:t>MEJAŠI SEDMI d.o.o. za usluge</w:t>
      </w:r>
      <w:r w:rsidR="009212B6">
        <w:t xml:space="preserve">, Split, Obala hrvatskog narodnog preporoda 6, </w:t>
      </w:r>
      <w:r>
        <w:t xml:space="preserve">zahtjev Financijske agencije u ovom predmetu je  na temelju odredbe čl. 428. SZ-a trebalo odbaciti.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Slijedom naprijed navedenog, odlučeno je kao u izreci ovog rješenja. </w:t>
      </w:r>
    </w:p>
    <w:p w:rsidRDefault="008A32D6" w:rsidP="008A32D6" w:rsidR="008A32D6"/>
    <w:p w:rsidRDefault="008A32D6" w:rsidP="009212B6" w:rsidR="008A32D6">
      <w:pPr>
        <w:ind w:firstLine="708" w:left="1416"/>
      </w:pPr>
      <w:r>
        <w:t xml:space="preserve">U Splitu, </w:t>
      </w:r>
      <w:r w:rsidR="00626AB9">
        <w:t>2</w:t>
      </w:r>
      <w:r w:rsidR="009212B6">
        <w:t>2</w:t>
      </w:r>
      <w:r>
        <w:t>. travnja  2016. godine.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8A32D6" w:rsidR="008A32D6">
      <w:pPr>
        <w:ind w:left="6372"/>
      </w:pPr>
      <w:r>
        <w:t xml:space="preserve">Velimir Vuković </w:t>
      </w:r>
      <w:r w:rsidR="009212B6">
        <w:t>v.r.</w:t>
      </w:r>
    </w:p>
    <w:p w:rsidRDefault="009212B6" w:rsidP="008A32D6" w:rsidR="008A3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otpravka-ovl.sl.</w:t>
      </w:r>
    </w:p>
    <w:p w:rsidRDefault="008A32D6" w:rsidP="008A32D6" w:rsidR="008A32D6"/>
    <w:p w:rsidRDefault="00626AB9" w:rsidP="008A32D6" w:rsidR="00626AB9"/>
    <w:p w:rsidRDefault="008A32D6" w:rsidP="008A32D6" w:rsidR="008A32D6">
      <w:r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356A2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56A28"/>
    <w:rsid w:val="003A4819"/>
    <w:rsid w:val="00454D6B"/>
    <w:rsid w:val="00543C6E"/>
    <w:rsid w:val="0055047E"/>
    <w:rsid w:val="005F20F8"/>
    <w:rsid w:val="00626AB9"/>
    <w:rsid w:val="008A32D6"/>
    <w:rsid w:val="009212B6"/>
    <w:rsid w:val="00AB6E49"/>
    <w:rsid w:val="00AC09D9"/>
    <w:rsid w:val="00B01348"/>
    <w:rsid w:val="00B874FD"/>
    <w:rsid w:val="00DC5101"/>
    <w:rsid w:val="00E72187"/>
    <w:rsid w:val="00EF5686"/>
    <w:rsid w:val="00F2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A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A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A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A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A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A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St-2287/2015</izvorni_sadrzaj>
    <derivirana_varijabla naziv="DomainObject.Predmet.OznakaBroj_1">St-2287/2015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SEDMI d.o.o. za usluge</izvorni_sadrzaj>
    <derivirana_varijabla naziv="DomainObject.Predmet.ProtustrankaFormated_1">  MEJAŠI SEDMI d.o.o. za usluge</derivirana_varijabla>
  </DomainObject.Predmet.ProtustrankaFormated>
  <DomainObject.Predmet.ProtustrankaFormatedOIB>
    <izvorni_sadrzaj>  MEJAŠI SEDMI d.o.o. za usluge, OIB 34517168069</izvorni_sadrzaj>
    <derivirana_varijabla naziv="DomainObject.Predmet.ProtustrankaFormatedOIB_1">  MEJAŠI SEDMI d.o.o. za usluge, OIB 34517168069</derivirana_varijabla>
  </DomainObject.Predmet.ProtustrankaFormatedOIB>
  <DomainObject.Predmet.ProtustrankaFormatedWithAdress>
    <izvorni_sadrzaj> MEJAŠI SEDMI d.o.o. za usluge, Obala hrvatskog narodnog preporoda 6, 21000 Split</izvorni_sadrzaj>
    <derivirana_varijabla naziv="DomainObject.Predmet.ProtustrankaFormatedWithAdress_1"> MEJAŠI SEDMI d.o.o. za usluge, Obala hrvatskog narodnog preporoda 6, 21000 Split</derivirana_varijabla>
  </DomainObject.Predmet.ProtustrankaFormatedWithAdress>
  <DomainObject.Predmet.ProtustrankaFormatedWithAdressOIB>
    <izvorni_sadrzaj> MEJAŠI SEDMI d.o.o. za usluge, OIB 34517168069, Obala hrvatskog narodnog preporoda 6, 21000 Split</izvorni_sadrzaj>
    <derivirana_varijabla naziv="DomainObject.Predmet.ProtustrankaFormatedWithAdressOIB_1"> MEJAŠI SEDMI d.o.o. za usluge, OIB 34517168069, Obala hrvatskog narodnog preporoda 6, 21000 Split</derivirana_varijabla>
  </DomainObject.Predmet.ProtustrankaFormatedWithAdressOIB>
  <DomainObject.Predmet.ProtustrankaWithAdress>
    <izvorni_sadrzaj>MEJAŠI SEDMI d.o.o. za usluge Obala hrvatskog narodnog preporoda 6, 21000 Split</izvorni_sadrzaj>
    <derivirana_varijabla naziv="DomainObject.Predmet.ProtustrankaWithAdress_1">MEJAŠI SEDMI d.o.o. za usluge Obala hrvatskog narodnog preporoda 6, 21000 Split</derivirana_varijabla>
  </DomainObject.Predmet.ProtustrankaWithAdress>
  <DomainObject.Predmet.ProtustrankaWithAdressOIB>
    <izvorni_sadrzaj>MEJAŠI SEDMI d.o.o. za usluge, OIB 34517168069, Obala hrvatskog narodnog preporoda 6, 21000 Split</izvorni_sadrzaj>
    <derivirana_varijabla naziv="DomainObject.Predmet.ProtustrankaWithAdressOIB_1">MEJAŠI SEDMI d.o.o. za usluge, OIB 34517168069, Obala hrvatskog narodnog preporoda 6, 21000 Split</derivirana_varijabla>
  </DomainObject.Predmet.ProtustrankaWithAdressOIB>
  <DomainObject.Predmet.ProtustrankaNazivFormated>
    <izvorni_sadrzaj>MEJAŠI SEDMI d.o.o. za usluge</izvorni_sadrzaj>
    <derivirana_varijabla naziv="DomainObject.Predmet.ProtustrankaNazivFormated_1">MEJAŠI SEDMI d.o.o. za usluge</derivirana_varijabla>
  </DomainObject.Predmet.ProtustrankaNazivFormated>
  <DomainObject.Predmet.ProtustrankaNazivFormatedOIB>
    <izvorni_sadrzaj>MEJAŠI SEDMI d.o.o. za usluge, OIB 34517168069</izvorni_sadrzaj>
    <derivirana_varijabla naziv="DomainObject.Predmet.ProtustrankaNazivFormatedOIB_1">MEJAŠI SEDMI d.o.o. za usluge, OIB 34517168069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102928877.27</izvorni_sadrzaj>
    <derivirana_varijabla naziv="DomainObject.Predmet.TrenutnaVrijednost_1">102928877.27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SEDMI d.o.o. za usluge</item>
    </izvorni_sadrzaj>
    <derivirana_varijabla naziv="DomainObject.Predmet.ProtuStrankaListFormated_1">
      <item>MEJAŠI SEDMI d.o.o. za usluge</item>
    </derivirana_varijabla>
  </DomainObject.Predmet.ProtuStrankaListFormated>
  <DomainObject.Predmet.ProtuStrankaListFormatedOIB>
    <izvorni_sadrzaj>
      <item>MEJAŠI SEDMI d.o.o. za usluge, OIB 34517168069</item>
    </izvorni_sadrzaj>
    <derivirana_varijabla naziv="DomainObject.Predmet.ProtuStrankaListFormatedOIB_1">
      <item>MEJAŠI SEDMI d.o.o. za usluge, OIB 34517168069</item>
    </derivirana_varijabla>
  </DomainObject.Predmet.ProtuStrankaListFormatedOIB>
  <DomainObject.Predmet.ProtuStrankaListFormatedWithAdress>
    <izvorni_sadrzaj>
      <item>MEJAŠI SEDMI d.o.o. za usluge, Obala hrvatskog narodnog preporoda 6, 21000 Split</item>
    </izvorni_sadrzaj>
    <derivirana_varijabla naziv="DomainObject.Predmet.ProtuStrankaListFormatedWithAdress_1">
      <item>MEJAŠI SEDMI d.o.o. za usluge, Obala hrvatskog narodnog preporoda 6, 21000 Split</item>
    </derivirana_varijabla>
  </DomainObject.Predmet.ProtuStrankaListFormatedWithAdress>
  <DomainObject.Predmet.ProtuStrankaListFormatedWithAdressOIB>
    <izvorni_sadrzaj>
      <item>MEJAŠI SEDMI d.o.o. za usluge, OIB 34517168069, Obala hrvatskog narodnog preporoda 6, 21000 Split</item>
    </izvorni_sadrzaj>
    <derivirana_varijabla naziv="DomainObject.Predmet.ProtuStrankaListFormatedWithAdressOIB_1">
      <item>MEJAŠI SEDMI d.o.o. za usluge, OIB 34517168069, Obala hrvatskog narodnog preporoda 6, 21000 Split</item>
    </derivirana_varijabla>
  </DomainObject.Predmet.ProtuStrankaListFormatedWithAdressOIB>
  <DomainObject.Predmet.ProtuStrankaListNazivFormated>
    <izvorni_sadrzaj>
      <item>MEJAŠI SEDMI d.o.o. za usluge</item>
    </izvorni_sadrzaj>
    <derivirana_varijabla naziv="DomainObject.Predmet.ProtuStrankaListNazivFormated_1">
      <item>MEJAŠI SEDMI d.o.o. za usluge</item>
    </derivirana_varijabla>
  </DomainObject.Predmet.ProtuStrankaListNazivFormated>
  <DomainObject.Predmet.ProtuStrankaListNazivFormatedOIB>
    <izvorni_sadrzaj>
      <item>MEJAŠI SEDMI d.o.o. za usluge, OIB 34517168069</item>
    </izvorni_sadrzaj>
    <derivirana_varijabla naziv="DomainObject.Predmet.ProtuStrankaListNazivFormatedOIB_1">
      <item>MEJAŠI SEDMI d.o.o. za usluge, OIB 34517168069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SEDMI d.o.o. za usluge</izvorni_sadrzaj>
    <derivirana_varijabla naziv="DomainObject.Predmet.ProtustrankaIDrugi_1">MEJAŠI SEDMI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SEDMI d.o.o. za usluge, OIB 34517168069, Obala hrvatskog narodnog preporoda 6, 21000 Split</izvorni_sadrzaj>
    <derivirana_varijabla naziv="DomainObject.Predmet.ProtustrankaIDrugiAdressOIB_1">MEJAŠI SEDMI d.o.o. za usluge, OIB 34517168069,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SEDMI d.o.o. za usluge</item>
      <item>FINANCIJSKA AGENCIJA, RC SPLIT</item>
    </izvorni_sadrzaj>
    <derivirana_varijabla naziv="DomainObject.Predmet.SudioniciListNaziv_1">
      <item>MEJAŠI SEDMI d.o.o. za usluge</item>
      <item>FINANCIJSKA AGENCIJA, RC SPLIT</item>
    </derivirana_varijabla>
  </DomainObject.Predmet.SudioniciListNaziv>
  <DomainObject.Predmet.SudioniciListAdressOIB>
    <izvorni_sadrzaj>
      <item>MEJAŠI SEDMI d.o.o. za usluge, OIB 34517168069,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SEDMI d.o.o. za usluge, OIB 34517168069,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34517168069</item>
      <item>, OIB 85821130368</item>
    </izvorni_sadrzaj>
    <derivirana_varijabla naziv="DomainObject.Predmet.SudioniciListNazivOIB_1">
      <item>, OIB 34517168069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347</properties:Words>
  <properties:Characters>1803</properties:Characters>
  <properties:Lines>62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2016-04-22T12:00:00Z</cp:lastPrinted>
  <dcterms:modified xmlns:xsi="http://www.w3.org/2001/XMLSchema-instance" xsi:type="dcterms:W3CDTF">2016-04-22T12:01:00Z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