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11445c" w14:paraId="811445c" w:rsidRDefault="001740BF" w:rsidP="00657296" w:rsidR="00657296">
      <w:pPr>
        <w:jc w:val="right"/>
        <w15:collapsed w:val="false"/>
      </w:pPr>
      <w:r>
        <w:t>Poslovni b</w:t>
      </w:r>
      <w:r w:rsidR="00657296">
        <w:t>roj: 6 St-</w:t>
      </w:r>
      <w:r w:rsidR="00CC3745">
        <w:t>297/17-6</w:t>
      </w:r>
    </w:p>
    <w:p w:rsidRDefault="001740BF" w:rsidP="001740BF" w:rsidR="001740BF">
      <w:pPr>
        <w:jc w:val="both"/>
      </w:pPr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740BF" w:rsidP="001740BF" w:rsidR="001740BF" w:rsidRPr="00D21A2C">
      <w:pPr>
        <w:jc w:val="both"/>
      </w:pPr>
    </w:p>
    <w:p w:rsidRDefault="001740BF" w:rsidP="001740BF" w:rsidR="001740BF" w:rsidRPr="00EF7ED8">
      <w:pPr>
        <w:ind w:hanging="720" w:left="360"/>
        <w:jc w:val="both"/>
      </w:pPr>
      <w:r>
        <w:t xml:space="preserve">  </w:t>
      </w:r>
      <w:r w:rsidRPr="00EF7ED8">
        <w:t>Republika Hrvatska</w:t>
      </w:r>
    </w:p>
    <w:p w:rsidRDefault="001740BF" w:rsidP="001740BF" w:rsidR="001740BF">
      <w:pPr>
        <w:ind w:hanging="720" w:left="360"/>
        <w:jc w:val="both"/>
        <w:rPr>
          <w:sz w:val="22"/>
          <w:szCs w:val="22"/>
        </w:rPr>
      </w:pPr>
      <w:r>
        <w:rPr>
          <w:sz w:val="22"/>
          <w:szCs w:val="22"/>
        </w:rPr>
        <w:t>Trgovački sud u Osijeku</w:t>
      </w:r>
    </w:p>
    <w:p w:rsidRDefault="001740BF" w:rsidP="001740BF" w:rsidR="00657296" w:rsidRPr="001740BF">
      <w:pPr>
        <w:ind w:hanging="720" w:left="36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Osijek, Zagrebačka 2</w:t>
      </w:r>
    </w:p>
    <w:p w:rsidRDefault="003170FB" w:rsidP="00657296" w:rsidR="003170FB">
      <w:pPr>
        <w:jc w:val="center"/>
      </w:pPr>
    </w:p>
    <w:p w:rsidRDefault="00657296" w:rsidP="00657296" w:rsidR="00657296">
      <w:pPr>
        <w:jc w:val="center"/>
      </w:pPr>
      <w:r>
        <w:t>U  I M E  R E P U B L I K E  H R V A T S K E</w:t>
      </w:r>
    </w:p>
    <w:p w:rsidRDefault="00657296" w:rsidP="00657296" w:rsidR="00657296">
      <w:pPr>
        <w:jc w:val="center"/>
      </w:pPr>
    </w:p>
    <w:p w:rsidRDefault="00657296" w:rsidP="00657296" w:rsidR="00657296">
      <w:pPr>
        <w:jc w:val="center"/>
      </w:pPr>
      <w:r w:rsidRPr="00D14516">
        <w:t>R</w:t>
      </w:r>
      <w:r>
        <w:t xml:space="preserve"> </w:t>
      </w:r>
      <w:r w:rsidRPr="00D14516">
        <w:t>J</w:t>
      </w:r>
      <w:r>
        <w:t xml:space="preserve"> </w:t>
      </w:r>
      <w:r w:rsidRPr="00D14516">
        <w:t>E</w:t>
      </w:r>
      <w:r>
        <w:t xml:space="preserve"> </w:t>
      </w:r>
      <w:r w:rsidRPr="00D14516">
        <w:t>Š</w:t>
      </w:r>
      <w:r>
        <w:t xml:space="preserve"> </w:t>
      </w:r>
      <w:r w:rsidRPr="00D14516">
        <w:t>E</w:t>
      </w:r>
      <w:r>
        <w:t xml:space="preserve"> </w:t>
      </w:r>
      <w:r w:rsidRPr="00D14516">
        <w:t>N</w:t>
      </w:r>
      <w:r>
        <w:t xml:space="preserve"> </w:t>
      </w:r>
      <w:r w:rsidRPr="00D14516">
        <w:t>J</w:t>
      </w:r>
      <w:r>
        <w:t xml:space="preserve"> </w:t>
      </w:r>
      <w:r w:rsidRPr="00D14516">
        <w:t>E</w:t>
      </w:r>
    </w:p>
    <w:p w:rsidRDefault="00657296" w:rsidP="00657296" w:rsidR="00657296" w:rsidRPr="00D14516"/>
    <w:p w:rsidRDefault="00CC3745" w:rsidP="00CC3745" w:rsidR="00CC3745">
      <w:pPr>
        <w:pStyle w:val="Tijeloteksta"/>
        <w:ind w:firstLine="708"/>
      </w:pPr>
      <w:r>
        <w:t xml:space="preserve">Trgovački sud u Osijeku, po stečajnoj sutkinji Nadi Roso, u stečajnom predmetu dužnika </w:t>
      </w:r>
      <w:r>
        <w:rPr>
          <w:b/>
        </w:rPr>
        <w:t xml:space="preserve">MAGOS d.o.o. </w:t>
      </w:r>
      <w:proofErr w:type="spellStart"/>
      <w:r>
        <w:rPr>
          <w:b/>
        </w:rPr>
        <w:t>Popovec</w:t>
      </w:r>
      <w:proofErr w:type="spellEnd"/>
      <w:r>
        <w:rPr>
          <w:b/>
        </w:rPr>
        <w:t>, Varaždinska 61, 10360 Sesvete, OIB: 03165894182</w:t>
      </w:r>
      <w:r>
        <w:t>, dana 31. prosinca 2018. g.,</w:t>
      </w:r>
    </w:p>
    <w:p w:rsidRDefault="00657296" w:rsidP="00B24633" w:rsidR="00657296">
      <w:pPr>
        <w:jc w:val="center"/>
      </w:pPr>
    </w:p>
    <w:p w:rsidRDefault="00657296" w:rsidP="00657296" w:rsidR="00657296">
      <w:pPr>
        <w:jc w:val="center"/>
      </w:pPr>
      <w:r w:rsidRPr="00B162A4">
        <w:t>r i j e š i o    j e</w:t>
      </w:r>
      <w:r>
        <w:t xml:space="preserve"> :</w:t>
      </w:r>
    </w:p>
    <w:p w:rsidRDefault="00657296" w:rsidP="00657296" w:rsidR="00657296">
      <w:pPr>
        <w:jc w:val="center"/>
      </w:pPr>
    </w:p>
    <w:p w:rsidRDefault="00657296" w:rsidP="00657296" w:rsidR="00657296">
      <w:pPr>
        <w:jc w:val="center"/>
      </w:pPr>
    </w:p>
    <w:p w:rsidRDefault="00657296" w:rsidP="00657296" w:rsidR="00657296" w:rsidRPr="00657296">
      <w:pPr>
        <w:numPr>
          <w:ilvl w:val="0"/>
          <w:numId w:val="9"/>
        </w:numPr>
        <w:jc w:val="both"/>
      </w:pPr>
      <w:r>
        <w:rPr>
          <w:bCs/>
        </w:rPr>
        <w:t xml:space="preserve">Nastavlja se </w:t>
      </w:r>
      <w:r w:rsidR="005133EA">
        <w:rPr>
          <w:bCs/>
        </w:rPr>
        <w:t xml:space="preserve">skraćeni </w:t>
      </w:r>
      <w:r>
        <w:rPr>
          <w:bCs/>
        </w:rPr>
        <w:t xml:space="preserve">stečajni postupak nad dužnikom </w:t>
      </w:r>
      <w:r w:rsidR="00CC3745">
        <w:rPr>
          <w:b/>
        </w:rPr>
        <w:t xml:space="preserve">MAGOS d.o.o. </w:t>
      </w:r>
      <w:proofErr w:type="spellStart"/>
      <w:r w:rsidR="00CC3745">
        <w:rPr>
          <w:b/>
        </w:rPr>
        <w:t>Popovec</w:t>
      </w:r>
      <w:proofErr w:type="spellEnd"/>
      <w:r w:rsidR="00CC3745">
        <w:rPr>
          <w:b/>
        </w:rPr>
        <w:t xml:space="preserve">, Varaždinska 61, 10360 Sesvete, OIB: 03165894182 </w:t>
      </w:r>
      <w:r>
        <w:rPr>
          <w:color w:val="000000"/>
        </w:rPr>
        <w:t xml:space="preserve">prekinut pravomoćnim Rješenjem Trgovačkog suda u Osijeku od </w:t>
      </w:r>
      <w:r w:rsidR="00C5282F">
        <w:rPr>
          <w:color w:val="000000"/>
        </w:rPr>
        <w:t>broj 6 St-</w:t>
      </w:r>
      <w:r w:rsidR="00CC3745">
        <w:rPr>
          <w:color w:val="000000"/>
        </w:rPr>
        <w:t>297/17-2 od 13. veljače 2017</w:t>
      </w:r>
      <w:r w:rsidR="00C5282F">
        <w:rPr>
          <w:color w:val="000000"/>
        </w:rPr>
        <w:t>. g.</w:t>
      </w:r>
    </w:p>
    <w:p w:rsidRDefault="00657296" w:rsidP="00657296" w:rsidR="00657296" w:rsidRPr="004E286F">
      <w:pPr>
        <w:jc w:val="both"/>
      </w:pPr>
      <w:r>
        <w:tab/>
      </w:r>
    </w:p>
    <w:p w:rsidRDefault="00657296" w:rsidP="00657296" w:rsidR="00657296" w:rsidRPr="00B8207C">
      <w:pPr>
        <w:pStyle w:val="Odlomakpopisa"/>
        <w:numPr>
          <w:ilvl w:val="0"/>
          <w:numId w:val="9"/>
        </w:numPr>
        <w:jc w:val="both"/>
      </w:pPr>
      <w:r>
        <w:t xml:space="preserve">ODBACUJE SE </w:t>
      </w:r>
      <w:r w:rsidR="00C5282F">
        <w:rPr>
          <w:color w:val="000000"/>
        </w:rPr>
        <w:t xml:space="preserve">prijedlog predlagatelja Financijske agencije Regionalni centar </w:t>
      </w:r>
      <w:r w:rsidR="00CC3745">
        <w:rPr>
          <w:color w:val="000000"/>
        </w:rPr>
        <w:t>Zagreb</w:t>
      </w:r>
      <w:r w:rsidR="00C5282F">
        <w:rPr>
          <w:color w:val="000000"/>
        </w:rPr>
        <w:t xml:space="preserve">, za pokretanje skraćenog stečajnog postupka  nad dužnikom </w:t>
      </w:r>
      <w:r w:rsidR="00CC3745">
        <w:rPr>
          <w:b/>
        </w:rPr>
        <w:t xml:space="preserve">MAGOS d.o.o. </w:t>
      </w:r>
      <w:proofErr w:type="spellStart"/>
      <w:r w:rsidR="00CC3745">
        <w:rPr>
          <w:b/>
        </w:rPr>
        <w:t>Popovec</w:t>
      </w:r>
      <w:proofErr w:type="spellEnd"/>
      <w:r w:rsidR="00CC3745">
        <w:rPr>
          <w:b/>
        </w:rPr>
        <w:t>, Varaždinska 61, 10360 Sesvete, OIB: 03165894182</w:t>
      </w:r>
      <w:r w:rsidR="00CC3745">
        <w:t xml:space="preserve"> od 10.11.2016. g.</w:t>
      </w:r>
      <w:r>
        <w:t xml:space="preserve"> kao nedopušten.</w:t>
      </w:r>
    </w:p>
    <w:p w:rsidRDefault="00657296" w:rsidP="00657296" w:rsidR="00657296">
      <w:pPr>
        <w:jc w:val="both"/>
      </w:pPr>
    </w:p>
    <w:p w:rsidRDefault="00657296" w:rsidP="00657296" w:rsidR="00657296">
      <w:pPr>
        <w:jc w:val="both"/>
      </w:pPr>
      <w:r>
        <w:tab/>
      </w:r>
    </w:p>
    <w:p w:rsidRDefault="00657296" w:rsidP="00657296" w:rsidR="00657296" w:rsidRPr="00B162A4">
      <w:pPr>
        <w:jc w:val="center"/>
      </w:pPr>
      <w:r w:rsidRPr="00B162A4">
        <w:t>Obrazloženje</w:t>
      </w:r>
    </w:p>
    <w:p w:rsidRDefault="00657296" w:rsidP="00657296" w:rsidR="00657296">
      <w:pPr>
        <w:jc w:val="center"/>
        <w:rPr>
          <w:b/>
        </w:rPr>
      </w:pPr>
    </w:p>
    <w:p w:rsidRDefault="00657296" w:rsidP="00657296" w:rsidR="00657296">
      <w:pPr>
        <w:jc w:val="center"/>
        <w:rPr>
          <w:b/>
          <w:bCs/>
          <w:sz w:val="28"/>
        </w:rPr>
      </w:pPr>
      <w:r>
        <w:rPr>
          <w:b/>
        </w:rPr>
        <w:tab/>
      </w:r>
    </w:p>
    <w:p w:rsidRDefault="005133EA" w:rsidP="005133EA" w:rsidR="005133EA">
      <w:pPr>
        <w:pStyle w:val="Tijeloteksta"/>
        <w:ind w:firstLine="708"/>
        <w:rPr>
          <w:bCs/>
        </w:rPr>
      </w:pPr>
      <w:r>
        <w:rPr>
          <w:bCs/>
        </w:rPr>
        <w:t xml:space="preserve">Predlagatelj </w:t>
      </w:r>
      <w:r w:rsidRPr="00B923D4">
        <w:t xml:space="preserve">FINA Regionalni centar </w:t>
      </w:r>
      <w:r w:rsidR="00CC3745">
        <w:t>Zagreb</w:t>
      </w:r>
      <w:r w:rsidRPr="00B923D4">
        <w:t xml:space="preserve"> </w:t>
      </w:r>
      <w:r>
        <w:rPr>
          <w:bCs/>
        </w:rPr>
        <w:t xml:space="preserve">dana </w:t>
      </w:r>
      <w:r w:rsidR="00CC3745">
        <w:rPr>
          <w:bCs/>
        </w:rPr>
        <w:t>10. studenog 2016. g.</w:t>
      </w:r>
      <w:r>
        <w:rPr>
          <w:bCs/>
        </w:rPr>
        <w:t xml:space="preserve"> podnijela je  prijedlog za otvaranje skraćenog stečajnog postupka nad dužnikom </w:t>
      </w:r>
      <w:r w:rsidR="00CC3745">
        <w:rPr>
          <w:b/>
        </w:rPr>
        <w:t xml:space="preserve">MAGOS d.o.o. </w:t>
      </w:r>
      <w:proofErr w:type="spellStart"/>
      <w:r w:rsidR="00CC3745">
        <w:rPr>
          <w:b/>
        </w:rPr>
        <w:t>Popovec</w:t>
      </w:r>
      <w:proofErr w:type="spellEnd"/>
      <w:r w:rsidR="00CC3745">
        <w:rPr>
          <w:b/>
        </w:rPr>
        <w:t>, Varaždinska 61, 10360 Sesvete, OIB: 03165894182</w:t>
      </w:r>
      <w:r>
        <w:rPr>
          <w:bCs/>
        </w:rPr>
        <w:t xml:space="preserve">, budući da dužnik u Očevidniku redoslijeda osnova za plaćanje ima evidentirane neizvršene osnove za plaćanje u neprekinutom razdoblju od </w:t>
      </w:r>
      <w:r w:rsidR="00CC3745">
        <w:rPr>
          <w:bCs/>
        </w:rPr>
        <w:t>120 dana na dan 8.11.2016. g.</w:t>
      </w:r>
      <w:r>
        <w:rPr>
          <w:bCs/>
        </w:rPr>
        <w:t xml:space="preserve"> u ukupnom iznosu od </w:t>
      </w:r>
      <w:r w:rsidR="00CC3745">
        <w:rPr>
          <w:bCs/>
        </w:rPr>
        <w:t>1.427.807,03</w:t>
      </w:r>
      <w:r>
        <w:rPr>
          <w:bCs/>
        </w:rPr>
        <w:t xml:space="preserve"> kn </w:t>
      </w:r>
      <w:r w:rsidR="001740BF">
        <w:rPr>
          <w:bCs/>
        </w:rPr>
        <w:t xml:space="preserve">te da nema zaposlenih </w:t>
      </w:r>
      <w:r>
        <w:rPr>
          <w:bCs/>
        </w:rPr>
        <w:t xml:space="preserve">slijedom čega postoje razlozi za provedbu skraćenog stečajnog postupka. </w:t>
      </w:r>
    </w:p>
    <w:p w:rsidRDefault="00417835" w:rsidP="00417835" w:rsidR="00917797">
      <w:pPr>
        <w:pStyle w:val="Tijeloteksta"/>
        <w:tabs>
          <w:tab w:pos="7710" w:val="left"/>
        </w:tabs>
        <w:rPr>
          <w:bCs/>
        </w:rPr>
      </w:pPr>
      <w:r>
        <w:rPr>
          <w:bCs/>
        </w:rPr>
        <w:tab/>
      </w:r>
    </w:p>
    <w:p w:rsidRDefault="00CA2098" w:rsidP="00225332" w:rsidR="00A72C6A">
      <w:pPr>
        <w:ind w:firstLine="708"/>
        <w:jc w:val="both"/>
      </w:pPr>
      <w:r>
        <w:t xml:space="preserve">Pravomoćnim rješenjem Trgovačkog suda u Osijeku </w:t>
      </w:r>
      <w:r w:rsidR="00657296">
        <w:t xml:space="preserve">6 </w:t>
      </w:r>
      <w:r>
        <w:t>St-</w:t>
      </w:r>
      <w:r w:rsidR="00CC3745">
        <w:t>297/17-2 od 13. veljače 2017.</w:t>
      </w:r>
      <w:r w:rsidR="00C5282F">
        <w:t xml:space="preserve"> g.</w:t>
      </w:r>
      <w:r>
        <w:t xml:space="preserve"> određen je prekid postupka u ovoj pravnoj stvari, te je određeno da će se postupak nastaviti ako prvi, ranije podneseni prijedlog za otvaranje stečajnog postupka nad dužnikom bude pravomoćno odbačen ili odbijen, a ako povodom prvog zaprimljenog prijedloga</w:t>
      </w:r>
      <w:r w:rsidR="00CC3745">
        <w:t xml:space="preserve"> kod Trgovačkog suda u Osijeku Stalna služba Slavonski Brod poslovni broj 2 St-1350/16 koji je ustupljen Trgovačkom sudu u Zagrebu pod poslovnim brojem 85 St-1095/17</w:t>
      </w:r>
      <w:r>
        <w:t xml:space="preserve">, sud pravomoćno otvori stečajni postupak nad dužnikom, odbacit će se svi kasnije zaprimljeni prijedlozi za otvaranje stečaja. </w:t>
      </w:r>
    </w:p>
    <w:p w:rsidRDefault="00CC3745" w:rsidP="00CC3745" w:rsidR="00CC3745">
      <w:pPr>
        <w:jc w:val="right"/>
      </w:pPr>
      <w:r>
        <w:lastRenderedPageBreak/>
        <w:t>Poslovni broj: 6 St-297/17-6</w:t>
      </w:r>
    </w:p>
    <w:p w:rsidRDefault="001740BF" w:rsidP="00225332" w:rsidR="001740BF">
      <w:pPr>
        <w:ind w:firstLine="708"/>
        <w:jc w:val="both"/>
      </w:pPr>
    </w:p>
    <w:p w:rsidRDefault="00CA2098" w:rsidP="00CA2098" w:rsidR="00CA2098">
      <w:pPr>
        <w:jc w:val="both"/>
      </w:pPr>
    </w:p>
    <w:p w:rsidRDefault="00225332" w:rsidP="00CA2098" w:rsidR="00225332">
      <w:pPr>
        <w:jc w:val="both"/>
      </w:pPr>
    </w:p>
    <w:p w:rsidRDefault="00CA2098" w:rsidP="00CA2098" w:rsidR="00A72C6A">
      <w:pPr>
        <w:jc w:val="both"/>
      </w:pPr>
      <w:r>
        <w:tab/>
      </w:r>
      <w:r w:rsidRPr="001740BF">
        <w:t xml:space="preserve">Uvidom u stečajni upisnik Trgovačkog suda u </w:t>
      </w:r>
      <w:r w:rsidR="00CC3745">
        <w:t>Zagrebu</w:t>
      </w:r>
      <w:r w:rsidRPr="001740BF">
        <w:t xml:space="preserve"> utvrđeno je da je </w:t>
      </w:r>
      <w:r w:rsidR="00A72C6A" w:rsidRPr="001740BF">
        <w:t xml:space="preserve">pravomoćnim Rješenjem </w:t>
      </w:r>
      <w:r w:rsidR="00CC3745">
        <w:t xml:space="preserve">poslovni broj 85 St-1095/17 od 15. ožujka 2018. g. </w:t>
      </w:r>
      <w:r w:rsidR="008C66D2" w:rsidRPr="001740BF">
        <w:t xml:space="preserve">otvoren </w:t>
      </w:r>
      <w:r w:rsidR="00A72C6A" w:rsidRPr="001740BF">
        <w:t xml:space="preserve"> stečajni postupak nad dužnikom </w:t>
      </w:r>
      <w:r w:rsidR="008C66D2" w:rsidRPr="001740BF">
        <w:t xml:space="preserve">te je </w:t>
      </w:r>
      <w:r w:rsidR="00B24633" w:rsidRPr="001740BF">
        <w:t>valjalo riješiti kao u izreci ovoga Rješenja.</w:t>
      </w:r>
    </w:p>
    <w:p w:rsidRDefault="00B24633" w:rsidP="00B24633" w:rsidR="00B24633">
      <w:pPr>
        <w:jc w:val="both"/>
      </w:pPr>
    </w:p>
    <w:p w:rsidRDefault="00B24633" w:rsidP="00B24633" w:rsidR="00B24633">
      <w:pPr>
        <w:ind w:firstLine="708"/>
        <w:jc w:val="both"/>
      </w:pPr>
      <w:r>
        <w:t xml:space="preserve">Ovo iz razloga, što je stečajni postupak  generalne ovrhe koji se vodi nad ukupnom imovinom stečajnog dužnika, a stečajnom zapljenom obuhvaćena je cjelokupna dužnikova imovina, zbog čega nad jednim stečajnim dužnikom (nad imovinom) nije moguće voditi više istovremenih </w:t>
      </w:r>
      <w:proofErr w:type="spellStart"/>
      <w:r>
        <w:t>insolvencijskih</w:t>
      </w:r>
      <w:proofErr w:type="spellEnd"/>
      <w:r>
        <w:t xml:space="preserve"> postupaka. </w:t>
      </w:r>
    </w:p>
    <w:p w:rsidRDefault="00CA2098" w:rsidP="00B24633" w:rsidR="00CA2098">
      <w:pPr>
        <w:jc w:val="both"/>
      </w:pPr>
      <w:r>
        <w:tab/>
      </w:r>
      <w:r w:rsidR="00F60233">
        <w:t xml:space="preserve"> </w:t>
      </w:r>
    </w:p>
    <w:p w:rsidRDefault="00BF1EBD" w:rsidP="00044ED1" w:rsidR="00BF1EBD">
      <w:pPr>
        <w:jc w:val="center"/>
      </w:pPr>
    </w:p>
    <w:p w:rsidRDefault="00225332" w:rsidP="00044ED1" w:rsidR="00225332">
      <w:pPr>
        <w:jc w:val="center"/>
      </w:pPr>
    </w:p>
    <w:p w:rsidRDefault="00F77A43" w:rsidP="00F77A43" w:rsidR="00D90419">
      <w:pPr>
        <w:tabs>
          <w:tab w:pos="4535" w:val="center"/>
          <w:tab w:pos="6345" w:val="left"/>
        </w:tabs>
      </w:pPr>
      <w:r>
        <w:tab/>
      </w:r>
      <w:r w:rsidR="00D90419">
        <w:t>U Osijeku</w:t>
      </w:r>
      <w:r w:rsidR="00F223A6">
        <w:t xml:space="preserve">  </w:t>
      </w:r>
      <w:r w:rsidR="00CC3745">
        <w:t>31</w:t>
      </w:r>
      <w:r w:rsidR="001740BF">
        <w:t>. prosinca</w:t>
      </w:r>
      <w:r w:rsidR="00B24633">
        <w:t xml:space="preserve"> 2018. g.</w:t>
      </w:r>
    </w:p>
    <w:p w:rsidRDefault="001740BF" w:rsidP="00F77A43" w:rsidR="001740BF">
      <w:pPr>
        <w:tabs>
          <w:tab w:pos="4535" w:val="center"/>
          <w:tab w:pos="6345" w:val="left"/>
        </w:tabs>
      </w:pPr>
    </w:p>
    <w:p w:rsidRDefault="00D90419" w:rsidR="00D90419">
      <w:pPr>
        <w:jc w:val="both"/>
      </w:pPr>
    </w:p>
    <w:p w:rsidRDefault="00B46D29" w:rsidR="00B46D29">
      <w:pPr>
        <w:jc w:val="both"/>
      </w:pPr>
    </w:p>
    <w:p w:rsidRDefault="00173460" w:rsidR="00D90419">
      <w:pPr>
        <w:jc w:val="both"/>
      </w:pPr>
      <w:r>
        <w:t>Zapisničar</w:t>
      </w:r>
    </w:p>
    <w:p w:rsidRDefault="00B7625F" w:rsidR="00173460">
      <w:pPr>
        <w:jc w:val="both"/>
      </w:pPr>
      <w:r>
        <w:t>Danijela Sekulić</w:t>
      </w:r>
    </w:p>
    <w:p w:rsidRDefault="00D90419" w:rsidR="00D90419">
      <w:r>
        <w:t xml:space="preserve">                                                                                                 </w:t>
      </w:r>
      <w:r w:rsidR="00B35E7C">
        <w:t xml:space="preserve">      </w:t>
      </w:r>
      <w:r>
        <w:t>STEČAJN</w:t>
      </w:r>
      <w:r w:rsidR="003D5610">
        <w:t>A SUTKINJA</w:t>
      </w:r>
    </w:p>
    <w:p w:rsidRDefault="00D90419" w:rsidR="00D90419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</w:t>
      </w:r>
      <w:r w:rsidR="00B35E7C">
        <w:t xml:space="preserve">  </w:t>
      </w:r>
      <w:r w:rsidR="00173460">
        <w:t xml:space="preserve"> </w:t>
      </w:r>
      <w:r w:rsidR="00B7625F">
        <w:t xml:space="preserve">  </w:t>
      </w:r>
      <w:r w:rsidR="008E5E6E">
        <w:t xml:space="preserve">   </w:t>
      </w:r>
      <w:r w:rsidR="00173460">
        <w:t xml:space="preserve">  </w:t>
      </w:r>
      <w:r w:rsidR="00B7625F">
        <w:t>Nada Roso</w:t>
      </w:r>
    </w:p>
    <w:p w:rsidRDefault="00D72724" w:rsidR="00D72724"/>
    <w:p w:rsidRDefault="00D72724" w:rsidP="003170FB" w:rsidR="00D72724"/>
    <w:p w:rsidRDefault="00D72724" w:rsidR="00B35E7C">
      <w:r>
        <w:t>UPUTA O PRAVNOM LIJEKU:</w:t>
      </w:r>
    </w:p>
    <w:p w:rsidRDefault="00AA1A56" w:rsidP="00B35E7C" w:rsidR="00D72724">
      <w:pPr>
        <w:tabs>
          <w:tab w:pos="6240" w:val="left"/>
        </w:tabs>
      </w:pPr>
      <w:r>
        <w:t>Protiv ovog rješenja može nezadovoljna stranka uložiti žalbu Visokom trgovačkom sudu Republike Hrvatske u Zagrebu u roku od 8 dana pismeno u 3 primjerka putem ovoga suda.</w:t>
      </w:r>
    </w:p>
    <w:p w:rsidRDefault="00D72724" w:rsidP="00B35E7C" w:rsidR="00D72724">
      <w:pPr>
        <w:tabs>
          <w:tab w:pos="6240" w:val="left"/>
        </w:tabs>
      </w:pPr>
    </w:p>
    <w:p w:rsidRDefault="00CC4FE5" w:rsidP="00B35E7C" w:rsidR="00CC4FE5">
      <w:pPr>
        <w:tabs>
          <w:tab w:pos="6240" w:val="left"/>
        </w:tabs>
      </w:pPr>
    </w:p>
    <w:p w:rsidRDefault="00173460" w:rsidP="00B35E7C" w:rsidR="00173460">
      <w:pPr>
        <w:tabs>
          <w:tab w:pos="6240" w:val="left"/>
        </w:tabs>
      </w:pPr>
      <w:r>
        <w:t>DNA:</w:t>
      </w:r>
    </w:p>
    <w:p w:rsidRDefault="00B864B1" w:rsidP="0041777C" w:rsidR="00B864B1">
      <w:pPr>
        <w:numPr>
          <w:ilvl w:val="0"/>
          <w:numId w:val="5"/>
        </w:numPr>
        <w:tabs>
          <w:tab w:pos="6240" w:val="left"/>
        </w:tabs>
      </w:pPr>
      <w:r>
        <w:t>e-</w:t>
      </w:r>
      <w:proofErr w:type="spellStart"/>
      <w:r>
        <w:t>ogl</w:t>
      </w:r>
      <w:proofErr w:type="spellEnd"/>
      <w:r>
        <w:t>. pl.</w:t>
      </w:r>
    </w:p>
    <w:p w:rsidRDefault="00C5282F" w:rsidP="0041777C" w:rsidR="00225332" w:rsidRPr="00225332">
      <w:pPr>
        <w:numPr>
          <w:ilvl w:val="0"/>
          <w:numId w:val="5"/>
        </w:numPr>
        <w:tabs>
          <w:tab w:pos="6240" w:val="left"/>
        </w:tabs>
      </w:pPr>
      <w:r>
        <w:rPr>
          <w:bCs/>
          <w:kern w:val="36"/>
          <w:lang w:eastAsia="en-US"/>
        </w:rPr>
        <w:t>FINA</w:t>
      </w:r>
    </w:p>
    <w:p w:rsidRDefault="00B7625F" w:rsidP="0041777C" w:rsidR="00CF3F89">
      <w:pPr>
        <w:numPr>
          <w:ilvl w:val="0"/>
          <w:numId w:val="5"/>
        </w:numPr>
        <w:tabs>
          <w:tab w:pos="6240" w:val="left"/>
        </w:tabs>
      </w:pPr>
      <w:r>
        <w:t>RNDN - odbacivanjem</w:t>
      </w:r>
    </w:p>
    <w:p w:rsidRDefault="00B7625F" w:rsidP="00B7625F" w:rsidR="00B7625F">
      <w:pPr>
        <w:numPr>
          <w:ilvl w:val="0"/>
          <w:numId w:val="5"/>
        </w:numPr>
        <w:tabs>
          <w:tab w:pos="6240" w:val="left"/>
        </w:tabs>
      </w:pPr>
      <w:r>
        <w:t xml:space="preserve">kal. </w:t>
      </w:r>
      <w:r w:rsidR="00CC3745">
        <w:t>31</w:t>
      </w:r>
      <w:r w:rsidR="001740BF">
        <w:t>.1.</w:t>
      </w:r>
    </w:p>
    <w:p w:rsidRDefault="00B35E7C" w:rsidP="000D77E1" w:rsidR="00B7625F">
      <w:pPr>
        <w:tabs>
          <w:tab w:pos="6240" w:val="left"/>
        </w:tabs>
        <w:ind w:left="360"/>
      </w:pPr>
      <w:r>
        <w:tab/>
      </w:r>
    </w:p>
    <w:p w:rsidRDefault="00B7625F" w:rsidP="00B7625F" w:rsidR="00B7625F" w:rsidRPr="00B7625F"/>
    <w:p w:rsidRDefault="00B7625F" w:rsidP="00B7625F" w:rsidR="00B7625F"/>
    <w:p w:rsidRDefault="008E5E6E" w:rsidP="00B7625F" w:rsidR="008E5E6E"/>
    <w:p w:rsidRDefault="008E5E6E" w:rsidP="00B7625F" w:rsidR="008E5E6E"/>
    <w:p w:rsidRDefault="008E5E6E" w:rsidP="00B7625F" w:rsidR="008E5E6E"/>
    <w:p w:rsidRDefault="008E5E6E" w:rsidP="00B7625F" w:rsidR="008E5E6E"/>
    <w:p w:rsidRDefault="008E5E6E" w:rsidP="00B7625F" w:rsidR="008E5E6E"/>
    <w:p w:rsidRDefault="008E5E6E" w:rsidP="00B7625F" w:rsidR="008E5E6E"/>
    <w:p w:rsidRDefault="00B24633" w:rsidP="00B7625F" w:rsidR="00B24633"/>
    <w:p w:rsidRDefault="00B24633" w:rsidP="00B7625F" w:rsidR="00B24633"/>
    <w:p w:rsidRDefault="00B24633" w:rsidP="00B7625F" w:rsidR="00B24633"/>
    <w:p w:rsidRDefault="008E5E6E" w:rsidP="00B7625F" w:rsidR="008E5E6E"/>
    <w:p w:rsidRDefault="008E5E6E" w:rsidP="00B7625F" w:rsidR="008E5E6E"/>
    <w:p w:rsidRDefault="008E5E6E" w:rsidP="00B7625F" w:rsidR="008E5E6E"/>
    <w:p w:rsidRDefault="008E5E6E" w:rsidP="00B7625F" w:rsidR="008E5E6E"/>
    <w:p w:rsidRDefault="008E5E6E" w:rsidP="00B7625F" w:rsidR="008E5E6E" w:rsidRPr="00B7625F"/>
    <w:p w:rsidRDefault="00B7625F" w:rsidP="00B7625F" w:rsidR="00B7625F" w:rsidRPr="00B7625F"/>
    <w:p w:rsidRDefault="00B7625F" w:rsidP="00B7625F" w:rsidR="00B7625F" w:rsidRPr="00B7625F"/>
    <w:p w:rsidRDefault="00B7625F" w:rsidP="00B7625F" w:rsidR="00B7625F"/>
    <w:p w:rsidRDefault="00B7625F" w:rsidP="00C90249" w:rsidR="00B7625F" w:rsidRPr="006D2AED">
      <w:r>
        <w:tab/>
        <w:t xml:space="preserve">                                                                                          </w:t>
      </w:r>
      <w:bookmarkStart w:name="_GoBack" w:id="0"/>
      <w:bookmarkEnd w:id="0"/>
    </w:p>
    <w:p w:rsidRDefault="00B7625F" w:rsidP="00B7625F" w:rsidR="00B7625F" w:rsidRPr="00B35E7C">
      <w:pPr>
        <w:tabs>
          <w:tab w:pos="6240" w:val="left"/>
        </w:tabs>
        <w:ind w:left="360"/>
      </w:pPr>
    </w:p>
    <w:p w:rsidRDefault="00D90419" w:rsidP="00B7625F" w:rsidR="00D90419" w:rsidRPr="00B7625F">
      <w:pPr>
        <w:tabs>
          <w:tab w:pos="1125" w:val="left"/>
        </w:tabs>
      </w:pPr>
    </w:p>
    <w:sectPr w:rsidSect="00041046" w:rsidR="00D90419" w:rsidRPr="00B7625F">
      <w:headerReference w:type="even" r:id="rId11"/>
      <w:headerReference w:type="default" r:id="rId12"/>
      <w:headerReference w:type="first" r:id="rId13"/>
      <w:pgSz w:code="9" w:h="16838" w:w="11906"/>
      <w:pgMar w:gutter="0" w:footer="709" w:header="709" w:left="1418" w:bottom="1134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27555" w:rsidR="00427555">
      <w:r>
        <w:separator/>
      </w:r>
    </w:p>
  </w:endnote>
  <w:endnote w:id="0" w:type="continuationSeparator">
    <w:p w:rsidRDefault="00427555" w:rsidR="0042755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27555" w:rsidR="00427555">
      <w:r>
        <w:separator/>
      </w:r>
    </w:p>
  </w:footnote>
  <w:footnote w:id="0" w:type="continuationSeparator">
    <w:p w:rsidRDefault="00427555" w:rsidR="0042755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86E2E" w:rsidP="00CB1194" w:rsidR="00486E2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86E2E" w:rsidR="00486E2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7625F" w:rsidR="00B7625F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C90249">
      <w:rPr>
        <w:noProof/>
      </w:rPr>
      <w:t>2</w:t>
    </w:r>
    <w:r>
      <w:fldChar w:fldCharType="end"/>
    </w:r>
  </w:p>
  <w:p w:rsidRDefault="00486E2E" w:rsidR="00486E2E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86E2E" w:rsidR="00486E2E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D01A9B"/>
    <w:multiLevelType w:val="hybridMultilevel"/>
    <w:tmpl w:val="FABE0EB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6236213"/>
    <w:multiLevelType w:val="hybridMultilevel"/>
    <w:tmpl w:val="AE48B0AC"/>
    <w:lvl w:tplc="041A000F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1D057503"/>
    <w:multiLevelType w:val="hybridMultilevel"/>
    <w:tmpl w:val="3740E21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95E629EE" w:ilvl="1">
      <w:start w:val="13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2907010"/>
    <w:multiLevelType w:val="hybridMultilevel"/>
    <w:tmpl w:val="640ED9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38F377C3"/>
    <w:multiLevelType w:val="hybridMultilevel"/>
    <w:tmpl w:val="2C786368"/>
    <w:lvl w:tplc="ABC08A74" w:ilvl="0">
      <w:start w:val="1"/>
      <w:numFmt w:val="decimal"/>
      <w:lvlText w:val="%1."/>
      <w:lvlJc w:val="left"/>
      <w:pPr>
        <w:ind w:hanging="36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40"/>
      </w:pPr>
    </w:lvl>
    <w:lvl w:tentative="true" w:tplc="041A001B" w:ilvl="2">
      <w:start w:val="1"/>
      <w:numFmt w:val="lowerRoman"/>
      <w:lvlText w:val="%3."/>
      <w:lvlJc w:val="right"/>
      <w:pPr>
        <w:ind w:hanging="180" w:left="2460"/>
      </w:pPr>
    </w:lvl>
    <w:lvl w:tentative="true" w:tplc="041A000F" w:ilvl="3">
      <w:start w:val="1"/>
      <w:numFmt w:val="decimal"/>
      <w:lvlText w:val="%4."/>
      <w:lvlJc w:val="left"/>
      <w:pPr>
        <w:ind w:hanging="360" w:left="3180"/>
      </w:pPr>
    </w:lvl>
    <w:lvl w:tentative="true" w:tplc="041A0019" w:ilvl="4">
      <w:start w:val="1"/>
      <w:numFmt w:val="lowerLetter"/>
      <w:lvlText w:val="%5."/>
      <w:lvlJc w:val="left"/>
      <w:pPr>
        <w:ind w:hanging="360" w:left="3900"/>
      </w:pPr>
    </w:lvl>
    <w:lvl w:tentative="true" w:tplc="041A001B" w:ilvl="5">
      <w:start w:val="1"/>
      <w:numFmt w:val="lowerRoman"/>
      <w:lvlText w:val="%6."/>
      <w:lvlJc w:val="right"/>
      <w:pPr>
        <w:ind w:hanging="180" w:left="4620"/>
      </w:pPr>
    </w:lvl>
    <w:lvl w:tentative="true" w:tplc="041A000F" w:ilvl="6">
      <w:start w:val="1"/>
      <w:numFmt w:val="decimal"/>
      <w:lvlText w:val="%7."/>
      <w:lvlJc w:val="left"/>
      <w:pPr>
        <w:ind w:hanging="360" w:left="5340"/>
      </w:pPr>
    </w:lvl>
    <w:lvl w:tentative="true" w:tplc="041A0019" w:ilvl="7">
      <w:start w:val="1"/>
      <w:numFmt w:val="lowerLetter"/>
      <w:lvlText w:val="%8."/>
      <w:lvlJc w:val="left"/>
      <w:pPr>
        <w:ind w:hanging="360" w:left="6060"/>
      </w:pPr>
    </w:lvl>
    <w:lvl w:tentative="true" w:tplc="041A001B" w:ilvl="8">
      <w:start w:val="1"/>
      <w:numFmt w:val="lowerRoman"/>
      <w:lvlText w:val="%9."/>
      <w:lvlJc w:val="right"/>
      <w:pPr>
        <w:ind w:hanging="180" w:left="6780"/>
      </w:pPr>
    </w:lvl>
  </w:abstractNum>
  <w:abstractNum w:abstractNumId="5">
    <w:nsid w:val="4C6B689E"/>
    <w:multiLevelType w:val="hybridMultilevel"/>
    <w:tmpl w:val="E03CD9F2"/>
    <w:lvl w:tplc="79FC2CE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4D5214BC"/>
    <w:multiLevelType w:val="hybridMultilevel"/>
    <w:tmpl w:val="AC0E3A3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4DA57496"/>
    <w:multiLevelType w:val="hybridMultilevel"/>
    <w:tmpl w:val="90F44C60"/>
    <w:lvl w:tplc="41468A42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5F0B7969"/>
    <w:multiLevelType w:val="hybridMultilevel"/>
    <w:tmpl w:val="95625ADE"/>
    <w:lvl w:tplc="95F41F60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6"/>
  </w:num>
  <w:num w:numId="2">
    <w:abstractNumId w:val="2"/>
  </w:num>
  <w:num w:numId="3">
    <w:abstractNumId w:val="0"/>
  </w:num>
  <w:num w:numId="4">
    <w:abstractNumId w:val="3"/>
  </w:num>
  <w:num w:numId="5">
    <w:abstractNumId w:val="8"/>
  </w:num>
  <w:num w:numId="6">
    <w:abstractNumId w:val="7"/>
  </w:num>
  <w:num w:numId="7">
    <w:abstractNumId w:val="5"/>
  </w:num>
  <w:num w:numId="8">
    <w:abstractNumId w:val="1"/>
  </w:num>
  <w:num w:numId="9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drawingGridHorizontalSpacing w:val="71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65909"/>
    <w:rsid w:val="00023F16"/>
    <w:rsid w:val="00025E04"/>
    <w:rsid w:val="00041046"/>
    <w:rsid w:val="00044ED1"/>
    <w:rsid w:val="0005016D"/>
    <w:rsid w:val="0007545A"/>
    <w:rsid w:val="00081DAA"/>
    <w:rsid w:val="000835B4"/>
    <w:rsid w:val="000A2F27"/>
    <w:rsid w:val="000D77E1"/>
    <w:rsid w:val="000D7B23"/>
    <w:rsid w:val="00103FBD"/>
    <w:rsid w:val="00161BD6"/>
    <w:rsid w:val="00173460"/>
    <w:rsid w:val="001740BF"/>
    <w:rsid w:val="001D1350"/>
    <w:rsid w:val="001E3BB1"/>
    <w:rsid w:val="00225332"/>
    <w:rsid w:val="00237C20"/>
    <w:rsid w:val="00275B80"/>
    <w:rsid w:val="00280570"/>
    <w:rsid w:val="003170FB"/>
    <w:rsid w:val="003604D1"/>
    <w:rsid w:val="00363C96"/>
    <w:rsid w:val="00397533"/>
    <w:rsid w:val="003B2C17"/>
    <w:rsid w:val="003C65D2"/>
    <w:rsid w:val="003D5610"/>
    <w:rsid w:val="003F7BD1"/>
    <w:rsid w:val="0041777C"/>
    <w:rsid w:val="00417835"/>
    <w:rsid w:val="00427555"/>
    <w:rsid w:val="00473576"/>
    <w:rsid w:val="00486E2E"/>
    <w:rsid w:val="00492B0C"/>
    <w:rsid w:val="004A7EB3"/>
    <w:rsid w:val="004B3357"/>
    <w:rsid w:val="004F13FF"/>
    <w:rsid w:val="005133EA"/>
    <w:rsid w:val="005920FB"/>
    <w:rsid w:val="005C6CA6"/>
    <w:rsid w:val="005D4AF0"/>
    <w:rsid w:val="005F3DBD"/>
    <w:rsid w:val="00612D2C"/>
    <w:rsid w:val="00657296"/>
    <w:rsid w:val="006603F7"/>
    <w:rsid w:val="0066718F"/>
    <w:rsid w:val="00667570"/>
    <w:rsid w:val="006862FF"/>
    <w:rsid w:val="006B7CD3"/>
    <w:rsid w:val="006E1BC8"/>
    <w:rsid w:val="007349D2"/>
    <w:rsid w:val="00781A1C"/>
    <w:rsid w:val="00791CE2"/>
    <w:rsid w:val="007A1FD7"/>
    <w:rsid w:val="007A2BE6"/>
    <w:rsid w:val="007A3A7A"/>
    <w:rsid w:val="007C2B07"/>
    <w:rsid w:val="007E5628"/>
    <w:rsid w:val="008C66D2"/>
    <w:rsid w:val="008E5E6E"/>
    <w:rsid w:val="009037CB"/>
    <w:rsid w:val="00917797"/>
    <w:rsid w:val="00A466A6"/>
    <w:rsid w:val="00A65909"/>
    <w:rsid w:val="00A72C6A"/>
    <w:rsid w:val="00AA1A56"/>
    <w:rsid w:val="00AF5710"/>
    <w:rsid w:val="00B15461"/>
    <w:rsid w:val="00B24633"/>
    <w:rsid w:val="00B35E7C"/>
    <w:rsid w:val="00B46D29"/>
    <w:rsid w:val="00B7365A"/>
    <w:rsid w:val="00B74F73"/>
    <w:rsid w:val="00B7625F"/>
    <w:rsid w:val="00B846AB"/>
    <w:rsid w:val="00B864B1"/>
    <w:rsid w:val="00BB2480"/>
    <w:rsid w:val="00BF1EBD"/>
    <w:rsid w:val="00BF2834"/>
    <w:rsid w:val="00C467E6"/>
    <w:rsid w:val="00C5282F"/>
    <w:rsid w:val="00C625DD"/>
    <w:rsid w:val="00C7022A"/>
    <w:rsid w:val="00C85752"/>
    <w:rsid w:val="00C90249"/>
    <w:rsid w:val="00CA2098"/>
    <w:rsid w:val="00CB1194"/>
    <w:rsid w:val="00CC3745"/>
    <w:rsid w:val="00CC4FE5"/>
    <w:rsid w:val="00CE4B7F"/>
    <w:rsid w:val="00CF3F89"/>
    <w:rsid w:val="00D00212"/>
    <w:rsid w:val="00D4426E"/>
    <w:rsid w:val="00D72724"/>
    <w:rsid w:val="00D90419"/>
    <w:rsid w:val="00DA4C43"/>
    <w:rsid w:val="00DB2600"/>
    <w:rsid w:val="00E5616D"/>
    <w:rsid w:val="00EA095A"/>
    <w:rsid w:val="00F223A6"/>
    <w:rsid w:val="00F60233"/>
    <w:rsid w:val="00F65328"/>
    <w:rsid w:val="00F74E63"/>
    <w:rsid w:val="00F77A43"/>
    <w:rsid w:val="00FC2AA6"/>
    <w:rsid w:val="00FD79B0"/>
    <w:rsid w:val="00FF14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81DAA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0D77E1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D77E1"/>
  </w:style>
  <w:style w:styleId="Podnoje" w:type="paragraph">
    <w:name w:val="footer"/>
    <w:basedOn w:val="Normal"/>
    <w:rsid w:val="000D77E1"/>
    <w:pPr>
      <w:tabs>
        <w:tab w:pos="4320" w:val="center"/>
        <w:tab w:pos="8640" w:val="right"/>
      </w:tabs>
    </w:pPr>
  </w:style>
  <w:style w:customStyle="true" w:styleId="ZaglavljeChar" w:type="character">
    <w:name w:val="Zaglavlje Char"/>
    <w:link w:val="Zaglavlje"/>
    <w:uiPriority w:val="99"/>
    <w:rsid w:val="00B7625F"/>
    <w:rPr>
      <w:sz w:val="24"/>
      <w:szCs w:val="24"/>
    </w:rPr>
  </w:style>
  <w:style w:styleId="Tijeloteksta" w:type="paragraph">
    <w:name w:val="Body Text"/>
    <w:basedOn w:val="Normal"/>
    <w:link w:val="TijelotekstaChar"/>
    <w:rsid w:val="00917797"/>
    <w:pPr>
      <w:jc w:val="both"/>
    </w:pPr>
  </w:style>
  <w:style w:customStyle="true" w:styleId="TijelotekstaChar" w:type="character">
    <w:name w:val="Tijelo teksta Char"/>
    <w:link w:val="Tijeloteksta"/>
    <w:rsid w:val="00917797"/>
    <w:rPr>
      <w:sz w:val="24"/>
      <w:szCs w:val="24"/>
    </w:rPr>
  </w:style>
  <w:style w:styleId="Naglaeno" w:type="character">
    <w:name w:val="Strong"/>
    <w:qFormat/>
    <w:rsid w:val="00F77A43"/>
    <w:rPr>
      <w:b/>
      <w:bCs/>
    </w:rPr>
  </w:style>
  <w:style w:styleId="Odlomakpopisa" w:type="paragraph">
    <w:name w:val="List Paragraph"/>
    <w:basedOn w:val="Normal"/>
    <w:uiPriority w:val="34"/>
    <w:qFormat/>
    <w:rsid w:val="0065729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90249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C9024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9024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9024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9024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81DAA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0D77E1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D77E1"/>
  </w:style>
  <w:style w:styleId="Podnoje" w:type="paragraph">
    <w:name w:val="footer"/>
    <w:basedOn w:val="Normal"/>
    <w:rsid w:val="000D77E1"/>
    <w:pPr>
      <w:tabs>
        <w:tab w:pos="4320" w:val="center"/>
        <w:tab w:pos="8640" w:val="right"/>
      </w:tabs>
    </w:pPr>
  </w:style>
  <w:style w:customStyle="1" w:styleId="ZaglavljeChar" w:type="character">
    <w:name w:val="Zaglavlje Char"/>
    <w:link w:val="Zaglavlje"/>
    <w:uiPriority w:val="99"/>
    <w:rsid w:val="00B7625F"/>
    <w:rPr>
      <w:sz w:val="24"/>
      <w:szCs w:val="24"/>
    </w:rPr>
  </w:style>
  <w:style w:styleId="Tijeloteksta" w:type="paragraph">
    <w:name w:val="Body Text"/>
    <w:basedOn w:val="Normal"/>
    <w:link w:val="TijelotekstaChar"/>
    <w:rsid w:val="00917797"/>
    <w:pPr>
      <w:jc w:val="both"/>
    </w:pPr>
  </w:style>
  <w:style w:customStyle="1" w:styleId="TijelotekstaChar" w:type="character">
    <w:name w:val="Tijelo teksta Char"/>
    <w:link w:val="Tijeloteksta"/>
    <w:rsid w:val="00917797"/>
    <w:rPr>
      <w:sz w:val="24"/>
      <w:szCs w:val="24"/>
    </w:rPr>
  </w:style>
  <w:style w:styleId="Naglaeno" w:type="character">
    <w:name w:val="Strong"/>
    <w:qFormat/>
    <w:rsid w:val="00F77A43"/>
    <w:rPr>
      <w:b/>
      <w:bCs/>
    </w:rPr>
  </w:style>
  <w:style w:styleId="Odlomakpopisa" w:type="paragraph">
    <w:name w:val="List Paragraph"/>
    <w:basedOn w:val="Normal"/>
    <w:uiPriority w:val="34"/>
    <w:qFormat/>
    <w:rsid w:val="0065729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90249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C9024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9024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9024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9024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50092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prosinca 2018.</izvorni_sadrzaj>
    <derivirana_varijabla naziv="DomainObject.DatumDonosenjaOdluke_1">31.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297</izvorni_sadrzaj>
    <derivirana_varijabla naziv="DomainObject.Predmet.Broj_1">297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veljače 2017.</izvorni_sadrzaj>
    <derivirana_varijabla naziv="DomainObject.Predmet.DatumOsnivanja_1">6.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St-297/2017</izvorni_sadrzaj>
    <derivirana_varijabla naziv="DomainObject.Predmet.OznakaBroj_1">St-297/2017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sudovima</izvorni_sadrzaj>
    <derivirana_varijabla naziv="DomainObject.Predmet.PrimjedbaSuca_1">čl. 11 Zakona o sudovima</derivirana_varijabla>
  </DomainObject.Predmet.PrimjedbaSuca>
  <DomainObject.Predmet.ProtustrankaFormated>
    <izvorni_sadrzaj>  MAGOS d.o.o.</izvorni_sadrzaj>
    <derivirana_varijabla naziv="DomainObject.Predmet.ProtustrankaFormated_1">  MAGOS d.o.o.</derivirana_varijabla>
  </DomainObject.Predmet.ProtustrankaFormated>
  <DomainObject.Predmet.ProtustrankaFormatedOIB>
    <izvorni_sadrzaj>  MAGOS d.o.o., OIB 03165894182</izvorni_sadrzaj>
    <derivirana_varijabla naziv="DomainObject.Predmet.ProtustrankaFormatedOIB_1">  MAGOS d.o.o., OIB 03165894182</derivirana_varijabla>
  </DomainObject.Predmet.ProtustrankaFormatedOIB>
  <DomainObject.Predmet.ProtustrankaFormatedWithAdress>
    <izvorni_sadrzaj> MAGOS d.o.o., Popovec, Varaždinska 61, 10360 Sesvete</izvorni_sadrzaj>
    <derivirana_varijabla naziv="DomainObject.Predmet.ProtustrankaFormatedWithAdress_1"> MAGOS d.o.o., Popovec, Varaždinska 61, 10360 Sesvete</derivirana_varijabla>
  </DomainObject.Predmet.ProtustrankaFormatedWithAdress>
  <DomainObject.Predmet.ProtustrankaFormatedWithAdressOIB>
    <izvorni_sadrzaj> MAGOS d.o.o., OIB 03165894182, Popovec, Varaždinska 61, 10360 Sesvete</izvorni_sadrzaj>
    <derivirana_varijabla naziv="DomainObject.Predmet.ProtustrankaFormatedWithAdressOIB_1"> MAGOS d.o.o., OIB 03165894182, Popovec, Varaždinska 61, 10360 Sesvete</derivirana_varijabla>
  </DomainObject.Predmet.ProtustrankaFormatedWithAdressOIB>
  <DomainObject.Predmet.ProtustrankaWithAdress>
    <izvorni_sadrzaj>MAGOS d.o.o. Popovec, Varaždinska 61, 10360 Sesvete</izvorni_sadrzaj>
    <derivirana_varijabla naziv="DomainObject.Predmet.ProtustrankaWithAdress_1">MAGOS d.o.o. Popovec, Varaždinska 61, 10360 Sesvete</derivirana_varijabla>
  </DomainObject.Predmet.ProtustrankaWithAdress>
  <DomainObject.Predmet.ProtustrankaWithAdressOIB>
    <izvorni_sadrzaj>MAGOS d.o.o., OIB 03165894182, Popovec, Varaždinska 61, 10360 Sesvete</izvorni_sadrzaj>
    <derivirana_varijabla naziv="DomainObject.Predmet.ProtustrankaWithAdressOIB_1">MAGOS d.o.o., OIB 03165894182, Popovec, Varaždinska 61, 10360 Sesvete</derivirana_varijabla>
  </DomainObject.Predmet.ProtustrankaWithAdressOIB>
  <DomainObject.Predmet.ProtustrankaNazivFormated>
    <izvorni_sadrzaj>MAGOS d.o.o.</izvorni_sadrzaj>
    <derivirana_varijabla naziv="DomainObject.Predmet.ProtustrankaNazivFormated_1">MAGOS d.o.o.</derivirana_varijabla>
  </DomainObject.Predmet.ProtustrankaNazivFormated>
  <DomainObject.Predmet.ProtustrankaNazivFormatedOIB>
    <izvorni_sadrzaj>MAGOS d.o.o., OIB 03165894182</izvorni_sadrzaj>
    <derivirana_varijabla naziv="DomainObject.Predmet.ProtustrankaNazivFormatedOIB_1">MAGOS d.o.o., OIB 03165894182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MAGOS d.o.o.</item>
    </izvorni_sadrzaj>
    <derivirana_varijabla naziv="DomainObject.Predmet.ProtuStrankaListFormated_1">
      <item>MAGOS d.o.o.</item>
    </derivirana_varijabla>
  </DomainObject.Predmet.ProtuStrankaListFormated>
  <DomainObject.Predmet.ProtuStrankaListFormatedOIB>
    <izvorni_sadrzaj>
      <item>MAGOS d.o.o., OIB 03165894182</item>
    </izvorni_sadrzaj>
    <derivirana_varijabla naziv="DomainObject.Predmet.ProtuStrankaListFormatedOIB_1">
      <item>MAGOS d.o.o., OIB 03165894182</item>
    </derivirana_varijabla>
  </DomainObject.Predmet.ProtuStrankaListFormatedOIB>
  <DomainObject.Predmet.ProtuStrankaListFormatedWithAdress>
    <izvorni_sadrzaj>
      <item>MAGOS d.o.o., Popovec, Varaždinska 61, 10360 Sesvete</item>
    </izvorni_sadrzaj>
    <derivirana_varijabla naziv="DomainObject.Predmet.ProtuStrankaListFormatedWithAdress_1">
      <item>MAGOS d.o.o., Popovec, Varaždinska 61, 10360 Sesvete</item>
    </derivirana_varijabla>
  </DomainObject.Predmet.ProtuStrankaListFormatedWithAdress>
  <DomainObject.Predmet.ProtuStrankaListFormatedWithAdressOIB>
    <izvorni_sadrzaj>
      <item>MAGOS d.o.o., OIB 03165894182, Popovec, Varaždinska 61, 10360 Sesvete</item>
    </izvorni_sadrzaj>
    <derivirana_varijabla naziv="DomainObject.Predmet.ProtuStrankaListFormatedWithAdressOIB_1">
      <item>MAGOS d.o.o., OIB 03165894182, Popovec, Varaždinska 61, 10360 Sesvete</item>
    </derivirana_varijabla>
  </DomainObject.Predmet.ProtuStrankaListFormatedWithAdressOIB>
  <DomainObject.Predmet.ProtuStrankaListNazivFormated>
    <izvorni_sadrzaj>
      <item>MAGOS d.o.o.</item>
    </izvorni_sadrzaj>
    <derivirana_varijabla naziv="DomainObject.Predmet.ProtuStrankaListNazivFormated_1">
      <item>MAGOS d.o.o.</item>
    </derivirana_varijabla>
  </DomainObject.Predmet.ProtuStrankaListNazivFormated>
  <DomainObject.Predmet.ProtuStrankaListNazivFormatedOIB>
    <izvorni_sadrzaj>
      <item>MAGOS d.o.o., OIB 03165894182</item>
    </izvorni_sadrzaj>
    <derivirana_varijabla naziv="DomainObject.Predmet.ProtuStrankaListNazivFormatedOIB_1">
      <item>MAGOS d.o.o., OIB 03165894182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prosinca 2018.</izvorni_sadrzaj>
    <derivirana_varijabla naziv="DomainObject.Datum_1">31.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MAGOS d.o.o.</izvorni_sadrzaj>
    <derivirana_varijabla naziv="DomainObject.Predmet.ProtustrankaIDrugi_1">MAGOS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MAGOS d.o.o., OIB 03165894182, Popovec, Varaždinska 61, 10360 Sesvete</izvorni_sadrzaj>
    <derivirana_varijabla naziv="DomainObject.Predmet.ProtustrankaIDrugiAdressOIB_1">MAGOS d.o.o., OIB 03165894182, Popovec, Varaždinska 61,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MAGOS d.o.o.</item>
      <item>FINA Regionalni centar Zagreb</item>
    </izvorni_sadrzaj>
    <derivirana_varijabla naziv="DomainObject.Predmet.SudioniciListNaziv_1">
      <item>MAGOS d.o.o.</item>
      <item>FINA Regionalni centar Zagreb</item>
    </derivirana_varijabla>
  </DomainObject.Predmet.SudioniciListNaziv>
  <DomainObject.Predmet.SudioniciListAdressOIB>
    <izvorni_sadrzaj>
      <item>MAGOS d.o.o., OIB 03165894182, Popovec, Varaždinska 61,10360 Sesvete</item>
      <item>FINA Regionalni centar Zagreb, OIB 85821130368, Trg svibanjskih žrtava 1995. 1,10000 Zagreb</item>
    </izvorni_sadrzaj>
    <derivirana_varijabla naziv="DomainObject.Predmet.SudioniciListAdressOIB_1">
      <item>MAGOS d.o.o., OIB 03165894182, Popovec, Varaždinska 61,10360 Sesvete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03165894182</item>
      <item>, OIB 85821130368</item>
    </izvorni_sadrzaj>
    <derivirana_varijabla naziv="DomainObject.Predmet.SudioniciListNazivOIB_1">
      <item>, OIB 03165894182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3. studenog 2017.</izvorni_sadrzaj>
    <derivirana_varijabla naziv="DomainObject.PredzadnjaOdlukaIzPredmeta.DatumDonosenjaOdluke_1">3. studenog 2017.</derivirana_varijabla>
  </DomainObject.PredzadnjaOdlukaIzPredmeta.DatumDonosenjaOdluke>
  <DomainObject.PredzadnjaOdlukaIzPredmeta.Oznaka>
    <izvorni_sadrzaj>St-297/2017-3</izvorni_sadrzaj>
    <derivirana_varijabla naziv="DomainObject.PredzadnjaOdlukaIzPredmeta.Oznaka_1">St-297/2017-3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7A05543-0580-4422-8DBC-8A8053DDAFF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448</properties:Words>
  <properties:Characters>2450</properties:Characters>
  <properties:Lines>105</properties:Lines>
  <properties:Paragraphs>28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XIII-St—117/02-14</vt:lpstr>
    </vt:vector>
  </properties:TitlesOfParts>
  <properties:LinksUpToDate>false</properties:LinksUpToDate>
  <properties:CharactersWithSpaces>3115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2018-12-31T09:03:00Z</dcterms:created>
  <dc:creator>..</dc:creator>
  <cp:lastModifiedBy>Danijela Sekulić</cp:lastModifiedBy>
  <cp:lastPrinted>2018-12-31T09:02:00Z</cp:lastPrinted>
  <dcterms:modified xmlns:xsi="http://www.w3.org/2001/XMLSchema-instance" xsi:type="dcterms:W3CDTF">2018-12-31T09:04:00Z</dcterms:modified>
  <cp:revision>3</cp:revision>
  <dc:title>XIII-St—117/02-14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odbačen zahtjev/prijedlog (NASTAVAK+ODBAČAJ -SKRAĆENI.docx)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