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f3bf" w14:paraId="2e9f3bf" w:rsidRDefault="00666471" w:rsidP="00666471" w:rsidR="00666471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471" w:rsidP="00666471" w:rsidR="00666471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666471" w:rsidP="00666471" w:rsidR="00666471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666471" w:rsidP="00666471" w:rsidR="00666471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666471" w:rsidP="00666471" w:rsidR="00666471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6471" w:rsidP="0002269E" w:rsidR="00666471" w:rsidRPr="0002269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69E">
        <w:rPr>
          <w:rFonts w:cs="Times New Roman" w:hAnsi="Times New Roman" w:ascii="Times New Roman"/>
          <w:sz w:val="24"/>
          <w:szCs w:val="24"/>
        </w:rPr>
        <w:tab/>
        <w:t>Trgovački sud u Zagrebu, po sudskoj savjetnici toga suda Tihani Božičević,</w:t>
      </w:r>
      <w:r w:rsidRPr="00022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2269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02269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 w:rsidR="0002269E" w:rsidRPr="00022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269E" w:rsidRPr="0002269E">
        <w:rPr>
          <w:rFonts w:cs="Times New Roman" w:hAnsi="Times New Roman" w:ascii="Times New Roman"/>
          <w:sz w:val="24"/>
          <w:szCs w:val="24"/>
        </w:rPr>
        <w:t>HB DESIGN d.o.o., Zagreb, Prilaz Gjure Deželića 35, MBS: 080549539, OIB: 60475538936</w:t>
      </w:r>
      <w:r w:rsidRPr="0002269E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14. srpnja 2017. godine</w:t>
      </w: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66471" w:rsidP="00666471" w:rsidR="00666471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02269E" w:rsidRPr="0002269E">
        <w:rPr>
          <w:rFonts w:cs="Times New Roman" w:hAnsi="Times New Roman" w:ascii="Times New Roman"/>
          <w:sz w:val="24"/>
          <w:szCs w:val="24"/>
        </w:rPr>
        <w:t xml:space="preserve"> HB DESIGN d.o.o., Zagreb, Prilaz Gjure Deželića 35, MBS: 080549539, OIB: 60475538936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66471" w:rsidP="00666471" w:rsidR="0066647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07. prosinca 2015.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666471" w:rsidP="00666471" w:rsidR="0066647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zahtjevu je navedeno kako dužnik na dan 1. rujna 2015., u Očevidniku redoslijeda osnova za plaćanje ima evidentirane neizvršene osnove za plaćanje u neprekinutom razdoblju od 67</w:t>
      </w:r>
      <w:r w:rsidR="00A54D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dana u ukupnom iznosu od </w:t>
      </w:r>
      <w:r w:rsidR="00A54D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1.324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54D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796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A54D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666471" w:rsidP="00666471" w:rsidR="0066647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sudski registar, ovaj sud je utvrdio kako se nad dužnikom provodi postupak skupnog brisanja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70. st. 4. Zakona o sudskom registru ("Narodne novine" broj:  </w:t>
      </w:r>
      <w:hyperlink r:id="rId10" w:history="true" w:tooltip="zakon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>
        <w:rPr>
          <w:rFonts w:cs="Times New Roman" w:hAnsi="Times New Roman" w:ascii="Times New Roman"/>
          <w:sz w:val="24"/>
          <w:szCs w:val="24"/>
        </w:rPr>
        <w:t>; dalje: ZSR)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odnosno pokrenut je drugi postupak radi brisanja dužnika iz sudskog registra. Zbog navedenog, nisu ispunjene pretpostavke za provedbu skraćenog stečajnog postupka nad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pa je ovaj sud riješio kao u izreci ovog rješenja.</w:t>
      </w: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sr</w:t>
      </w:r>
      <w:r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2017. godine</w:t>
      </w:r>
    </w:p>
    <w:p w:rsidRDefault="00666471" w:rsidP="00666471" w:rsidR="0066647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66471" w:rsidP="00666471" w:rsidR="0066647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666471" w:rsidP="00666471" w:rsidR="0066647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666471" w:rsidP="00666471" w:rsidR="006664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6471" w:rsidP="00666471" w:rsidR="006664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6471" w:rsidP="00666471" w:rsidR="0066647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666471" w:rsidP="00666471" w:rsidR="00666471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666471" w:rsidP="00666471" w:rsidR="00666471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666471" w:rsidP="00666471" w:rsidR="00666471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kal. 60 dana</w:t>
      </w:r>
    </w:p>
    <w:p w:rsidRDefault="000316FE" w:rsidR="000316FE"/>
    <w:sectPr w:rsidSect="00F03504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504" w:rsidP="00F03504" w:rsidR="00F03504">
      <w:pPr>
        <w:spacing w:lineRule="auto" w:line="240" w:after="0"/>
      </w:pPr>
      <w:r>
        <w:separator/>
      </w:r>
    </w:p>
  </w:endnote>
  <w:endnote w:id="0" w:type="continuationSeparator">
    <w:p w:rsidRDefault="00F03504" w:rsidP="00F03504" w:rsidR="00F035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160057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03504" w:rsidR="00F03504" w:rsidRPr="00F0350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0350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0350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0350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23EA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0350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03504" w:rsidR="00F035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504" w:rsidP="00F03504" w:rsidR="00F03504">
      <w:pPr>
        <w:spacing w:lineRule="auto" w:line="240" w:after="0"/>
      </w:pPr>
      <w:r>
        <w:separator/>
      </w:r>
    </w:p>
  </w:footnote>
  <w:footnote w:id="0" w:type="continuationSeparator">
    <w:p w:rsidRDefault="00F03504" w:rsidP="00F03504" w:rsidR="00F035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504" w:rsidP="00F03504" w:rsidR="00F03504" w:rsidRPr="00F0350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Povrv-7813/2015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504" w:rsidP="00F03504" w:rsidR="00F03504" w:rsidRPr="00F0350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Povrv-7813/2015</w:t>
    </w:r>
  </w:p>
  <w:p w:rsidRDefault="00F03504" w:rsidP="00F03504" w:rsidR="00F0350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792D"/>
    <w:rsid w:val="0002269E"/>
    <w:rsid w:val="000316FE"/>
    <w:rsid w:val="001D0364"/>
    <w:rsid w:val="001F6313"/>
    <w:rsid w:val="002D3D38"/>
    <w:rsid w:val="00323EA4"/>
    <w:rsid w:val="00487127"/>
    <w:rsid w:val="0059792D"/>
    <w:rsid w:val="005B1B4E"/>
    <w:rsid w:val="00666471"/>
    <w:rsid w:val="006B6282"/>
    <w:rsid w:val="007E0C3B"/>
    <w:rsid w:val="00845B4F"/>
    <w:rsid w:val="00A1281B"/>
    <w:rsid w:val="00A54DF0"/>
    <w:rsid w:val="00DC5853"/>
    <w:rsid w:val="00F0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647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666471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66647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664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64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64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0350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03504"/>
  </w:style>
  <w:style w:styleId="Podnoje" w:type="paragraph">
    <w:name w:val="footer"/>
    <w:basedOn w:val="Normal"/>
    <w:link w:val="PodnojeChar"/>
    <w:uiPriority w:val="99"/>
    <w:unhideWhenUsed/>
    <w:rsid w:val="00F0350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03504"/>
  </w:style>
  <w:style w:styleId="Tekstrezerviranogmjesta" w:type="character">
    <w:name w:val="Placeholder Text"/>
    <w:basedOn w:val="Zadanifontodlomka"/>
    <w:uiPriority w:val="99"/>
    <w:semiHidden/>
    <w:rsid w:val="00323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EA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23EA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23EA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23EA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647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666471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66647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664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64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64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0350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03504"/>
  </w:style>
  <w:style w:styleId="Podnoje" w:type="paragraph">
    <w:name w:val="footer"/>
    <w:basedOn w:val="Normal"/>
    <w:link w:val="PodnojeChar"/>
    <w:uiPriority w:val="99"/>
    <w:unhideWhenUsed/>
    <w:rsid w:val="00F0350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03504"/>
  </w:style>
  <w:style w:styleId="Tekstrezerviranogmjesta" w:type="character">
    <w:name w:val="Placeholder Text"/>
    <w:basedOn w:val="Zadanifontodlomka"/>
    <w:uiPriority w:val="99"/>
    <w:semiHidden/>
    <w:rsid w:val="00323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E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23E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23E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23E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02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7813</izvorni_sadrzaj>
    <derivirana_varijabla naziv="DomainObject.Predmet.Broj_1">7813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St-7813/2015</izvorni_sadrzaj>
    <derivirana_varijabla naziv="DomainObject.Predmet.OznakaBroj_1">St-7813/2015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HB DESIGN d.o.o.</izvorni_sadrzaj>
    <derivirana_varijabla naziv="DomainObject.Predmet.ProtustrankaFormated_1">  HB DESIGN d.o.o.</derivirana_varijabla>
  </DomainObject.Predmet.ProtustrankaFormated>
  <DomainObject.Predmet.ProtustrankaFormatedOIB>
    <izvorni_sadrzaj>  HB DESIGN d.o.o., OIB 60475538936</izvorni_sadrzaj>
    <derivirana_varijabla naziv="DomainObject.Predmet.ProtustrankaFormatedOIB_1">  HB DESIGN d.o.o., OIB 60475538936</derivirana_varijabla>
  </DomainObject.Predmet.ProtustrankaFormatedOIB>
  <DomainObject.Predmet.ProtustrankaFormatedWithAdress>
    <izvorni_sadrzaj> HB DESIGN d.o.o., Prilaz Gjure Deželića 35, 10000 Zagreb</izvorni_sadrzaj>
    <derivirana_varijabla naziv="DomainObject.Predmet.ProtustrankaFormatedWithAdress_1"> HB DESIGN d.o.o., Prilaz Gjure Deželića 35, 10000 Zagreb</derivirana_varijabla>
  </DomainObject.Predmet.ProtustrankaFormatedWithAdress>
  <DomainObject.Predmet.ProtustrankaFormatedWithAdressOIB>
    <izvorni_sadrzaj> HB DESIGN d.o.o., OIB 60475538936, Prilaz Gjure Deželića 35, 10000 Zagreb</izvorni_sadrzaj>
    <derivirana_varijabla naziv="DomainObject.Predmet.ProtustrankaFormatedWithAdressOIB_1"> HB DESIGN d.o.o., OIB 60475538936, Prilaz Gjure Deželića 35, 10000 Zagreb</derivirana_varijabla>
  </DomainObject.Predmet.ProtustrankaFormatedWithAdressOIB>
  <DomainObject.Predmet.ProtustrankaWithAdress>
    <izvorni_sadrzaj>HB DESIGN d.o.o. Prilaz Gjure Deželića 35, 10000 Zagreb</izvorni_sadrzaj>
    <derivirana_varijabla naziv="DomainObject.Predmet.ProtustrankaWithAdress_1">HB DESIGN d.o.o. Prilaz Gjure Deželića 35, 10000 Zagreb</derivirana_varijabla>
  </DomainObject.Predmet.ProtustrankaWithAdress>
  <DomainObject.Predmet.ProtustrankaWithAdressOIB>
    <izvorni_sadrzaj>HB DESIGN d.o.o., OIB 60475538936, Prilaz Gjure Deželića 35, 10000 Zagreb</izvorni_sadrzaj>
    <derivirana_varijabla naziv="DomainObject.Predmet.ProtustrankaWithAdressOIB_1">HB DESIGN d.o.o., OIB 60475538936, Prilaz Gjure Deželića 35, 10000 Zagreb</derivirana_varijabla>
  </DomainObject.Predmet.ProtustrankaWithAdressOIB>
  <DomainObject.Predmet.ProtustrankaNazivFormated>
    <izvorni_sadrzaj>HB DESIGN d.o.o.</izvorni_sadrzaj>
    <derivirana_varijabla naziv="DomainObject.Predmet.ProtustrankaNazivFormated_1">HB DESIGN d.o.o.</derivirana_varijabla>
  </DomainObject.Predmet.ProtustrankaNazivFormated>
  <DomainObject.Predmet.ProtustrankaNazivFormatedOIB>
    <izvorni_sadrzaj>HB DESIGN d.o.o., OIB 60475538936</izvorni_sadrzaj>
    <derivirana_varijabla naziv="DomainObject.Predmet.ProtustrankaNazivFormatedOIB_1">HB DESIGN d.o.o., OIB 60475538936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 DESIGN d.o.o.</item>
    </izvorni_sadrzaj>
    <derivirana_varijabla naziv="DomainObject.Predmet.ProtuStrankaListFormated_1">
      <item>HB DESIGN d.o.o.</item>
    </derivirana_varijabla>
  </DomainObject.Predmet.ProtuStrankaListFormated>
  <DomainObject.Predmet.ProtuStrankaListFormatedOIB>
    <izvorni_sadrzaj>
      <item>HB DESIGN d.o.o., OIB 60475538936</item>
    </izvorni_sadrzaj>
    <derivirana_varijabla naziv="DomainObject.Predmet.ProtuStrankaListFormatedOIB_1">
      <item>HB DESIGN d.o.o., OIB 60475538936</item>
    </derivirana_varijabla>
  </DomainObject.Predmet.ProtuStrankaListFormatedOIB>
  <DomainObject.Predmet.ProtuStrankaListFormatedWithAdress>
    <izvorni_sadrzaj>
      <item>HB DESIGN d.o.o., Prilaz Gjure Deželića 35, 10000 Zagreb</item>
    </izvorni_sadrzaj>
    <derivirana_varijabla naziv="DomainObject.Predmet.ProtuStrankaListFormatedWithAdress_1">
      <item>HB DESIGN d.o.o., Prilaz Gjure Deželića 35, 10000 Zagreb</item>
    </derivirana_varijabla>
  </DomainObject.Predmet.ProtuStrankaListFormatedWithAdress>
  <DomainObject.Predmet.ProtuStrankaListFormatedWithAdressOIB>
    <izvorni_sadrzaj>
      <item>HB DESIGN d.o.o., OIB 60475538936, Prilaz Gjure Deželića 35, 10000 Zagreb</item>
    </izvorni_sadrzaj>
    <derivirana_varijabla naziv="DomainObject.Predmet.ProtuStrankaListFormatedWithAdressOIB_1">
      <item>HB DESIGN d.o.o., OIB 60475538936, Prilaz Gjure Deželića 35, 10000 Zagreb</item>
    </derivirana_varijabla>
  </DomainObject.Predmet.ProtuStrankaListFormatedWithAdressOIB>
  <DomainObject.Predmet.ProtuStrankaListNazivFormated>
    <izvorni_sadrzaj>
      <item>HB DESIGN d.o.o.</item>
    </izvorni_sadrzaj>
    <derivirana_varijabla naziv="DomainObject.Predmet.ProtuStrankaListNazivFormated_1">
      <item>HB DESIGN d.o.o.</item>
    </derivirana_varijabla>
  </DomainObject.Predmet.ProtuStrankaListNazivFormated>
  <DomainObject.Predmet.ProtuStrankaListNazivFormatedOIB>
    <izvorni_sadrzaj>
      <item>HB DESIGN d.o.o., OIB 60475538936</item>
    </izvorni_sadrzaj>
    <derivirana_varijabla naziv="DomainObject.Predmet.ProtuStrankaListNazivFormatedOIB_1">
      <item>HB DESIGN d.o.o., OIB 60475538936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 DESIGN d.o.o.</izvorni_sadrzaj>
    <derivirana_varijabla naziv="DomainObject.Predmet.ProtustrankaIDrugi_1">HB DESIGN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HB DESIGN d.o.o., OIB 60475538936, Prilaz Gjure Deželića 35, 10000 Zagreb</izvorni_sadrzaj>
    <derivirana_varijabla naziv="DomainObject.Predmet.ProtustrankaIDrugiAdressOIB_1">HB DESIGN d.o.o., OIB 60475538936, Prilaz Gjure Deželića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 DESIGN d.o.o.</item>
      <item>FINA Regionalni centar Zagreb</item>
    </izvorni_sadrzaj>
    <derivirana_varijabla naziv="DomainObject.Predmet.SudioniciListNaziv_1">
      <item>HB DESIGN d.o.o.</item>
      <item>FINA Regionalni centar Zagreb</item>
    </derivirana_varijabla>
  </DomainObject.Predmet.SudioniciListNaziv>
  <DomainObject.Predmet.SudioniciListAdressOIB>
    <izvorni_sadrzaj>
      <item>HB DESIGN d.o.o., OIB 60475538936, Prilaz Gjure Deželića 35,10000 Zagreb</item>
      <item>FINA Regionalni centar Zagreb, OIB 85821130368, Trg svibanjskih žrtava 1995. br. 1,10000 Zagreb</item>
    </izvorni_sadrzaj>
    <derivirana_varijabla naziv="DomainObject.Predmet.SudioniciListAdressOIB_1">
      <item>HB DESIGN d.o.o., OIB 60475538936, Prilaz Gjure Deželića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60475538936</item>
      <item>, OIB 85821130368</item>
    </izvorni_sadrzaj>
    <derivirana_varijabla naziv="DomainObject.Predmet.SudioniciListNazivOIB_1">
      <item>, OIB 60475538936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2075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2017-07-14T08:31:00Z</dcterms:created>
  <dc:creator>Tihana Božičević</dc:creator>
  <dc:description/>
  <cp:keywords/>
  <cp:lastModifiedBy>Slavica Sorić</cp:lastModifiedBy>
  <cp:lastPrinted>2017-07-14T11:10:00Z</cp:lastPrinted>
  <dcterms:modified xmlns:xsi="http://www.w3.org/2001/XMLSchema-instance" xsi:type="dcterms:W3CDTF">2017-07-14T11:10:00Z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