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8bdb" w14:paraId="1db8bd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 w:rsidRPr="00DB204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044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003A0F">
        <w:t>Trgovački sud u Pazinu, po stečajnoj sutkinji Tijani Licul, po prijedlogu predlagatelja Financijske agencije, OIB: 85821130368, Regionalni centar Rijeka, Podružnica Pula, Giardini 5, radi otvaranja stečajnog postupka nad dužnikom TEMIDA d. o. o. Pula, Stankovićeva 31 OIB: 66079032824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003A0F">
        <w:t>TEMIDA d. o. o. Pula, Stankovićeva 31 OIB: 66079032824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A41B9D">
      <w:pPr>
        <w:ind w:firstLine="720"/>
        <w:jc w:val="both"/>
      </w:pPr>
      <w:r w:rsidRPr="00A41B9D">
        <w:t xml:space="preserve">II. </w:t>
      </w:r>
      <w:r w:rsidR="00020463" w:rsidRPr="00A41B9D">
        <w:t xml:space="preserve">Za stečajnog upravitelja imenuje se </w:t>
      </w:r>
      <w:r w:rsidR="00046729" w:rsidRPr="00A41B9D">
        <w:t>Domagoj Repač</w:t>
      </w:r>
      <w:r w:rsidR="00BC4EE2" w:rsidRPr="00A41B9D">
        <w:t xml:space="preserve">, Zagreb, </w:t>
      </w:r>
      <w:r w:rsidR="00046729" w:rsidRPr="00A41B9D">
        <w:t>Đorđićeva 24</w:t>
      </w:r>
      <w:r w:rsidR="00BC4EE2" w:rsidRPr="00A41B9D">
        <w:t xml:space="preserve">, OIB: </w:t>
      </w:r>
      <w:r w:rsidR="00046729" w:rsidRPr="00A41B9D">
        <w:t>24977406612</w:t>
      </w:r>
      <w:r w:rsidR="00BC4EE2" w:rsidRPr="00A41B9D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283BC8">
        <w:t>TEMIDA d. o. o. Pula, Stankovićeva 31 OIB: 66079032824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283BC8">
        <w:t>620/2016-3</w:t>
      </w:r>
      <w:r w:rsidR="00252F6D" w:rsidRPr="00B327B8">
        <w:t xml:space="preserve"> od </w:t>
      </w:r>
      <w:r w:rsidR="00283BC8">
        <w:t>13</w:t>
      </w:r>
      <w:r w:rsidR="00BC4EE2">
        <w:t xml:space="preserve">. </w:t>
      </w:r>
      <w:r w:rsidR="00283BC8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283BC8">
        <w:t>13</w:t>
      </w:r>
      <w:r w:rsidR="00D55942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9B45DE">
      <w:pPr>
        <w:ind w:firstLine="708"/>
        <w:jc w:val="both"/>
      </w:pPr>
    </w:p>
    <w:p w:rsidRDefault="002321CA" w:rsidP="00BA0C72" w:rsidR="00BC4EE2" w:rsidRPr="009B45DE">
      <w:pPr>
        <w:ind w:firstLine="708"/>
        <w:jc w:val="both"/>
      </w:pPr>
      <w:r w:rsidRPr="009B45DE">
        <w:t xml:space="preserve">Na ročištu održanom </w:t>
      </w:r>
      <w:r w:rsidR="00283BC8" w:rsidRPr="009B45DE">
        <w:t>20</w:t>
      </w:r>
      <w:r w:rsidR="00BC4EE2" w:rsidRPr="009B45DE">
        <w:t xml:space="preserve">. svibnja </w:t>
      </w:r>
      <w:r w:rsidR="00BA0C72" w:rsidRPr="009B45DE">
        <w:t>2016</w:t>
      </w:r>
      <w:r w:rsidRPr="009B45DE">
        <w:t xml:space="preserve">. godine </w:t>
      </w:r>
      <w:r w:rsidR="00BA0C72" w:rsidRPr="009B45DE">
        <w:t>zakonsk</w:t>
      </w:r>
      <w:r w:rsidR="00BC4EE2" w:rsidRPr="009B45DE">
        <w:t xml:space="preserve">i </w:t>
      </w:r>
      <w:r w:rsidR="00252F6D" w:rsidRPr="009B45DE">
        <w:t>zastupni</w:t>
      </w:r>
      <w:r w:rsidR="00BC4EE2" w:rsidRPr="009B45DE">
        <w:t xml:space="preserve">k dužnika </w:t>
      </w:r>
      <w:r w:rsidR="00283BC8" w:rsidRPr="009B45DE">
        <w:t xml:space="preserve">Danilo </w:t>
      </w:r>
      <w:r w:rsidR="00672A56" w:rsidRPr="009B45DE">
        <w:t>Fiorido</w:t>
      </w:r>
      <w:r w:rsidR="00BC4EE2" w:rsidRPr="009B45DE">
        <w:t xml:space="preserve"> nije osporio postojanje stečajnog razloga – nesposobnosti za plaćanje budući j</w:t>
      </w:r>
      <w:r w:rsidR="00672A56" w:rsidRPr="009B45DE">
        <w:t>e račun dužnika blokiran</w:t>
      </w:r>
      <w:r w:rsidR="00BC4EE2" w:rsidRPr="009B45DE">
        <w:t xml:space="preserve"> 120 dana na iznos od </w:t>
      </w:r>
      <w:r w:rsidR="00672A56" w:rsidRPr="009B45DE">
        <w:t>14</w:t>
      </w:r>
      <w:r w:rsidR="00150D5F" w:rsidRPr="009B45DE">
        <w:t>.</w:t>
      </w:r>
      <w:r w:rsidR="00672A56" w:rsidRPr="009B45DE">
        <w:t>541,83</w:t>
      </w:r>
      <w:r w:rsidR="00BC4EE2" w:rsidRPr="009B45DE">
        <w:t xml:space="preserve"> kn. Zakonski zastupnik dužnika naveo je kako se radi o dugovanju </w:t>
      </w:r>
      <w:r w:rsidR="000656EB" w:rsidRPr="009B45DE">
        <w:t xml:space="preserve">prema državi po osnovi </w:t>
      </w:r>
      <w:r w:rsidR="009B45DE" w:rsidRPr="009B45DE">
        <w:t>neisplaćenih</w:t>
      </w:r>
      <w:r w:rsidR="003F627A">
        <w:t xml:space="preserve"> plaća</w:t>
      </w:r>
      <w:r w:rsidR="000656EB" w:rsidRPr="009B45DE">
        <w:t xml:space="preserve">, ali </w:t>
      </w:r>
      <w:r w:rsidR="00B2570F" w:rsidRPr="009B45DE">
        <w:t xml:space="preserve">da </w:t>
      </w:r>
      <w:r w:rsidR="000656EB" w:rsidRPr="009B45DE">
        <w:t xml:space="preserve">dužnik </w:t>
      </w:r>
      <w:r w:rsidR="00903C65" w:rsidRPr="009B45DE">
        <w:t>ima naplativa potraži</w:t>
      </w:r>
      <w:r w:rsidR="001D282C" w:rsidRPr="009B45DE">
        <w:t>vanja</w:t>
      </w:r>
      <w:r w:rsidR="009B45DE" w:rsidRPr="009B45DE">
        <w:t xml:space="preserve"> radi čega će u dogledno vrijeme biti u mogućnosti podmiriti nastalo dugovanje</w:t>
      </w:r>
      <w:r w:rsidR="001D282C" w:rsidRPr="009B45DE">
        <w:t xml:space="preserve">, </w:t>
      </w:r>
      <w:r w:rsidR="009B45DE" w:rsidRPr="009B45DE">
        <w:t xml:space="preserve">pa je </w:t>
      </w:r>
      <w:r w:rsidR="00BC4EE2" w:rsidRPr="009B45DE">
        <w:t xml:space="preserve">sud odgodio ročište i zakazao novo za </w:t>
      </w:r>
      <w:r w:rsidR="00C90E7C" w:rsidRPr="009B45DE">
        <w:t>12</w:t>
      </w:r>
      <w:r w:rsidR="00BC4EE2" w:rsidRPr="009B45DE">
        <w:t xml:space="preserve">. </w:t>
      </w:r>
      <w:r w:rsidR="0072780A" w:rsidRPr="009B45DE">
        <w:t>rujan</w:t>
      </w:r>
      <w:r w:rsidR="00BC4EE2" w:rsidRPr="009B45DE">
        <w:t xml:space="preserve"> 2016. godine.</w:t>
      </w:r>
      <w:r w:rsidR="009B45DE" w:rsidRPr="009B45DE">
        <w:t xml:space="preserve"> Međutim, n</w:t>
      </w:r>
      <w:r w:rsidR="00BC4EE2" w:rsidRPr="009B45DE">
        <w:t xml:space="preserve">a </w:t>
      </w:r>
      <w:r w:rsidR="00BC4EE2" w:rsidRPr="009B45DE">
        <w:lastRenderedPageBreak/>
        <w:t>to ročište nije pristupio zakonski zastupnik dužnika niti je obavijestio sud o eventualn</w:t>
      </w:r>
      <w:r w:rsidR="00041149" w:rsidRPr="009B45DE">
        <w:t>om</w:t>
      </w:r>
      <w:r w:rsidR="00BC4EE2" w:rsidRPr="009B45DE">
        <w:t xml:space="preserve"> </w:t>
      </w:r>
      <w:r w:rsidR="0072780A" w:rsidRPr="009B45DE">
        <w:t xml:space="preserve">podmirenju dugovanja. </w:t>
      </w:r>
    </w:p>
    <w:p w:rsidRDefault="00BC4EE2" w:rsidP="00BA0C72" w:rsidR="00BC4EE2" w:rsidRPr="009B45DE">
      <w:pPr>
        <w:ind w:firstLine="708"/>
        <w:jc w:val="both"/>
      </w:pPr>
    </w:p>
    <w:p w:rsidRDefault="00041149" w:rsidP="00BA0C72" w:rsidR="00041149">
      <w:pPr>
        <w:ind w:firstLine="708"/>
        <w:jc w:val="both"/>
      </w:pPr>
      <w:r w:rsidRPr="009B45DE">
        <w:t xml:space="preserve">Iz izjave dužnika, kao i iz podataka kojima sud raspolaže (potvrda Općinskog suda u Puli, Zemljišnoknjižnog odjela </w:t>
      </w:r>
      <w:r w:rsidR="00537651">
        <w:t>Pula</w:t>
      </w:r>
      <w:r>
        <w:t xml:space="preserve"> na listu </w:t>
      </w:r>
      <w:r w:rsidR="00537651">
        <w:t>9</w:t>
      </w:r>
      <w:r>
        <w:t xml:space="preserve"> spisa, te uvjerenja Ministarstva unutarnjih poslova na listu </w:t>
      </w:r>
      <w:r w:rsidR="00537651">
        <w:t>10</w:t>
      </w:r>
      <w:r>
        <w:t xml:space="preserve"> spisa) utvrđeno je da dužnik nema</w:t>
      </w:r>
      <w:r w:rsidR="009B45DE">
        <w:t xml:space="preserve"> vrjednije</w:t>
      </w:r>
      <w:r>
        <w:t xml:space="preserve"> imovine.</w:t>
      </w:r>
    </w:p>
    <w:p w:rsidRDefault="00537651" w:rsidP="00BA0C72" w:rsidR="0053765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B2570F">
        <w:t>620/16-9</w:t>
      </w:r>
      <w:r w:rsidR="002B50F9">
        <w:t xml:space="preserve"> od 13</w:t>
      </w:r>
      <w:r w:rsidR="00BC4EE2">
        <w:t xml:space="preserve">. </w:t>
      </w:r>
      <w:r w:rsidR="002B50F9">
        <w:t>rujna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B50F9">
        <w:t>13</w:t>
      </w:r>
      <w:r w:rsidR="00BC4EE2">
        <w:t xml:space="preserve">. </w:t>
      </w:r>
      <w:r w:rsidR="002B50F9">
        <w:t>rujna</w:t>
      </w:r>
      <w:r>
        <w:t xml:space="preserve"> 2016. godine, a skinuto je sa oglasne </w:t>
      </w:r>
      <w:r w:rsidR="002B50F9">
        <w:t>21</w:t>
      </w:r>
      <w:r w:rsidR="00BC4EE2">
        <w:t xml:space="preserve">. </w:t>
      </w:r>
      <w:r w:rsidR="002B50F9">
        <w:t>rujna</w:t>
      </w:r>
      <w:r w:rsidR="0089087E">
        <w:t xml:space="preserve"> 2016. godine. U roku od 15 dana, koji rok je istekao </w:t>
      </w:r>
      <w:r w:rsidR="002B50F9">
        <w:t>5</w:t>
      </w:r>
      <w:r w:rsidR="00BC4EE2">
        <w:t xml:space="preserve">. </w:t>
      </w:r>
      <w:r w:rsidR="002B50F9">
        <w:t>listopada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3F627A">
        <w:t>03. veljače</w:t>
      </w:r>
      <w:r w:rsidR="009C71BB" w:rsidRPr="001B1D09">
        <w:t xml:space="preserve"> 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DB2044">
        <w:t>, v. r.</w:t>
      </w: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5B29E6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1D282C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09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03A0F">
      <w:rPr>
        <w:sz w:val="23"/>
        <w:szCs w:val="23"/>
      </w:rPr>
      <w:t>Poslovni broj: 4 St-620/2016-10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03A0F">
      <w:rPr>
        <w:sz w:val="23"/>
        <w:szCs w:val="23"/>
      </w:rPr>
      <w:t>620/2016-10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A0F"/>
    <w:rsid w:val="00020463"/>
    <w:rsid w:val="00022011"/>
    <w:rsid w:val="0002306C"/>
    <w:rsid w:val="000262FD"/>
    <w:rsid w:val="00036267"/>
    <w:rsid w:val="00041149"/>
    <w:rsid w:val="00046729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D509A"/>
    <w:rsid w:val="000F69EC"/>
    <w:rsid w:val="00126BB4"/>
    <w:rsid w:val="001462F8"/>
    <w:rsid w:val="00150D5F"/>
    <w:rsid w:val="001A0D4C"/>
    <w:rsid w:val="001A6A9D"/>
    <w:rsid w:val="001B1D09"/>
    <w:rsid w:val="001D282C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73345"/>
    <w:rsid w:val="00283BC8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3F627A"/>
    <w:rsid w:val="00416CCF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37651"/>
    <w:rsid w:val="005B29E6"/>
    <w:rsid w:val="005D20E4"/>
    <w:rsid w:val="005E3D31"/>
    <w:rsid w:val="00647B00"/>
    <w:rsid w:val="00672A56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C2295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03C65"/>
    <w:rsid w:val="00917651"/>
    <w:rsid w:val="00942263"/>
    <w:rsid w:val="00975122"/>
    <w:rsid w:val="0099228E"/>
    <w:rsid w:val="009B45DE"/>
    <w:rsid w:val="009C4EDD"/>
    <w:rsid w:val="009C6CD7"/>
    <w:rsid w:val="009C71BB"/>
    <w:rsid w:val="00A06218"/>
    <w:rsid w:val="00A36732"/>
    <w:rsid w:val="00A41B9D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2570F"/>
    <w:rsid w:val="00B327B8"/>
    <w:rsid w:val="00B35D01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90E7C"/>
    <w:rsid w:val="00CA2342"/>
    <w:rsid w:val="00CA7967"/>
    <w:rsid w:val="00CC5545"/>
    <w:rsid w:val="00CC6254"/>
    <w:rsid w:val="00D06BB1"/>
    <w:rsid w:val="00D07F21"/>
    <w:rsid w:val="00D321A2"/>
    <w:rsid w:val="00D3539F"/>
    <w:rsid w:val="00D41786"/>
    <w:rsid w:val="00D44E79"/>
    <w:rsid w:val="00D55942"/>
    <w:rsid w:val="00D60115"/>
    <w:rsid w:val="00DA1732"/>
    <w:rsid w:val="00DB14A7"/>
    <w:rsid w:val="00DB2044"/>
    <w:rsid w:val="00DC7997"/>
    <w:rsid w:val="00DD1175"/>
    <w:rsid w:val="00DE48E9"/>
    <w:rsid w:val="00DF73B4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0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0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0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0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0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0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3665</properties:Characters>
  <properties:Lines>98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2017-01-23T12:27:00Z</dcterms:created>
  <dc:creator>msimicic</dc:creator>
  <cp:lastModifiedBy>Sanja Prodan</cp:lastModifiedBy>
  <cp:lastPrinted>2017-02-03T09:23:00Z</cp:lastPrinted>
  <dcterms:modified xmlns:xsi="http://www.w3.org/2001/XMLSchema-instance" xsi:type="dcterms:W3CDTF">2017-02-03T09:23:00Z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