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f75b" w14:paraId="ba8f75b" w:rsidRDefault="006912C5" w:rsidP="0058716C" w:rsidR="006912C5" w:rsidRPr="007910B3">
      <w:pPr>
        <w15:collapsed w:val="false"/>
      </w:pPr>
      <w:bookmarkStart w:name="_GoBack" w:id="0"/>
      <w:bookmarkEnd w:id="0"/>
    </w:p>
    <w:p w:rsidRDefault="0035735E" w:rsidR="0035735E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2A7843" w:rsidP="002A7843" w:rsidR="002A7843" w:rsidRPr="007910B3">
      <w:r w:rsidRPr="007910B3">
        <w:t xml:space="preserve">     REPUBLIKA HRVATSKA</w:t>
      </w:r>
    </w:p>
    <w:p w:rsidRDefault="002A7843" w:rsidP="002A7843" w:rsidR="002A7843" w:rsidRPr="007910B3">
      <w:r w:rsidRPr="007910B3">
        <w:t>TRGOVAČKI SUD U ZAGREBU</w:t>
      </w:r>
      <w:r w:rsidRPr="007910B3">
        <w:tab/>
      </w:r>
      <w:r w:rsidRPr="007910B3">
        <w:tab/>
      </w:r>
      <w:r w:rsidRPr="007910B3">
        <w:tab/>
      </w:r>
      <w:r w:rsidRPr="007910B3">
        <w:tab/>
      </w:r>
      <w:r w:rsidRPr="007910B3">
        <w:tab/>
        <w:t xml:space="preserve">                             </w:t>
      </w:r>
    </w:p>
    <w:p w:rsidRDefault="002B3D0C" w:rsidP="002A7843" w:rsidR="002A7843" w:rsidRPr="007910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 St-</w:t>
      </w:r>
      <w:r w:rsidR="005808E5">
        <w:t>1571/2011</w:t>
      </w:r>
      <w:r w:rsidR="007E6644">
        <w:t>-185</w:t>
      </w:r>
    </w:p>
    <w:p w:rsidRDefault="00A76148" w:rsidP="002A7843" w:rsidR="00A76148" w:rsidRPr="00DD496B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DD496B">
        <w:rPr>
          <w:rFonts w:cs="Times New Roman" w:hAnsi="Times New Roman" w:ascii="Times New Roman"/>
          <w:b w:val="false"/>
          <w:i w:val="false"/>
          <w:sz w:val="24"/>
          <w:szCs w:val="24"/>
        </w:rPr>
        <w:t>REPUBLIKA HRVATSKA</w:t>
      </w:r>
    </w:p>
    <w:p w:rsidRDefault="002A7843" w:rsidP="002A7843" w:rsidR="002A7843" w:rsidRPr="00DD496B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DD496B">
        <w:rPr>
          <w:rFonts w:cs="Times New Roman" w:hAnsi="Times New Roman" w:ascii="Times New Roman"/>
          <w:b w:val="false"/>
          <w:i w:val="false"/>
          <w:sz w:val="24"/>
          <w:szCs w:val="24"/>
        </w:rPr>
        <w:t>Z A K L J U Č A K</w:t>
      </w:r>
    </w:p>
    <w:p w:rsidRDefault="005808E5" w:rsidP="005808E5" w:rsidR="005808E5" w:rsidRPr="005808E5">
      <w:pPr>
        <w:rPr>
          <w:lang w:eastAsia="hr-HR"/>
        </w:rPr>
      </w:pPr>
    </w:p>
    <w:p w:rsidRDefault="002B3D0C" w:rsidP="005808E5" w:rsidR="005808E5" w:rsidRPr="003A6F8B">
      <w:pPr>
        <w:jc w:val="both"/>
      </w:pPr>
      <w:r w:rsidRPr="00ED3957">
        <w:t xml:space="preserve">                </w:t>
      </w:r>
      <w:r w:rsidR="005808E5" w:rsidRPr="003A6F8B">
        <w:t xml:space="preserve">Trgovački sud u Zagrebu po Nikoli Ribariću, kao stečajnom sucu u stečajnom </w:t>
      </w:r>
      <w:r w:rsidR="005808E5">
        <w:t>postupku nad stečajnim dužnikom</w:t>
      </w:r>
      <w:r w:rsidR="005808E5" w:rsidRPr="003A6F8B">
        <w:rPr>
          <w:b/>
        </w:rPr>
        <w:t xml:space="preserve"> </w:t>
      </w:r>
      <w:r w:rsidR="005808E5" w:rsidRPr="003A6F8B">
        <w:t>PROMET-KRUG d.o.o.</w:t>
      </w:r>
      <w:r w:rsidR="005808E5">
        <w:t xml:space="preserve"> – u stečaju</w:t>
      </w:r>
      <w:r w:rsidR="005808E5" w:rsidRPr="003A6F8B">
        <w:t>, Klinča Sela, Radnička cesta 2, OIB: 65889064716, MBS: 080532895</w:t>
      </w:r>
      <w:r w:rsidR="005808E5" w:rsidRPr="003A6F8B">
        <w:rPr>
          <w:b/>
        </w:rPr>
        <w:t>,</w:t>
      </w:r>
      <w:r w:rsidR="00D33B6D">
        <w:t xml:space="preserve"> dana 11</w:t>
      </w:r>
      <w:r w:rsidR="005808E5" w:rsidRPr="003A6F8B">
        <w:t>.</w:t>
      </w:r>
      <w:r w:rsidR="00D33B6D">
        <w:t xml:space="preserve"> siječnja</w:t>
      </w:r>
      <w:r w:rsidR="005808E5" w:rsidRPr="003A6F8B">
        <w:t xml:space="preserve"> 201</w:t>
      </w:r>
      <w:r w:rsidR="00D33B6D">
        <w:t>8</w:t>
      </w:r>
      <w:r w:rsidR="005808E5" w:rsidRPr="003A6F8B">
        <w:t>. godine,</w:t>
      </w:r>
    </w:p>
    <w:p w:rsidRDefault="005808E5" w:rsidP="005808E5" w:rsidR="005808E5" w:rsidRPr="005779C6"/>
    <w:p w:rsidRDefault="002B3D0C" w:rsidP="002B3D0C" w:rsidR="002B3D0C" w:rsidRPr="00ED3957">
      <w:pPr>
        <w:jc w:val="both"/>
        <w:rPr>
          <w:bCs/>
        </w:rPr>
      </w:pPr>
    </w:p>
    <w:p w:rsidRDefault="0058716C" w:rsidP="0058716C" w:rsidR="0058716C" w:rsidRPr="00DD496B">
      <w:pPr>
        <w:jc w:val="center"/>
      </w:pPr>
      <w:r w:rsidRPr="00DD496B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D33B6D" w:rsidP="00D5779A" w:rsidR="00A76148">
      <w:pPr>
        <w:ind w:firstLine="720"/>
        <w:jc w:val="both"/>
      </w:pPr>
      <w:r>
        <w:t xml:space="preserve">Produljuje se rok za </w:t>
      </w:r>
      <w:r w:rsidR="00A76148">
        <w:t>vjerovnik</w:t>
      </w:r>
      <w:r>
        <w:t>u</w:t>
      </w:r>
      <w:r w:rsidR="00A76148">
        <w:t xml:space="preserve"> Republika Hrvatska-Ministarstvo financija, Porezna uprava,</w:t>
      </w:r>
      <w:r>
        <w:t xml:space="preserve"> za dostavom</w:t>
      </w:r>
      <w:r w:rsidR="00A76148">
        <w:t xml:space="preserve"> podat</w:t>
      </w:r>
      <w:r>
        <w:t>aka</w:t>
      </w:r>
      <w:r w:rsidR="00A76148">
        <w:t xml:space="preserve"> o imovini stečajnog dužnika evidentiranoj u informacijskom sustavu Porezna uprave, </w:t>
      </w:r>
      <w:r>
        <w:t>koji rok je određen zaključkom suda od 27. prosinca 2017. godine, za dodatnih 30</w:t>
      </w:r>
      <w:r w:rsidR="00A76148">
        <w:t xml:space="preserve"> dana </w:t>
      </w:r>
    </w:p>
    <w:p w:rsidRDefault="00A76148" w:rsidP="00D5779A" w:rsidR="00A76148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180663" w:rsidP="00180663" w:rsidR="00832685">
      <w:pPr>
        <w:ind w:firstLine="720"/>
        <w:jc w:val="both"/>
      </w:pPr>
      <w:r w:rsidRPr="007910B3">
        <w:t>U stečajnom postu</w:t>
      </w:r>
      <w:r w:rsidR="006672FC">
        <w:t xml:space="preserve">pku </w:t>
      </w:r>
      <w:r w:rsidR="004C77FB">
        <w:t xml:space="preserve">zaprimljen je </w:t>
      </w:r>
      <w:r w:rsidR="00832685">
        <w:t>podnesak vjerovnika Republika Hrvatska-Ministarstvo financija, Porezna uprava, dana 19.12.2017. godine.</w:t>
      </w:r>
    </w:p>
    <w:p w:rsidRDefault="00832685" w:rsidP="00180663" w:rsidR="00832685">
      <w:pPr>
        <w:ind w:firstLine="720"/>
        <w:jc w:val="both"/>
      </w:pPr>
      <w:r>
        <w:t>U podnesku se navodi kako predloženi stečajni dužnik ima imovinu – nekretnine.</w:t>
      </w:r>
    </w:p>
    <w:p w:rsidRDefault="00832685" w:rsidP="00180663" w:rsidR="00315F65">
      <w:pPr>
        <w:ind w:firstLine="720"/>
        <w:jc w:val="both"/>
      </w:pPr>
      <w:r>
        <w:t xml:space="preserve">Navedeni podatak kako stečajni dužnik ima imovinu-nekretnine navodi se i u podnesku vjerovnika od </w:t>
      </w:r>
      <w:r w:rsidR="00315F65">
        <w:t>29.12.2016..</w:t>
      </w:r>
    </w:p>
    <w:p w:rsidRDefault="00315F65" w:rsidP="00315F65" w:rsidR="00315F65">
      <w:pPr>
        <w:ind w:firstLine="720"/>
        <w:jc w:val="both"/>
      </w:pPr>
      <w:r>
        <w:t>Iz podneska od 29.12.2016. vidljivo je kako podatak da stečajni dužnik ima nekretnine vjerovnik dobiva iz sustava Porezne uprave.</w:t>
      </w:r>
    </w:p>
    <w:p w:rsidRDefault="00315F65" w:rsidP="00315F65" w:rsidR="005F3DB9">
      <w:pPr>
        <w:ind w:firstLine="720"/>
        <w:jc w:val="both"/>
      </w:pPr>
      <w:r>
        <w:t xml:space="preserve">Međutim, sud je po službenoj dužnosti izvršio pretragu vlasnika nekretnina u sustavu </w:t>
      </w:r>
      <w:r w:rsidR="005F3DB9">
        <w:t>Uređena zemlja te je utvrdio kako sustav ne pronalazi niti jednu nekretninu u vlasništvu stečajnog dužnika.</w:t>
      </w:r>
    </w:p>
    <w:p w:rsidRDefault="005F3DB9" w:rsidP="00315F65" w:rsidR="005F3DB9">
      <w:pPr>
        <w:ind w:firstLine="720"/>
        <w:jc w:val="both"/>
      </w:pPr>
      <w:r>
        <w:t>Slijedom navedenoga, kako bi se utvrdilo postojanje imovine, koja temeljem stanja spisa za sada ne postoji, to je sud</w:t>
      </w:r>
      <w:r w:rsidR="00D33B6D">
        <w:t xml:space="preserve"> zaključkom od 27.12.2017. pozvao vjerovnika na dostavu </w:t>
      </w:r>
      <w:r>
        <w:t>dostavu podataka.</w:t>
      </w:r>
    </w:p>
    <w:p w:rsidRDefault="00D33B6D" w:rsidP="00180663" w:rsidR="00306E1F">
      <w:pPr>
        <w:ind w:firstLine="720"/>
        <w:jc w:val="both"/>
      </w:pPr>
      <w:r>
        <w:t>Vjerovnik RH je podneskom od 1</w:t>
      </w:r>
      <w:r w:rsidR="00306E1F">
        <w:t>0</w:t>
      </w:r>
      <w:r>
        <w:t>.1.2018.</w:t>
      </w:r>
      <w:r w:rsidR="00306E1F">
        <w:t xml:space="preserve"> zatražila produljenje roka, obzirom da u roku određenom zaključkom suda od 27.12.2017. nije moguće postupiti.</w:t>
      </w:r>
    </w:p>
    <w:p w:rsidRDefault="00306E1F" w:rsidP="00180663" w:rsidR="00306E1F">
      <w:pPr>
        <w:ind w:firstLine="720"/>
        <w:jc w:val="both"/>
      </w:pPr>
      <w:r>
        <w:t>Naime, Porezna uprava zadužena za stečajnog dužnika arhivirala je podatke, slijedom čega procedura dobivanja arhivske građe iziskuje više vremena.</w:t>
      </w:r>
    </w:p>
    <w:p w:rsidRDefault="006672FC" w:rsidP="00180663" w:rsidR="006672FC">
      <w:pPr>
        <w:ind w:firstLine="720"/>
        <w:jc w:val="both"/>
      </w:pPr>
      <w:r>
        <w:t>Slijedom navedenoga odlučeno je kao u izreci zaključka.</w:t>
      </w:r>
    </w:p>
    <w:p w:rsidRDefault="006672FC" w:rsidP="00180663" w:rsidR="006672FC">
      <w:pPr>
        <w:ind w:firstLine="720"/>
        <w:jc w:val="both"/>
      </w:pPr>
    </w:p>
    <w:p w:rsidRDefault="00F063DB" w:rsidP="0058716C" w:rsidR="0058716C" w:rsidRPr="007910B3">
      <w:pPr>
        <w:pStyle w:val="Tijeloteksta"/>
        <w:jc w:val="center"/>
      </w:pPr>
      <w:r w:rsidRPr="007910B3">
        <w:t xml:space="preserve">U Zagrebu, </w:t>
      </w:r>
      <w:r w:rsidR="00306E1F">
        <w:t>11</w:t>
      </w:r>
      <w:r w:rsidR="006672FC">
        <w:t>.</w:t>
      </w:r>
      <w:r w:rsidR="00306E1F">
        <w:t xml:space="preserve"> siječnja</w:t>
      </w:r>
      <w:r w:rsidR="009459B8" w:rsidRPr="007910B3">
        <w:t xml:space="preserve"> 201</w:t>
      </w:r>
      <w:r w:rsidR="00306E1F">
        <w:t>8</w:t>
      </w:r>
      <w:r w:rsidR="009459B8" w:rsidRPr="007910B3">
        <w:t>.</w:t>
      </w:r>
      <w:r w:rsidR="00866CD2" w:rsidRPr="007910B3">
        <w:t xml:space="preserve"> </w:t>
      </w:r>
    </w:p>
    <w:p w:rsidRDefault="0058716C" w:rsidP="00597BE1" w:rsidR="0035735E">
      <w:pPr>
        <w:pStyle w:val="Podnaslov"/>
        <w:ind w:firstLine="708" w:left="4956"/>
      </w:pPr>
      <w:r w:rsidRPr="007910B3">
        <w:tab/>
        <w:t xml:space="preserve">   </w:t>
      </w:r>
    </w:p>
    <w:p w:rsidRDefault="0035735E" w:rsidP="00597BE1" w:rsidR="0035735E">
      <w:pPr>
        <w:pStyle w:val="Podnaslov"/>
        <w:ind w:firstLine="708" w:left="4956"/>
      </w:pPr>
    </w:p>
    <w:p w:rsidRDefault="007E6644" w:rsidP="00E91121" w:rsidR="007E66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E6644" w:rsidP="00E91121" w:rsidR="007E66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E6644" w:rsidP="00E91121" w:rsidR="007E66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6644" w:rsidP="00E91121" w:rsidR="007E664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E6644" w:rsidP="00E91121" w:rsidR="007E664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5735E" w:rsidP="00306E1F" w:rsidR="003573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5735E" w:rsidP="00597BE1" w:rsidR="003573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44727" w:rsidP="0035735E" w:rsidR="00B44727" w:rsidRPr="007910B3">
      <w:pPr>
        <w:pStyle w:val="Tijeloteksta"/>
        <w:ind w:left="5760"/>
      </w:pPr>
    </w:p>
    <w:p w:rsidRDefault="0058716C" w:rsidP="00B44727" w:rsidR="0058716C" w:rsidRPr="007910B3">
      <w:pPr>
        <w:pStyle w:val="Tijeloteksta"/>
      </w:pPr>
      <w:r w:rsidRPr="007910B3">
        <w:t>UPUTA O PRAVNOM LIJEKU:</w:t>
      </w:r>
    </w:p>
    <w:p w:rsidRDefault="0058716C" w:rsidP="0058716C" w:rsidR="00F3229B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ED1CF1" w:rsidP="0058716C" w:rsidR="00ED1CF1" w:rsidRPr="007910B3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7E6644" w:rsidP="0058716C" w:rsidR="007E6644">
      <w:pPr>
        <w:pStyle w:val="Tijeloteksta"/>
        <w:jc w:val="left"/>
      </w:pPr>
    </w:p>
    <w:p w:rsidRDefault="00B639DE" w:rsidR="00B639DE" w:rsidRPr="007910B3"/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D59" w:rsidR="00336D59">
      <w:r>
        <w:separator/>
      </w:r>
    </w:p>
  </w:endnote>
  <w:endnote w:id="0" w:type="continuationSeparator">
    <w:p w:rsidRDefault="00336D59" w:rsidR="00336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D59" w:rsidR="00336D59">
      <w:r>
        <w:separator/>
      </w:r>
    </w:p>
  </w:footnote>
  <w:footnote w:id="0" w:type="continuationSeparator">
    <w:p w:rsidRDefault="00336D59" w:rsidR="00336D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F3A" w:rsidR="00020F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D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0F3A" w:rsidR="00020F3A">
    <w:pPr>
      <w:pStyle w:val="Zaglavlje"/>
    </w:pPr>
    <w:r>
      <w:tab/>
      <w:t>-  -</w:t>
    </w:r>
    <w:r>
      <w:tab/>
      <w:t>72 St-</w:t>
    </w:r>
    <w:r w:rsidR="00184A4F">
      <w:t>1571/2011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594D"/>
    <w:rsid w:val="00020F3A"/>
    <w:rsid w:val="00023318"/>
    <w:rsid w:val="00035FB3"/>
    <w:rsid w:val="000A285F"/>
    <w:rsid w:val="000C1DE0"/>
    <w:rsid w:val="000D5D71"/>
    <w:rsid w:val="00111B96"/>
    <w:rsid w:val="00150C36"/>
    <w:rsid w:val="00180663"/>
    <w:rsid w:val="00184A4F"/>
    <w:rsid w:val="001B710F"/>
    <w:rsid w:val="001E2A9C"/>
    <w:rsid w:val="00200591"/>
    <w:rsid w:val="00213BB4"/>
    <w:rsid w:val="002144A4"/>
    <w:rsid w:val="00216D2F"/>
    <w:rsid w:val="0022164F"/>
    <w:rsid w:val="002569DA"/>
    <w:rsid w:val="002A1B23"/>
    <w:rsid w:val="002A7843"/>
    <w:rsid w:val="002B3D0C"/>
    <w:rsid w:val="002E16FA"/>
    <w:rsid w:val="002F024D"/>
    <w:rsid w:val="00306E1F"/>
    <w:rsid w:val="00315F65"/>
    <w:rsid w:val="00330C78"/>
    <w:rsid w:val="00336D59"/>
    <w:rsid w:val="00347BB4"/>
    <w:rsid w:val="0035735E"/>
    <w:rsid w:val="00370E59"/>
    <w:rsid w:val="00376FCD"/>
    <w:rsid w:val="00387760"/>
    <w:rsid w:val="0043227E"/>
    <w:rsid w:val="00444837"/>
    <w:rsid w:val="004549B0"/>
    <w:rsid w:val="004918F3"/>
    <w:rsid w:val="004B7F3F"/>
    <w:rsid w:val="004C5B63"/>
    <w:rsid w:val="004C77FB"/>
    <w:rsid w:val="004E5469"/>
    <w:rsid w:val="004E72D8"/>
    <w:rsid w:val="004F022B"/>
    <w:rsid w:val="005071FA"/>
    <w:rsid w:val="00552261"/>
    <w:rsid w:val="005709FD"/>
    <w:rsid w:val="005808E5"/>
    <w:rsid w:val="0058716C"/>
    <w:rsid w:val="005B7467"/>
    <w:rsid w:val="005C786C"/>
    <w:rsid w:val="005F3DB9"/>
    <w:rsid w:val="006024BD"/>
    <w:rsid w:val="00622585"/>
    <w:rsid w:val="00633727"/>
    <w:rsid w:val="00643E8E"/>
    <w:rsid w:val="006672FC"/>
    <w:rsid w:val="006912C5"/>
    <w:rsid w:val="006B3C15"/>
    <w:rsid w:val="006C1ED8"/>
    <w:rsid w:val="006C4BF0"/>
    <w:rsid w:val="006E0A95"/>
    <w:rsid w:val="006E4475"/>
    <w:rsid w:val="007141AF"/>
    <w:rsid w:val="007910B3"/>
    <w:rsid w:val="007A6086"/>
    <w:rsid w:val="007A6843"/>
    <w:rsid w:val="007B3F07"/>
    <w:rsid w:val="007E6644"/>
    <w:rsid w:val="00832685"/>
    <w:rsid w:val="00853218"/>
    <w:rsid w:val="00866CD2"/>
    <w:rsid w:val="008B05F8"/>
    <w:rsid w:val="008C1B01"/>
    <w:rsid w:val="009459B8"/>
    <w:rsid w:val="00956CFF"/>
    <w:rsid w:val="0096723E"/>
    <w:rsid w:val="00983EFA"/>
    <w:rsid w:val="0098464C"/>
    <w:rsid w:val="00991F2F"/>
    <w:rsid w:val="00996A66"/>
    <w:rsid w:val="009B0971"/>
    <w:rsid w:val="00A54B12"/>
    <w:rsid w:val="00A76148"/>
    <w:rsid w:val="00AD73F6"/>
    <w:rsid w:val="00AE5586"/>
    <w:rsid w:val="00AF386B"/>
    <w:rsid w:val="00B44727"/>
    <w:rsid w:val="00B476EB"/>
    <w:rsid w:val="00B639DE"/>
    <w:rsid w:val="00B702D4"/>
    <w:rsid w:val="00BB073C"/>
    <w:rsid w:val="00BB4256"/>
    <w:rsid w:val="00BE1F4D"/>
    <w:rsid w:val="00C015DE"/>
    <w:rsid w:val="00C406C8"/>
    <w:rsid w:val="00C4123A"/>
    <w:rsid w:val="00C95B69"/>
    <w:rsid w:val="00CA55C8"/>
    <w:rsid w:val="00CA6A23"/>
    <w:rsid w:val="00CB2D12"/>
    <w:rsid w:val="00D2669C"/>
    <w:rsid w:val="00D33B6D"/>
    <w:rsid w:val="00D56602"/>
    <w:rsid w:val="00D5779A"/>
    <w:rsid w:val="00D613DC"/>
    <w:rsid w:val="00D92593"/>
    <w:rsid w:val="00DB06B8"/>
    <w:rsid w:val="00DC3162"/>
    <w:rsid w:val="00DD4238"/>
    <w:rsid w:val="00DD496B"/>
    <w:rsid w:val="00E25608"/>
    <w:rsid w:val="00E61C73"/>
    <w:rsid w:val="00E77F41"/>
    <w:rsid w:val="00E851C9"/>
    <w:rsid w:val="00ED1CF1"/>
    <w:rsid w:val="00EE6EBC"/>
    <w:rsid w:val="00F02F17"/>
    <w:rsid w:val="00F063DB"/>
    <w:rsid w:val="00F3229B"/>
    <w:rsid w:val="00F4038C"/>
    <w:rsid w:val="00F67BC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5735E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35735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5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5735E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35735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5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OMOT;
pom. omot se nalazi u spisu Su-483/15, spis poslan na VTS 12.5.15.</izvorni_sadrzaj>
    <derivirana_varijabla naziv="DomainObject.Predmet.Opis_1">FORMIRAN POMOĆNI OMOT;
pom. omot se nalazi u spisu Su-483/15, spis poslan na VTS 12.5.15.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St-1571/2011</izvorni_sadrzaj>
    <derivirana_varijabla naziv="DomainObject.Predmet.OznakaBroj_1">St-1571/2011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-na ponovan postupak po rj. VTS-a Pž-3459/12
II odluka dostavljena sucu dana 15.06.2012.</izvorni_sadrzaj>
    <derivirana_varijabla naziv="DomainObject.Predmet.PrimjedbaSuca_1">-na ponovan postupak po rj. VTS-a Pž-3459/12
II odluka dostavljena sucu dana 15.06.2012.</derivirana_varijabla>
  </DomainObject.Predmet.PrimjedbaSuca>
  <DomainObject.Predmet.ProtustrankaFormated>
    <izvorni_sadrzaj>  PROMET-KRUG d.o.o.</izvorni_sadrzaj>
    <derivirana_varijabla naziv="DomainObject.Predmet.ProtustrankaFormated_1">  PROMET-KRUG d.o.o.</derivirana_varijabla>
  </DomainObject.Predmet.ProtustrankaFormated>
  <DomainObject.Predmet.ProtustrankaFormatedOIB>
    <izvorni_sadrzaj>  PROMET-KRUG d.o.o., OIB 65889064716</izvorni_sadrzaj>
    <derivirana_varijabla naziv="DomainObject.Predmet.ProtustrankaFormatedOIB_1">  PROMET-KRUG d.o.o., OIB 65889064716</derivirana_varijabla>
  </DomainObject.Predmet.ProtustrankaFormatedOIB>
  <DomainObject.Predmet.ProtustrankaFormatedWithAdress>
    <izvorni_sadrzaj> PROMET-KRUG d.o.o., RADNIČKA CESTA 2, Klinča Sela</izvorni_sadrzaj>
    <derivirana_varijabla naziv="DomainObject.Predmet.ProtustrankaFormatedWithAdress_1"> PROMET-KRUG d.o.o., RADNIČKA CESTA 2, Klinča Sela</derivirana_varijabla>
  </DomainObject.Predmet.ProtustrankaFormatedWithAdress>
  <DomainObject.Predmet.ProtustrankaFormatedWithAdressOIB>
    <izvorni_sadrzaj> PROMET-KRUG d.o.o., OIB 65889064716, RADNIČKA CESTA 2, Klinča Sela</izvorni_sadrzaj>
    <derivirana_varijabla naziv="DomainObject.Predmet.ProtustrankaFormatedWithAdressOIB_1"> PROMET-KRUG d.o.o., OIB 65889064716, RADNIČKA CESTA 2, Klinča Sela</derivirana_varijabla>
  </DomainObject.Predmet.ProtustrankaFormatedWithAdressOIB>
  <DomainObject.Predmet.ProtustrankaWithAdress>
    <izvorni_sadrzaj>PROMET-KRUG d.o.o. RADNIČKA CESTA 2, Klinča Sela</izvorni_sadrzaj>
    <derivirana_varijabla naziv="DomainObject.Predmet.ProtustrankaWithAdress_1">PROMET-KRUG d.o.o. RADNIČKA CESTA 2, Klinča Sela</derivirana_varijabla>
  </DomainObject.Predmet.ProtustrankaWithAdress>
  <DomainObject.Predmet.ProtustrankaWithAdressOIB>
    <izvorni_sadrzaj>PROMET-KRUG d.o.o., OIB 65889064716, RADNIČKA CESTA 2, Klinča Sela</izvorni_sadrzaj>
    <derivirana_varijabla naziv="DomainObject.Predmet.ProtustrankaWithAdressOIB_1">PROMET-KRUG d.o.o., OIB 65889064716, RADNIČKA CESTA 2, Klinča Sela</derivirana_varijabla>
  </DomainObject.Predmet.ProtustrankaWithAdressOIB>
  <DomainObject.Predmet.ProtustrankaNazivFormated>
    <izvorni_sadrzaj>PROMET-KRUG d.o.o.</izvorni_sadrzaj>
    <derivirana_varijabla naziv="DomainObject.Predmet.ProtustrankaNazivFormated_1">PROMET-KRUG d.o.o.</derivirana_varijabla>
  </DomainObject.Predmet.ProtustrankaNazivFormated>
  <DomainObject.Predmet.ProtustrankaNazivFormatedOIB>
    <izvorni_sadrzaj>PROMET-KRUG d.o.o., OIB 65889064716</izvorni_sadrzaj>
    <derivirana_varijabla naziv="DomainObject.Predmet.ProtustrankaNazivFormatedOIB_1">PROMET-KRUG d.o.o., OIB 65889064716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 d.o.o. zastupanog po punomoćniku ŠIMUN BABIĆ</izvorni_sadrzaj>
    <derivirana_varijabla naziv="DomainObject.Predmet.StrankaFormated_1">  PROMET-ORKAN d.o.o. zastupanog po punomoćniku ŠIMUN BABIĆ</derivirana_varijabla>
  </DomainObject.Predmet.StrankaFormated>
  <DomainObject.Predmet.StrankaFormatedOIB>
    <izvorni_sadrzaj>  PROMET-ORKAN d.o.o., OIB 21609083770 zastupanog po punomoćniku ŠIMUN BABIĆ</izvorni_sadrzaj>
    <derivirana_varijabla naziv="DomainObject.Predmet.StrankaFormatedOIB_1">  PROMET-ORKAN d.o.o., OIB 21609083770 zastupanog po punomoćniku ŠIMUN BABIĆ</derivirana_varijabla>
  </DomainObject.Predmet.StrankaFormatedOIB>
  <DomainObject.Predmet.StrankaFormatedWithAdress>
    <izvorni_sadrzaj> PROMET-ORKAN d.o.o., ZVONIMIRA CIMERMANČIĆA 3, 10000 Zagreb zastupanog po punomoćniku ŠIMUN BABIĆ</izvorni_sadrzaj>
    <derivirana_varijabla naziv="DomainObject.Predmet.StrankaFormatedWithAdress_1"> PROMET-ORKAN d.o.o., ZVONIMIRA CIMERMANČIĆA 3, 10000 Zagreb zastupanog po punomoćniku ŠIMUN BABIĆ</derivirana_varijabla>
  </DomainObject.Predmet.StrankaFormatedWithAdress>
  <DomainObject.Predmet.StrankaFormatedWithAdressOIB>
    <izvorni_sadrzaj> PROMET-ORKAN d.o.o., OIB 21609083770, ZVONIMIRA CIMERMANČIĆA 3, 10000 Zagreb zastupanog po punomoćniku ŠIMUN BABIĆ</izvorni_sadrzaj>
    <derivirana_varijabla naziv="DomainObject.Predmet.StrankaFormatedWithAdressOIB_1"> PROMET-ORKAN d.o.o., OIB 21609083770, ZVONIMIRA CIMERMANČIĆA 3, 10000 Zagreb zastupanog po punomoćniku ŠIMUN BABIĆ</derivirana_varijabla>
  </DomainObject.Predmet.StrankaFormatedWithAdressOIB>
  <DomainObject.Predmet.StrankaWithAdress>
    <izvorni_sadrzaj>PROMET-ORKAN d.o.o. ZVONIMIRA CIMERMANČIĆA 3,10000 Zagreb</izvorni_sadrzaj>
    <derivirana_varijabla naziv="DomainObject.Predmet.StrankaWithAdress_1">PROMET-ORKAN d.o.o. ZVONIMIRA CIMERMANČIĆA 3,10000 Zagreb</derivirana_varijabla>
  </DomainObject.Predmet.StrankaWithAdress>
  <DomainObject.Predmet.StrankaWithAdressOIB>
    <izvorni_sadrzaj>PROMET-ORKAN d.o.o., OIB 21609083770, ZVONIMIRA CIMERMANČIĆA 3,10000 Zagreb</izvorni_sadrzaj>
    <derivirana_varijabla naziv="DomainObject.Predmet.StrankaWithAdressOIB_1">PROMET-ORKAN d.o.o., OIB 21609083770, ZVONIMIRA CIMERMANČIĆA 3,10000 Zagreb</derivirana_varijabla>
  </DomainObject.Predmet.StrankaWithAdressOIB>
  <DomainObject.Predmet.StrankaNazivFormated>
    <izvorni_sadrzaj>PROMET-ORKAN d.o.o.</izvorni_sadrzaj>
    <derivirana_varijabla naziv="DomainObject.Predmet.StrankaNazivFormated_1">PROMET-ORKAN d.o.o.</derivirana_varijabla>
  </DomainObject.Predmet.StrankaNazivFormated>
  <DomainObject.Predmet.StrankaNazivFormatedOIB>
    <izvorni_sadrzaj>PROMET-ORKAN d.o.o., OIB 21609083770</izvorni_sadrzaj>
    <derivirana_varijabla naziv="DomainObject.Predmet.StrankaNazivFormatedOIB_1">PROMET-ORKAN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46150.00</izvorni_sadrzaj>
    <derivirana_varijabla naziv="DomainObject.Predmet.TrenutnaVrijednost_1">46150.00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PROMET-ORKAN d.o.o. zastupanog po punomoćniku ŠIMUN BABIĆ</item>
    </izvorni_sadrzaj>
    <derivirana_varijabla naziv="DomainObject.Predmet.StrankaListFormated_1">
      <item>PROMET-ORKAN d.o.o. zastupanog po punomoćniku ŠIMUN BABIĆ</item>
    </derivirana_varijabla>
  </DomainObject.Predmet.StrankaListFormated>
  <DomainObject.Predmet.StrankaListFormatedOIB>
    <izvorni_sadrzaj>
      <item>PROMET-ORKAN d.o.o., OIB 21609083770 zastupanog po punomoćniku ŠIMUN BABIĆ</item>
    </izvorni_sadrzaj>
    <derivirana_varijabla naziv="DomainObject.Predmet.StrankaListFormatedOIB_1">
      <item>PROMET-ORKAN d.o.o., OIB 21609083770 zastupanog po punomoćniku ŠIMUN BABIĆ</item>
    </derivirana_varijabla>
  </DomainObject.Predmet.StrankaListFormatedOIB>
  <DomainObject.Predmet.StrankaListFormatedWithAdress>
    <izvorni_sadrzaj>
      <item>PROMET-ORKAN d.o.o., ZVONIMIRA CIMERMANČIĆA 3, 10000 Zagreb zastupanog po punomoćniku ŠIMUN BABIĆ</item>
    </izvorni_sadrzaj>
    <derivirana_varijabla naziv="DomainObject.Predmet.StrankaListFormatedWithAdress_1">
      <item>PROMET-ORKAN d.o.o., ZVONIMIRA CIMERMANČIĆA 3, 10000 Zagreb zastupanog po punomoćniku ŠIMUN BABIĆ</item>
    </derivirana_varijabla>
  </DomainObject.Predmet.StrankaListFormatedWithAdress>
  <DomainObject.Predmet.StrankaListFormatedWithAdressOIB>
    <izvorni_sadrzaj>
      <item>PROMET-ORKAN d.o.o., OIB 21609083770, ZVONIMIRA CIMERMANČIĆA 3, 10000 Zagreb zastupanog po punomoćniku ŠIMUN BABIĆ</item>
    </izvorni_sadrzaj>
    <derivirana_varijabla naziv="DomainObject.Predmet.StrankaListFormatedWithAdressOIB_1">
      <item>PROMET-ORKAN d.o.o., OIB 21609083770, ZVONIMIRA CIMERMANČIĆA 3, 10000 Zagreb zastupanog po punomoćniku ŠIMUN BABIĆ</item>
    </derivirana_varijabla>
  </DomainObject.Predmet.StrankaListFormatedWithAdressOIB>
  <DomainObject.Predmet.StrankaListNazivFormated>
    <izvorni_sadrzaj>
      <item>PROMET-ORKAN d.o.o.</item>
    </izvorni_sadrzaj>
    <derivirana_varijabla naziv="DomainObject.Predmet.StrankaListNazivFormated_1">
      <item>PROMET-ORKAN d.o.o.</item>
    </derivirana_varijabla>
  </DomainObject.Predmet.StrankaListNazivFormated>
  <DomainObject.Predmet.StrankaListNazivFormatedOIB>
    <izvorni_sadrzaj>
      <item>PROMET-ORKAN d.o.o., OIB 21609083770</item>
    </izvorni_sadrzaj>
    <derivirana_varijabla naziv="DomainObject.Predmet.StrankaListNazivFormatedOIB_1">
      <item>PROMET-ORKAN d.o.o., OIB 21609083770</item>
    </derivirana_varijabla>
  </DomainObject.Predmet.StrankaListNazivFormatedOIB>
  <DomainObject.Predmet.ProtuStrankaListFormated>
    <izvorni_sadrzaj>
      <item>PROMET-KRUG d.o.o.</item>
    </izvorni_sadrzaj>
    <derivirana_varijabla naziv="DomainObject.Predmet.ProtuStrankaListFormated_1">
      <item>PROMET-KRUG d.o.o.</item>
    </derivirana_varijabla>
  </DomainObject.Predmet.ProtuStrankaListFormated>
  <DomainObject.Predmet.ProtuStrankaListFormatedOIB>
    <izvorni_sadrzaj>
      <item>PROMET-KRUG d.o.o., OIB 65889064716</item>
    </izvorni_sadrzaj>
    <derivirana_varijabla naziv="DomainObject.Predmet.ProtuStrankaListFormatedOIB_1">
      <item>PROMET-KRUG d.o.o., OIB 65889064716</item>
    </derivirana_varijabla>
  </DomainObject.Predmet.ProtuStrankaListFormatedOIB>
  <DomainObject.Predmet.ProtuStrankaListFormatedWithAdress>
    <izvorni_sadrzaj>
      <item>PROMET-KRUG d.o.o., RADNIČKA CESTA 2, Klinča Sela</item>
    </izvorni_sadrzaj>
    <derivirana_varijabla naziv="DomainObject.Predmet.ProtuStrankaListFormatedWithAdress_1">
      <item>PROMET-KRUG d.o.o., RADNIČKA CESTA 2, Klinča Sela</item>
    </derivirana_varijabla>
  </DomainObject.Predmet.ProtuStrankaListFormatedWithAdress>
  <DomainObject.Predmet.ProtuStrankaListFormatedWithAdressOIB>
    <izvorni_sadrzaj>
      <item>PROMET-KRUG d.o.o., OIB 65889064716, RADNIČKA CESTA 2, Klinča Sela</item>
    </izvorni_sadrzaj>
    <derivirana_varijabla naziv="DomainObject.Predmet.ProtuStrankaListFormatedWithAdressOIB_1">
      <item>PROMET-KRUG d.o.o., OIB 65889064716, RADNIČKA CESTA 2, Klinča Sela</item>
    </derivirana_varijabla>
  </DomainObject.Predmet.ProtuStrankaListFormatedWithAdressOIB>
  <DomainObject.Predmet.ProtuStrankaListNazivFormated>
    <izvorni_sadrzaj>
      <item>PROMET-KRUG d.o.o.</item>
    </izvorni_sadrzaj>
    <derivirana_varijabla naziv="DomainObject.Predmet.ProtuStrankaListNazivFormated_1">
      <item>PROMET-KRUG d.o.o.</item>
    </derivirana_varijabla>
  </DomainObject.Predmet.ProtuStrankaListNazivFormated>
  <DomainObject.Predmet.ProtuStrankaListNazivFormatedOIB>
    <izvorni_sadrzaj>
      <item>PROMET-KRUG d.o.o., OIB 65889064716</item>
    </izvorni_sadrzaj>
    <derivirana_varijabla naziv="DomainObject.Predmet.ProtuStrankaListNazivFormatedOIB_1">
      <item>PROMET-KRUG d.o.o., OIB 65889064716</item>
    </derivirana_varijabla>
  </DomainObject.Predmet.ProtuStrankaListNazivFormatedOIB>
  <DomainObject.Predmet.OstaliListFormated>
    <izvorni_sadrzaj>
      <item>ŠIMUN BABIĆ punomoćnik sudionika u postupku PROMET-ORKAN d.o.o.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ŽGO Velika Gorica</item>
    </izvorni_sadrzaj>
    <derivirana_varijabla naziv="DomainObject.Predmet.OstaliListFormated_1">
      <item>ŠIMUN BABIĆ punomoćnik sudionika u postupku PROMET-ORKAN d.o.o.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ŽGO Velika Gorica</item>
    </derivirana_varijabla>
  </DomainObject.Predmet.OstaliListFormated>
  <DomainObject.Predmet.OstaliListFormatedOIB>
    <izvorni_sadrzaj>
      <item>ŠIMUN BABIĆ punomoćnik sudionika u postupku PROMET-ORKAN d.o.o.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ŽGO Velika Gorica, OIB 96292040276</item>
    </izvorni_sadrzaj>
    <derivirana_varijabla naziv="DomainObject.Predmet.OstaliListFormatedOIB_1">
      <item>ŠIMUN BABIĆ punomoćnik sudionika u postupku PROMET-ORKAN d.o.o.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ŽGO Velika Gorica, OIB 96292040276</item>
    </derivirana_varijabla>
  </DomainObject.Predmet.OstaliListFormatedOIB>
  <DomainObject.Predmet.OstaliListFormatedWithAdress>
    <izvorni_sadrzaj>
      <item>ŠIMUN BABIĆ, MATIJE MRAZOVIĆA 5, 10000 Zagreb punomoćnik sudionika u postupku PROMET-ORKAN d.o.o.</item>
      <item>MILICA ĐURĐEVIĆ, PRAŠKA 2, 10000 Zagreb</item>
      <item>Milorad Zajkovski, IVANA VENCLA 32, 10290 Zaprešić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ŽGO Velika Gorica, Trg kralja Tomislava 36, 10410 Velika Gorica</item>
    </izvorni_sadrzaj>
    <derivirana_varijabla naziv="DomainObject.Predmet.OstaliListFormatedWithAdress_1">
      <item>ŠIMUN BABIĆ, MATIJE MRAZOVIĆA 5, 10000 Zagreb punomoćnik sudionika u postupku PROMET-ORKAN d.o.o.</item>
      <item>MILICA ĐURĐEVIĆ, PRAŠKA 2, 10000 Zagreb</item>
      <item>Milorad Zajkovski, IVANA VENCLA 32, 10290 Zaprešić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ŽGO Velika Gorica, Trg kralja Tomislava 36, 10410 Velika Gorica</item>
    </derivirana_varijabla>
  </DomainObject.Predmet.OstaliListFormatedWithAdress>
  <DomainObject.Predmet.OstaliListFormatedWithAdressOIB>
    <izvorni_sadrzaj>
      <item>ŠIMUN BABIĆ, MATIJE MRAZOVIĆA 5, 10000 Zagreb punomoćnik sudionika u postupku PROMET-ORKAN d.o.o.</item>
      <item>MILICA ĐURĐEVIĆ, PRAŠKA 2, 10000 Zagreb</item>
      <item>Milorad Zajkovski, OIB 59768013642, IVANA VENCLA 32, 10290 Zaprešić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ŽGO Velika Gorica, OIB 96292040276, Trg kralja Tomislava 36, 10410 Velika Gorica</item>
    </izvorni_sadrzaj>
    <derivirana_varijabla naziv="DomainObject.Predmet.OstaliListFormatedWithAdressOIB_1">
      <item>ŠIMUN BABIĆ, MATIJE MRAZOVIĆA 5, 10000 Zagreb punomoćnik sudionika u postupku PROMET-ORKAN d.o.o.</item>
      <item>MILICA ĐURĐEVIĆ, PRAŠKA 2, 10000 Zagreb</item>
      <item>Milorad Zajkovski, OIB 59768013642, IVANA VENCLA 32, 10290 Zaprešić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ŽGO Velika Gorica, OIB 96292040276, Trg kralja Tomislava 36, 10410 Velika Gorica</item>
    </derivirana_varijabla>
  </DomainObject.Predmet.OstaliListFormatedWithAdressOIB>
  <DomainObject.Predmet.OstaliListNazivFormated>
    <izvorni_sadrzaj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ŽGO Velika Gorica</item>
    </izvorni_sadrzaj>
    <derivirana_varijabla naziv="DomainObject.Predmet.OstaliListNazivFormated_1"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ŽGO Velika Gorica</item>
    </derivirana_varijabla>
  </DomainObject.Predmet.OstaliListNazivFormated>
  <DomainObject.Predmet.OstaliListNazivFormatedOIB>
    <izvorni_sadrzaj>
      <item>ŠIMUN BABIĆ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ŽGO Velika Gorica, OIB 96292040276</item>
    </izvorni_sadrzaj>
    <derivirana_varijabla naziv="DomainObject.Predmet.OstaliListNazivFormatedOIB_1">
      <item>ŠIMUN BABIĆ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ŽGO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PROMET-ORKAN d.o.o.</izvorni_sadrzaj>
    <derivirana_varijabla naziv="DomainObject.Predmet.StrankaIDrugi_1">PROMET-ORKAN d.o.o.</derivirana_varijabla>
  </DomainObject.Predmet.StrankaIDrugi>
  <DomainObject.Predmet.ProtustrankaIDrugi>
    <izvorni_sadrzaj>PROMET-KRUG d.o.o.</izvorni_sadrzaj>
    <derivirana_varijabla naziv="DomainObject.Predmet.ProtustrankaIDrugi_1">PROMET-KRUG d.o.o.</derivirana_varijabla>
  </DomainObject.Predmet.ProtustrankaIDrugi>
  <DomainObject.Predmet.StrankaIDrugiAdressOIB>
    <izvorni_sadrzaj>PROMET-ORKAN d.o.o., OIB 21609083770, ZVONIMIRA CIMERMANČIĆA 3, 10000 Zagreb</izvorni_sadrzaj>
    <derivirana_varijabla naziv="DomainObject.Predmet.StrankaIDrugiAdressOIB_1">PROMET-ORKAN d.o.o., OIB 21609083770, ZVONIMIRA CIMERMANČIĆA 3, 10000 Zagreb</derivirana_varijabla>
  </DomainObject.Predmet.StrankaIDrugiAdressOIB>
  <DomainObject.Predmet.ProtustrankaIDrugiAdressOIB>
    <izvorni_sadrzaj>PROMET-KRUG d.o.o., OIB 65889064716, RADNIČKA CESTA 2, Klinča Sela</izvorni_sadrzaj>
    <derivirana_varijabla naziv="DomainObject.Predmet.ProtustrankaIDrugiAdressOIB_1">PROMET-KRUG d.o.o., OIB 65889064716, RADNIČKA CESTA 2,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PROMET-KRUG d.o.o.</item>
      <item>PROMET-ORKAN d.o.o.</item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ŽGO Velika Gorica</item>
    </izvorni_sadrzaj>
    <derivirana_varijabla naziv="DomainObject.Predmet.SudioniciListNaziv_1">
      <item>PROMET-KRUG d.o.o.</item>
      <item>PROMET-ORKAN d.o.o.</item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  <item>ŽGO Velika Gorica</item>
    </derivirana_varijabla>
  </DomainObject.Predmet.SudioniciListNaziv>
  <DomainObject.Predmet.SudioniciListAdressOIB>
    <izvorni_sadrzaj>
      <item>PROMET-KRUG d.o.o., OIB 65889064716, RADNIČKA CESTA 2,Klinča Sela</item>
      <item>PROMET-ORKAN d.o.o., OIB 21609083770, ZVONIMIRA CIMERMANČIĆA 3,10000 Zagreb</item>
      <item>ŠIMUN BABIĆ, MATIJE MRAZOVIĆA 5,10000 Zagreb</item>
      <item>MILICA ĐURĐEVIĆ, PRAŠKA 2,10000 Zagreb</item>
      <item>Milorad Zajkovski, OIB 59768013642, IVANA VENCLA 32,10290 Zaprešić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ŽGO Velika Gorica, OIB 96292040276, Trg kralja Tomislava 36,10410 Velika Gorica</item>
    </izvorni_sadrzaj>
    <derivirana_varijabla naziv="DomainObject.Predmet.SudioniciListAdressOIB_1">
      <item>PROMET-KRUG d.o.o., OIB 65889064716, RADNIČKA CESTA 2,Klinča Sela</item>
      <item>PROMET-ORKAN d.o.o., OIB 21609083770, ZVONIMIRA CIMERMANČIĆA 3,10000 Zagreb</item>
      <item>ŠIMUN BABIĆ, MATIJE MRAZOVIĆA 5,10000 Zagreb</item>
      <item>MILICA ĐURĐEVIĆ, PRAŠKA 2,10000 Zagreb</item>
      <item>Milorad Zajkovski, OIB 59768013642, IVANA VENCLA 32,10290 Zaprešić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ŽGO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65889064716</item>
      <item>, OIB 21609083770</item>
      <item>, OIB null</item>
      <item>, OIB null</item>
      <item>, OIB 59768013642</item>
      <item>, OIB 16488001145</item>
      <item>, OIB 96423371665</item>
      <item>, OIB 84668577668</item>
      <item>, OIB 93993757343</item>
      <item>, OIB 96292040276</item>
    </izvorni_sadrzaj>
    <derivirana_varijabla naziv="DomainObject.Predmet.SudioniciListNazivOIB_1">
      <item>, OIB 65889064716</item>
      <item>, OIB 21609083770</item>
      <item>, OIB null</item>
      <item>, OIB null</item>
      <item>, OIB 59768013642</item>
      <item>, OIB 16488001145</item>
      <item>, OIB 96423371665</item>
      <item>, OIB 84668577668</item>
      <item>, OIB 93993757343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299</properties:Words>
  <properties:Characters>1753</properties:Characters>
  <properties:Lines>94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2018-01-15T13:34:00Z</dcterms:created>
  <dc:creator>nmarkovic</dc:creator>
  <cp:lastModifiedBy>Jadranka Zelić</cp:lastModifiedBy>
  <cp:lastPrinted>2018-01-15T13:34:00Z</cp:lastPrinted>
  <dcterms:modified xmlns:xsi="http://www.w3.org/2001/XMLSchema-instance" xsi:type="dcterms:W3CDTF">2018-01-15T13:35:00Z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