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bfcc" w14:paraId="ef0bfcc" w:rsidRDefault="00920BA7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</w:t>
      </w:r>
      <w:r w:rsidR="00526990">
        <w:rPr>
          <w:b w:val="false"/>
        </w:rPr>
        <w:t>130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 w:rsidR="00355FDD">
        <w:t xml:space="preserve"> </w:t>
      </w:r>
      <w:r w:rsidR="00526990">
        <w:t>12. rujna</w:t>
      </w:r>
      <w:r w:rsidR="000A3321">
        <w:t xml:space="preserve"> 2017. 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lastRenderedPageBreak/>
        <w:t>2</w:t>
      </w:r>
    </w:p>
    <w:p w:rsidRDefault="00920BA7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526990">
        <w:rPr>
          <w:b w:val="false"/>
        </w:rPr>
        <w:t>30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</w:t>
      </w:r>
      <w:r w:rsidR="009C56E7">
        <w:t xml:space="preserve"> </w:t>
      </w:r>
      <w:r w:rsidR="0032725B">
        <w:t>194.857,37</w:t>
      </w:r>
      <w:r w:rsidR="009C56E7">
        <w:t xml:space="preserve"> </w:t>
      </w:r>
      <w:r w:rsidR="000D6872">
        <w:t>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</w:t>
      </w:r>
      <w:r w:rsidR="0032725B">
        <w:t xml:space="preserve"> 84.168,37</w:t>
      </w:r>
      <w:r w:rsidR="00FC20A2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526990">
        <w:t>devet</w:t>
      </w:r>
      <w:r w:rsidR="00851BEE">
        <w:t>na</w:t>
      </w:r>
      <w:r w:rsidR="000A3321">
        <w:t>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526990">
        <w:t xml:space="preserve">9. listopada </w:t>
      </w:r>
      <w:r w:rsidR="0032725B">
        <w:t xml:space="preserve"> 2017.</w:t>
      </w:r>
      <w:r w:rsidR="00874F41">
        <w:t xml:space="preserve"> </w:t>
      </w:r>
      <w:r w:rsidR="00A825CE">
        <w:t xml:space="preserve"> godine u </w:t>
      </w:r>
      <w:r w:rsidR="00526990">
        <w:t>10</w:t>
      </w:r>
      <w:r w:rsidR="00874F41">
        <w:t>,</w:t>
      </w:r>
      <w:r w:rsidR="00526990">
        <w:t>3</w:t>
      </w:r>
      <w:r w:rsidR="00874F41">
        <w:t>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851BEE">
        <w:t xml:space="preserve"> </w:t>
      </w:r>
      <w:r w:rsidR="00526990">
        <w:t>devetn</w:t>
      </w:r>
      <w:r w:rsidR="00851BEE">
        <w:t>aestom</w:t>
      </w:r>
      <w:r w:rsidR="009C56E7">
        <w:t xml:space="preserve"> 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32725B">
        <w:t>194.857,37</w:t>
      </w:r>
      <w:r w:rsidR="00874F41">
        <w:t xml:space="preserve"> </w:t>
      </w:r>
      <w:r w:rsidR="00385115">
        <w:t xml:space="preserve">kn a  za pokretnine početna cijena iznosi </w:t>
      </w:r>
      <w:r w:rsidR="0032725B">
        <w:t xml:space="preserve">84.168,37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32725B">
        <w:t>devet</w:t>
      </w:r>
      <w:r w:rsidR="009D462E">
        <w:t>na</w:t>
      </w:r>
      <w:r w:rsidR="007B3DB9">
        <w:t>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St-390/12-1</w:t>
      </w:r>
      <w:r w:rsidR="00526990">
        <w:rPr>
          <w:b w:val="false"/>
        </w:rPr>
        <w:t>30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FC5B74">
        <w:t>Renatom Horvatin od</w:t>
      </w:r>
      <w:r w:rsidR="00385115">
        <w:t xml:space="preserve">vjetnicom iz </w:t>
      </w:r>
      <w:r w:rsidR="00FC5B74">
        <w:t>Našica</w:t>
      </w:r>
      <w:r w:rsidR="00385115">
        <w:t xml:space="preserve">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</w:t>
      </w:r>
      <w:r w:rsidR="00FC5B74">
        <w:t>13732727.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336115" w:rsidP="0081139D" w:rsidR="006234D3">
      <w:pPr>
        <w:pStyle w:val="Tijeloteksta"/>
        <w:rPr>
          <w:bCs/>
        </w:rPr>
      </w:pPr>
      <w:r>
        <w:rPr>
          <w:bCs/>
        </w:rPr>
        <w:tab/>
        <w:t>Nakon neuspjele</w:t>
      </w:r>
      <w:r w:rsidR="0032725B">
        <w:rPr>
          <w:bCs/>
        </w:rPr>
        <w:t xml:space="preserve"> osam</w:t>
      </w:r>
      <w:r w:rsidR="00355FDD">
        <w:rPr>
          <w:bCs/>
        </w:rPr>
        <w:t>na</w:t>
      </w:r>
      <w:r w:rsidR="009D462E">
        <w:rPr>
          <w:bCs/>
        </w:rPr>
        <w:t>este</w:t>
      </w:r>
      <w:r>
        <w:rPr>
          <w:bCs/>
        </w:rPr>
        <w:t xml:space="preserve"> jav</w:t>
      </w:r>
      <w:r w:rsidR="008E40CA">
        <w:rPr>
          <w:bCs/>
        </w:rPr>
        <w:t>n</w:t>
      </w:r>
      <w:r w:rsidR="00B91FB8">
        <w:rPr>
          <w:bCs/>
        </w:rPr>
        <w:t>e dražbe</w:t>
      </w:r>
      <w:r w:rsidR="00FC5B74">
        <w:rPr>
          <w:bCs/>
        </w:rPr>
        <w:t>, na kojoj</w:t>
      </w:r>
      <w:r w:rsidR="008E40CA">
        <w:rPr>
          <w:bCs/>
        </w:rPr>
        <w:t xml:space="preserve">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 w:rsidR="00B91FB8">
        <w:rPr>
          <w:bCs/>
        </w:rPr>
        <w:t>a</w:t>
      </w:r>
      <w:r w:rsidR="007B3DB9">
        <w:rPr>
          <w:bCs/>
        </w:rPr>
        <w:t>,  početne cijene za</w:t>
      </w:r>
      <w:r w:rsidR="0032725B">
        <w:rPr>
          <w:bCs/>
        </w:rPr>
        <w:t xml:space="preserve"> devet</w:t>
      </w:r>
      <w:r w:rsidR="009D462E">
        <w:rPr>
          <w:bCs/>
        </w:rPr>
        <w:t>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1</w:t>
      </w:r>
      <w:r w:rsidR="00461F33">
        <w:rPr>
          <w:bCs/>
        </w:rPr>
        <w:t>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920BA7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526990">
        <w:rPr>
          <w:b w:val="false"/>
        </w:rPr>
        <w:t>30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AC5426" w:rsidP="00971986" w:rsidR="00DF62AC">
      <w:pPr>
        <w:pStyle w:val="Tijeloteksta"/>
        <w:jc w:val="center"/>
      </w:pPr>
      <w:r>
        <w:t xml:space="preserve">U Osijeku </w:t>
      </w:r>
      <w:r w:rsidR="00526990">
        <w:t>12. rujan</w:t>
      </w:r>
      <w:r w:rsidR="009D462E">
        <w:t xml:space="preserve"> </w:t>
      </w:r>
      <w:r w:rsidR="00FC5B74">
        <w:t xml:space="preserve"> 2017. </w:t>
      </w:r>
      <w:r w:rsidR="00690166">
        <w:t xml:space="preserve">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</w:t>
      </w:r>
      <w:r w:rsidR="00FC5B74">
        <w:t xml:space="preserve">Renata Horvatin      </w:t>
      </w:r>
    </w:p>
    <w:p w:rsidRDefault="00EA01A9" w:rsidP="00EA01A9" w:rsidR="006B4D95" w:rsidRPr="009320FF">
      <w:pPr>
        <w:pStyle w:val="Tijeloteksta"/>
        <w:numPr>
          <w:ilvl w:val="0"/>
          <w:numId w:val="3"/>
        </w:numPr>
      </w:pPr>
      <w:r>
        <w:t>APS Delta S.A., societe anonime Luksemburg po punomoćniku Nenadu Grof odvjetniku iz Zagreba, Zagreb, Nikole Pavića 7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5D2A05">
        <w:t>Donji Miholjac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BA7BEA" w:rsidP="00690166" w:rsidR="00A8551D">
      <w:pPr>
        <w:pStyle w:val="Tijeloteksta"/>
        <w:numPr>
          <w:ilvl w:val="0"/>
          <w:numId w:val="3"/>
        </w:numPr>
        <w:jc w:val="left"/>
      </w:pPr>
      <w:r>
        <w:t>roč.</w:t>
      </w:r>
      <w:r w:rsidR="00EA01A9">
        <w:t xml:space="preserve">  9/10</w:t>
      </w: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3321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6464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25B"/>
    <w:rsid w:val="003276D7"/>
    <w:rsid w:val="003337A6"/>
    <w:rsid w:val="00334297"/>
    <w:rsid w:val="00336115"/>
    <w:rsid w:val="00342079"/>
    <w:rsid w:val="0035269A"/>
    <w:rsid w:val="00354A53"/>
    <w:rsid w:val="00355FDD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6990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05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51BEE"/>
    <w:rsid w:val="00860129"/>
    <w:rsid w:val="008635C8"/>
    <w:rsid w:val="008705BB"/>
    <w:rsid w:val="00874F41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0BA7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56E7"/>
    <w:rsid w:val="009C670C"/>
    <w:rsid w:val="009D462E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C5426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A7BEA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1A9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3F34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C5B74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3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3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EABCA-E706-4AA0-80D1-8F5E4B40D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1183</properties:Words>
  <properties:Characters>6385</properties:Characters>
  <properties:Lines>188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8023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2017-09-12T09:16:00Z</dcterms:created>
  <dc:creator>Korisnik</dc:creator>
  <cp:lastModifiedBy>Maja Kocijan</cp:lastModifiedBy>
  <cp:lastPrinted>2017-09-12T09:20:00Z</cp:lastPrinted>
  <dcterms:modified xmlns:xsi="http://www.w3.org/2001/XMLSchema-instance" xsi:type="dcterms:W3CDTF">2017-09-12T09:26:00Z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