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e64e" w14:paraId="4e4e64e" w:rsidRDefault="00E02323" w:rsidP="00E02323" w:rsidR="00E02323">
      <w:pPr>
        <w:pStyle w:val="NormaleSPIS"/>
        <w15:collapsed w:val="false"/>
      </w:pP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323" w:rsidP="00E02323" w:rsidR="00E02323">
      <w:pPr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E02323" w:rsidP="00E02323" w:rsidR="00E02323">
      <w:pPr>
        <w:jc w:val="both"/>
        <w:rPr>
          <w:rFonts w:eastAsia="Times New Roman"/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E02323" w:rsidP="00E02323" w:rsidR="00E02323">
      <w:pPr>
        <w:jc w:val="both"/>
        <w:rPr>
          <w:color w:val="222222"/>
        </w:rPr>
      </w:pPr>
      <w:r>
        <w:rPr>
          <w:color w:val="222222"/>
        </w:rPr>
        <w:t>STALNA SLUŽBA U SLAVONSKOM BRODU                               3 St-4/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18</w:t>
      </w:r>
      <w:r w:rsidR="008030F5">
        <w:rPr>
          <w:color w:val="222222"/>
        </w:rPr>
        <w:t>3</w:t>
      </w:r>
      <w:proofErr w:type="spellEnd"/>
    </w:p>
    <w:p w:rsidRDefault="00E02323" w:rsidP="00E02323" w:rsidR="00E02323">
      <w:pPr>
        <w:jc w:val="both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35000</w:t>
      </w:r>
      <w:proofErr w:type="spellEnd"/>
      <w:r>
        <w:rPr>
          <w:color w:val="222222"/>
        </w:rPr>
        <w:t xml:space="preserve"> Slavonski Brod</w:t>
      </w:r>
    </w:p>
    <w:p w:rsidRDefault="00E02323" w:rsidP="00E02323" w:rsidR="00E02323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 H R V A T S K A</w:t>
      </w:r>
    </w:p>
    <w:p w:rsidRDefault="00E02323" w:rsidP="00E02323" w:rsidR="00E02323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NJ E   </w:t>
      </w:r>
    </w:p>
    <w:p w:rsidRDefault="00E02323" w:rsidP="00E02323" w:rsidR="00E02323">
      <w:pPr>
        <w:shd w:fill="FFFFFF" w:color="auto" w:val="clear"/>
        <w:spacing w:after="0"/>
        <w:ind w:firstLine="708"/>
        <w:jc w:val="both"/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4a</w:t>
      </w:r>
      <w:proofErr w:type="spellEnd"/>
      <w:r>
        <w:rPr>
          <w:b/>
        </w:rPr>
        <w:t xml:space="preserve">, kao vlasnikom 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 xml:space="preserve">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 </w:t>
      </w:r>
      <w:r>
        <w:t>zastupano po stečajnom upravitelju Milanu Nakić</w:t>
      </w:r>
      <w:r>
        <w:rPr>
          <w:color w:val="222222"/>
        </w:rPr>
        <w:t xml:space="preserve">, </w:t>
      </w:r>
      <w:proofErr w:type="spellStart"/>
      <w:r w:rsidR="008030F5">
        <w:rPr>
          <w:color w:val="222222"/>
        </w:rPr>
        <w:t>2</w:t>
      </w:r>
      <w:r>
        <w:rPr>
          <w:color w:val="222222"/>
        </w:rPr>
        <w:t>1</w:t>
      </w:r>
      <w:proofErr w:type="spellEnd"/>
      <w:r>
        <w:rPr>
          <w:color w:val="222222"/>
        </w:rPr>
        <w:t xml:space="preserve">. rujna </w:t>
      </w:r>
      <w:proofErr w:type="spellStart"/>
      <w:r>
        <w:t>2018</w:t>
      </w:r>
      <w:proofErr w:type="spellEnd"/>
    </w:p>
    <w:p w:rsidRDefault="00E02323" w:rsidP="00E02323" w:rsidR="00E02323">
      <w:pPr>
        <w:shd w:fill="FFFFFF" w:color="auto" w:val="clear"/>
        <w:spacing w:after="0"/>
        <w:jc w:val="both"/>
        <w:rPr>
          <w:color w:val="000000"/>
        </w:rPr>
      </w:pPr>
    </w:p>
    <w:p w:rsidRDefault="00E02323" w:rsidP="00E02323" w:rsidR="00E02323">
      <w:pPr>
        <w:jc w:val="center"/>
      </w:pPr>
      <w:r>
        <w:t>r i j e š i o    j e</w:t>
      </w:r>
    </w:p>
    <w:p w:rsidRDefault="00E02323" w:rsidP="00E02323" w:rsidR="00E02323">
      <w:pPr>
        <w:jc w:val="both"/>
      </w:pPr>
      <w:r>
        <w:t xml:space="preserve">            Odobrava se obračun stvarnih troškova stečajnom upravitelju Milanu Nakiću iz Pakraca, J. J. Strossmayera </w:t>
      </w:r>
      <w:proofErr w:type="spellStart"/>
      <w:r>
        <w:t>20</w:t>
      </w:r>
      <w:proofErr w:type="spellEnd"/>
      <w:r>
        <w:t xml:space="preserve">, OIB </w:t>
      </w:r>
      <w:proofErr w:type="spellStart"/>
      <w:r>
        <w:t>11576973023</w:t>
      </w:r>
      <w:proofErr w:type="spellEnd"/>
      <w:r>
        <w:t xml:space="preserve"> u iznosu od</w:t>
      </w:r>
      <w:r w:rsidR="00067FD5">
        <w:t xml:space="preserve"> </w:t>
      </w:r>
      <w:proofErr w:type="spellStart"/>
      <w:r w:rsidR="00067FD5">
        <w:t>643</w:t>
      </w:r>
      <w:proofErr w:type="spellEnd"/>
      <w:r>
        <w:t>,</w:t>
      </w:r>
      <w:proofErr w:type="spellStart"/>
      <w:r>
        <w:t>00</w:t>
      </w:r>
      <w:proofErr w:type="spellEnd"/>
      <w:r>
        <w:t xml:space="preserve"> kn  neto, vezano za putovanje na relaciji  Pakrac- Požega</w:t>
      </w:r>
      <w:r w:rsidR="009376D3">
        <w:t xml:space="preserve"> i </w:t>
      </w:r>
      <w:proofErr w:type="spellStart"/>
      <w:r w:rsidR="009376D3">
        <w:t>pakc</w:t>
      </w:r>
      <w:proofErr w:type="spellEnd"/>
      <w:r w:rsidR="009376D3">
        <w:t xml:space="preserve">- slavonski Brod </w:t>
      </w:r>
      <w:r>
        <w:t xml:space="preserve"> </w:t>
      </w:r>
      <w:r w:rsidR="009376D3">
        <w:t xml:space="preserve"> za razdoblje od </w:t>
      </w:r>
      <w:r>
        <w:t xml:space="preserve"> dana  </w:t>
      </w:r>
      <w:proofErr w:type="spellStart"/>
      <w:r w:rsidR="00D27105">
        <w:t>0</w:t>
      </w:r>
      <w:r>
        <w:t>1</w:t>
      </w:r>
      <w:proofErr w:type="spellEnd"/>
      <w:r>
        <w:t xml:space="preserve">. </w:t>
      </w:r>
      <w:proofErr w:type="spellStart"/>
      <w:r>
        <w:t>0</w:t>
      </w:r>
      <w:r w:rsidR="00D27105">
        <w:t>1</w:t>
      </w:r>
      <w:proofErr w:type="spellEnd"/>
      <w:r>
        <w:t xml:space="preserve">. </w:t>
      </w:r>
      <w:proofErr w:type="spellStart"/>
      <w:r>
        <w:t>201</w:t>
      </w:r>
      <w:r w:rsidR="00D27105">
        <w:t>7</w:t>
      </w:r>
      <w:proofErr w:type="spellEnd"/>
      <w:r>
        <w:t>. i obrnuto osobnim automobilom,  za troškove  putovanja</w:t>
      </w:r>
      <w:r w:rsidR="00D27105">
        <w:t xml:space="preserve">, cestarine </w:t>
      </w:r>
      <w:r>
        <w:t xml:space="preserve"> i parkirne karte  </w:t>
      </w:r>
    </w:p>
    <w:p w:rsidRDefault="00E02323" w:rsidP="00E02323" w:rsidR="00E02323">
      <w:pPr>
        <w:jc w:val="center"/>
      </w:pPr>
      <w:r>
        <w:t>Obrazloženje</w:t>
      </w:r>
    </w:p>
    <w:p w:rsidRDefault="00E02323" w:rsidP="00E02323" w:rsidR="00E02323">
      <w:pPr>
        <w:ind w:firstLine="708"/>
        <w:jc w:val="both"/>
      </w:pPr>
      <w:r>
        <w:t xml:space="preserve">Stečajni upravitelj Milan Nakić podneskom  od  </w:t>
      </w:r>
      <w:proofErr w:type="spellStart"/>
      <w:r w:rsidR="00D27105">
        <w:t>2</w:t>
      </w:r>
      <w:r>
        <w:t>3</w:t>
      </w:r>
      <w:proofErr w:type="spellEnd"/>
      <w:r>
        <w:t xml:space="preserve">. </w:t>
      </w:r>
      <w:proofErr w:type="spellStart"/>
      <w:r>
        <w:t>0</w:t>
      </w:r>
      <w:r w:rsidR="00D27105">
        <w:t>5</w:t>
      </w:r>
      <w:proofErr w:type="spellEnd"/>
      <w:r>
        <w:t xml:space="preserve">. </w:t>
      </w:r>
      <w:proofErr w:type="spellStart"/>
      <w:r>
        <w:t>2018</w:t>
      </w:r>
      <w:proofErr w:type="spellEnd"/>
      <w:r>
        <w:t>. traži odobrenje  obračuna troškova za put</w:t>
      </w:r>
      <w:r w:rsidR="00D27105">
        <w:t xml:space="preserve"> za razdoblje navedeno u dispozitivu </w:t>
      </w:r>
      <w:r>
        <w:t>, a uz podnesak  je priložio dokumentaciju i to: putni nalog , parkirnu kartu i zapisnik s ročišta u postupku koji je vođen pred Općinskom sudom u Požegi.</w:t>
      </w:r>
    </w:p>
    <w:p w:rsidRDefault="00E02323" w:rsidP="00E02323" w:rsidR="00E02323">
      <w:pPr>
        <w:ind w:firstLine="708"/>
        <w:jc w:val="both"/>
      </w:pPr>
      <w:r>
        <w:t xml:space="preserve"> Isti zahtjev je  su  obrazložen i dokumentiran te iz istog proizlazi da je  stečajni upravitelj vezano za  pristup na  ročišt</w:t>
      </w:r>
      <w:r w:rsidR="00C01A89">
        <w:t>a</w:t>
      </w:r>
      <w:r>
        <w:t xml:space="preserve"> radi </w:t>
      </w:r>
      <w:r w:rsidR="00C01A89">
        <w:t xml:space="preserve"> prodaje nekretnine i diobe </w:t>
      </w:r>
      <w:proofErr w:type="spellStart"/>
      <w:r w:rsidR="00C01A89">
        <w:t>kupovnine</w:t>
      </w:r>
      <w:proofErr w:type="spellEnd"/>
      <w:r w:rsidR="00C01A89">
        <w:t xml:space="preserve">, </w:t>
      </w:r>
      <w:r>
        <w:t xml:space="preserve">imao trošak kako je navedeno u dispozitivu. </w:t>
      </w:r>
    </w:p>
    <w:p w:rsidRDefault="00E02323" w:rsidP="00E02323" w:rsidR="00C01A89">
      <w:pPr>
        <w:ind w:firstLine="708"/>
        <w:jc w:val="both"/>
      </w:pPr>
      <w:r>
        <w:t>Stečajni upravitelj ima boravište u Pakracu, a sjedište sud</w:t>
      </w:r>
      <w:r w:rsidR="00C01A89">
        <w:t xml:space="preserve">ova, odnosno stalne službe </w:t>
      </w:r>
      <w:r>
        <w:t xml:space="preserve"> koji </w:t>
      </w:r>
      <w:r w:rsidR="00C01A89">
        <w:t xml:space="preserve">su </w:t>
      </w:r>
      <w:r>
        <w:t xml:space="preserve"> vodi</w:t>
      </w:r>
      <w:r w:rsidR="00C01A89">
        <w:t>li</w:t>
      </w:r>
      <w:r>
        <w:t xml:space="preserve"> postup</w:t>
      </w:r>
      <w:r w:rsidR="00C01A89">
        <w:t xml:space="preserve">ak  su u </w:t>
      </w:r>
      <w:r>
        <w:t xml:space="preserve"> Požegi</w:t>
      </w:r>
      <w:r w:rsidR="00C01A89">
        <w:t xml:space="preserve"> (ovršni sud)</w:t>
      </w:r>
      <w:r>
        <w:t xml:space="preserve">. </w:t>
      </w:r>
      <w:r w:rsidR="00C01A89">
        <w:t xml:space="preserve"> i u Slavonskom Brodu- stečajni sud.</w:t>
      </w:r>
    </w:p>
    <w:p w:rsidRDefault="00C01A89" w:rsidP="00E02323" w:rsidR="00C01A89">
      <w:pPr>
        <w:ind w:firstLine="708"/>
        <w:jc w:val="both"/>
      </w:pPr>
      <w:r>
        <w:t xml:space="preserve"> Stoga je opravdan obračun visine putnih troškova po cijeni od 2 kn po km. </w:t>
      </w:r>
    </w:p>
    <w:p w:rsidRDefault="00E02323" w:rsidP="00E02323" w:rsidR="00E02323">
      <w:pPr>
        <w:ind w:firstLine="708"/>
        <w:jc w:val="both"/>
      </w:pPr>
      <w:r>
        <w:t xml:space="preserve"> Stoga je riješeno kao u izreci u ovog rješenja temeljem čl. </w:t>
      </w:r>
      <w:proofErr w:type="spellStart"/>
      <w:r>
        <w:t>29</w:t>
      </w:r>
      <w:proofErr w:type="spellEnd"/>
      <w:r>
        <w:t xml:space="preserve">. st. 3. Stečajnog zakona </w:t>
      </w:r>
    </w:p>
    <w:p w:rsidRDefault="00E02323" w:rsidP="00E02323" w:rsidR="00E02323">
      <w:pPr>
        <w:ind w:firstLine="708"/>
        <w:jc w:val="both"/>
      </w:pPr>
    </w:p>
    <w:p w:rsidRDefault="00E02323" w:rsidP="00E02323" w:rsidR="00E02323">
      <w:pPr>
        <w:ind w:firstLine="708"/>
        <w:jc w:val="both"/>
      </w:pPr>
    </w:p>
    <w:p w:rsidRDefault="00E02323" w:rsidP="00E02323" w:rsidR="00E02323">
      <w:pPr>
        <w:jc w:val="both"/>
        <w:rPr>
          <w:color w:val="222222"/>
        </w:rPr>
      </w:pP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rPr>
          <w:color w:val="222222"/>
        </w:rPr>
        <w:t>3 St-4/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180</w:t>
      </w:r>
      <w:proofErr w:type="spellEnd"/>
    </w:p>
    <w:p w:rsidRDefault="00E02323" w:rsidP="00E02323" w:rsidR="00E02323">
      <w:pPr>
        <w:ind w:firstLine="708"/>
        <w:jc w:val="both"/>
      </w:pPr>
    </w:p>
    <w:p w:rsidRDefault="00E02323" w:rsidP="00E02323" w:rsidR="00E02323">
      <w:pPr>
        <w:ind w:firstLine="708"/>
        <w:jc w:val="both"/>
      </w:pPr>
      <w:r>
        <w:t xml:space="preserve">(Narodne novine </w:t>
      </w:r>
      <w:proofErr w:type="spellStart"/>
      <w:r>
        <w:t>46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>),  trošak putovanja je odobren po 2 kn po km</w:t>
      </w:r>
      <w:r w:rsidR="00A151CF">
        <w:t xml:space="preserve">, a troškovi parkirne karte i cestarine u </w:t>
      </w:r>
      <w:proofErr w:type="spellStart"/>
      <w:r w:rsidR="00A151CF">
        <w:t>izbnosima</w:t>
      </w:r>
      <w:proofErr w:type="spellEnd"/>
      <w:r w:rsidR="00A151CF">
        <w:t xml:space="preserve"> koji proizlaze iz dostavljen dokumentacije.</w:t>
      </w:r>
      <w:r>
        <w:t xml:space="preserve"> </w:t>
      </w:r>
    </w:p>
    <w:p w:rsidRDefault="00E02323" w:rsidP="00E02323" w:rsidR="00E02323">
      <w:pPr>
        <w:shd w:fill="FFFFFF" w:color="auto" w:val="clear"/>
        <w:spacing w:after="0"/>
        <w:ind w:firstLine="708"/>
        <w:jc w:val="both"/>
      </w:pPr>
      <w:r>
        <w:t xml:space="preserve">U Slavonskom Brodu, </w:t>
      </w:r>
      <w:proofErr w:type="spellStart"/>
      <w:r w:rsidR="00A151CF">
        <w:t>2</w:t>
      </w:r>
      <w:r>
        <w:rPr>
          <w:color w:val="222222"/>
        </w:rPr>
        <w:t>1</w:t>
      </w:r>
      <w:proofErr w:type="spellEnd"/>
      <w:r>
        <w:rPr>
          <w:color w:val="222222"/>
        </w:rPr>
        <w:t xml:space="preserve">. rujna </w:t>
      </w:r>
      <w:proofErr w:type="spellStart"/>
      <w:r>
        <w:t>2018</w:t>
      </w:r>
      <w:proofErr w:type="spellEnd"/>
      <w:r w:rsidR="00A151CF">
        <w:t>.</w:t>
      </w:r>
      <w:bookmarkStart w:name="_GoBack" w:id="0"/>
      <w:bookmarkEnd w:id="0"/>
    </w:p>
    <w:p w:rsidRDefault="00E02323" w:rsidP="00E02323" w:rsidR="00E02323">
      <w:pPr>
        <w:ind w:firstLine="708"/>
      </w:pPr>
      <w:r>
        <w:t>.</w:t>
      </w:r>
    </w:p>
    <w:p w:rsidRDefault="00E02323" w:rsidP="00E02323" w:rsidR="00E02323">
      <w:r>
        <w:t>                                                                                              STEČAJNI SUDAC:</w:t>
      </w:r>
    </w:p>
    <w:p w:rsidRDefault="00E02323" w:rsidP="00E02323" w:rsidR="00E02323">
      <w:r>
        <w:t xml:space="preserve">                                                                                              Daniela Martini Maoduš </w:t>
      </w:r>
    </w:p>
    <w:p w:rsidRDefault="00E02323" w:rsidP="00E02323" w:rsidR="00E02323">
      <w:pPr>
        <w:rPr>
          <w:sz w:val="16"/>
          <w:szCs w:val="16"/>
        </w:rPr>
      </w:pPr>
    </w:p>
    <w:p w:rsidRDefault="00E02323" w:rsidP="00E02323" w:rsidR="00E02323">
      <w:pPr>
        <w:jc w:val="both"/>
        <w:rPr>
          <w:sz w:val="16"/>
          <w:szCs w:val="16"/>
        </w:rPr>
      </w:pPr>
      <w:r>
        <w:rPr>
          <w:b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po primitku prijepisa ove odluke putem ovog suda u tri primjerka. O žalbi odlučuje </w:t>
      </w:r>
      <w:proofErr w:type="spellStart"/>
      <w:r>
        <w:rPr>
          <w:sz w:val="16"/>
          <w:szCs w:val="16"/>
        </w:rPr>
        <w:t>VTS</w:t>
      </w:r>
      <w:proofErr w:type="spellEnd"/>
      <w:r>
        <w:rPr>
          <w:sz w:val="16"/>
          <w:szCs w:val="16"/>
        </w:rPr>
        <w:t xml:space="preserve">. Rok za žalbu počinje teći osmog dana od dana objave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suda.</w:t>
      </w:r>
    </w:p>
    <w:p w:rsidRDefault="00E02323" w:rsidP="00E02323" w:rsidR="00E02323">
      <w:pPr>
        <w:shd w:fill="FFFFFF" w:color="auto" w:val="clear"/>
        <w:spacing w:after="0"/>
        <w:jc w:val="both"/>
        <w:rPr>
          <w:color w:val="000000"/>
          <w:sz w:val="16"/>
          <w:szCs w:val="16"/>
        </w:rPr>
      </w:pPr>
    </w:p>
    <w:p w:rsidRDefault="00E02323" w:rsidP="00E02323" w:rsidR="00E02323">
      <w:pPr>
        <w:shd w:fill="FFFFFF" w:color="auto" w:val="clear"/>
        <w:spacing w:after="0"/>
        <w:jc w:val="both"/>
        <w:rPr>
          <w:color w:val="000000"/>
          <w:sz w:val="16"/>
          <w:szCs w:val="16"/>
        </w:rPr>
      </w:pPr>
    </w:p>
    <w:p w:rsidRDefault="00E02323" w:rsidP="00E02323" w:rsidR="00E02323">
      <w:pPr>
        <w:shd w:fill="FFFFFF" w:color="auto" w:val="clear"/>
        <w:spacing w:after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Dostaviti:</w:t>
      </w:r>
    </w:p>
    <w:p w:rsidRDefault="00E02323" w:rsidP="00E02323" w:rsidR="00E02323">
      <w:pPr>
        <w:shd w:fill="FFFFFF" w:color="auto" w:val="clear"/>
        <w:spacing w:after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</w:t>
      </w:r>
      <w:proofErr w:type="spellStart"/>
      <w:r>
        <w:rPr>
          <w:color w:val="000000"/>
          <w:sz w:val="16"/>
          <w:szCs w:val="16"/>
        </w:rPr>
        <w:t>eOglasna</w:t>
      </w:r>
      <w:proofErr w:type="spellEnd"/>
      <w:r>
        <w:rPr>
          <w:color w:val="000000"/>
          <w:sz w:val="16"/>
          <w:szCs w:val="16"/>
        </w:rPr>
        <w:t xml:space="preserve"> ploča suda</w:t>
      </w:r>
    </w:p>
    <w:p w:rsidRDefault="00E02323" w:rsidP="00E02323" w:rsidR="00E02323">
      <w:pPr>
        <w:pStyle w:val="NormaleSPIS"/>
      </w:pPr>
    </w:p>
    <w:p w:rsidRDefault="00E02323" w:rsidP="00E02323" w:rsidR="00E0232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805" w:rsidP="00537B78" w:rsidR="00482805">
      <w:r>
        <w:separator/>
      </w:r>
    </w:p>
  </w:endnote>
  <w:endnote w:id="0" w:type="continuationSeparator">
    <w:p w:rsidRDefault="00482805" w:rsidP="00537B78" w:rsidR="00482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805" w:rsidP="00537B78" w:rsidR="00482805">
      <w:r>
        <w:separator/>
      </w:r>
    </w:p>
  </w:footnote>
  <w:footnote w:id="0" w:type="continuationSeparator">
    <w:p w:rsidRDefault="00482805" w:rsidP="00537B78" w:rsidR="00482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FD5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805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1DB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5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0F5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6D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1C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A89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105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323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45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St-4/2015-183</izvorni_sadrzaj>
    <derivirana_varijabla naziv="DomainObject.Oznaka_1">St-4/2015-183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St-4/2015-183</izvorni_sadrzaj>
    <derivirana_varijabla naziv="DomainObject.PoslovniBrojDokumenta_1">St-4/2015-183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376D8-45A5-4440-B4CD-83628D8A4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1986</properties:Characters>
  <properties:Lines>51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2018-09-21T12:20:00Z</dcterms:modified>
  <cp:revision>50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St-4/2015-183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