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2b72" w14:paraId="9c22b72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 xml:space="preserve">Zagreb, </w:t>
      </w:r>
      <w:proofErr w:type="spellStart"/>
      <w:r w:rsidRPr="00464FD9">
        <w:t>Amruševa</w:t>
      </w:r>
      <w:proofErr w:type="spellEnd"/>
      <w:r w:rsidRPr="00464FD9">
        <w:t xml:space="preserve">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0969E8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6679FC">
        <w:rPr>
          <w:color w:themeColor="text1" w:val="000000"/>
        </w:rPr>
        <w:t>2</w:t>
      </w:r>
      <w:r w:rsidR="00FC3ADD">
        <w:rPr>
          <w:color w:themeColor="text1" w:val="000000"/>
        </w:rPr>
        <w:t>3</w:t>
      </w:r>
      <w:r w:rsidR="006F2FFE">
        <w:rPr>
          <w:color w:themeColor="text1" w:val="000000"/>
        </w:rPr>
        <w:t>22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0969E8">
        <w:t xml:space="preserve">(N.N. br. </w:t>
      </w:r>
      <w:r w:rsidR="00AC4528" w:rsidRPr="000969E8">
        <w:t>71/15.</w:t>
      </w:r>
      <w:r w:rsidRPr="000969E8">
        <w:t>)</w:t>
      </w:r>
      <w:r w:rsidR="008155EE" w:rsidRPr="000969E8">
        <w:t>,</w:t>
      </w:r>
      <w:r w:rsidRPr="000969E8">
        <w:t xml:space="preserve"> dana </w:t>
      </w:r>
      <w:r w:rsidR="005D3280">
        <w:t>20</w:t>
      </w:r>
      <w:r w:rsidR="000969E8" w:rsidRPr="000969E8">
        <w:t>. listopada 2017. godine</w:t>
      </w:r>
      <w:r w:rsidR="00590AEF" w:rsidRPr="000969E8">
        <w:t>.</w:t>
      </w:r>
      <w:r w:rsidRPr="000969E8">
        <w:t>,</w:t>
      </w:r>
      <w:r w:rsidR="00F034D3" w:rsidRPr="000969E8">
        <w:t xml:space="preserve"> </w:t>
      </w:r>
      <w:r w:rsidRPr="000969E8">
        <w:t>objavljuje</w:t>
      </w:r>
      <w:r w:rsidR="008155EE" w:rsidRPr="000969E8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6F2FFE" w:rsidRPr="006F2FFE">
        <w:rPr>
          <w:b/>
        </w:rPr>
        <w:t>NO NAME USLUGE j.d.o.o.,</w:t>
      </w:r>
      <w:r w:rsidR="006F2FFE">
        <w:t xml:space="preserve"> </w:t>
      </w:r>
      <w:proofErr w:type="spellStart"/>
      <w:r w:rsidR="006F2FFE">
        <w:t>Oboj</w:t>
      </w:r>
      <w:proofErr w:type="spellEnd"/>
      <w:r w:rsidR="006F2FFE">
        <w:t xml:space="preserve"> 68 A, Zagreb, OIB: 10195971665</w:t>
      </w:r>
      <w:r w:rsidR="00FC3ADD">
        <w:t>.</w:t>
      </w:r>
      <w:r w:rsidRPr="008D121D">
        <w:rPr>
          <w:color w:val="FF0000"/>
        </w:rPr>
        <w:t xml:space="preserve">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6F2FFE">
        <w:rPr>
          <w:color w:themeColor="text1" w:val="000000"/>
        </w:rPr>
        <w:t>5.450,00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2211" w:rsidP="004D2211" w:rsidR="001346EE" w:rsidRPr="0029662A">
      <w:pPr>
        <w:pStyle w:val="Odlomakpopisa"/>
        <w:tabs>
          <w:tab w:pos="7377" w:val="left"/>
        </w:tabs>
        <w:ind w:left="709"/>
        <w:jc w:val="both"/>
      </w:pPr>
      <w:r>
        <w:tab/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0969E8">
      <w:pPr>
        <w:jc w:val="center"/>
      </w:pPr>
      <w:r w:rsidRPr="000969E8">
        <w:t xml:space="preserve">Zagreb, </w:t>
      </w:r>
      <w:r w:rsidR="005D3280">
        <w:t>20</w:t>
      </w:r>
      <w:r w:rsidR="000969E8" w:rsidRPr="000969E8">
        <w:t>. listopada 2017. godine</w:t>
      </w:r>
      <w:r w:rsidRPr="000969E8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C00854" w:rsidP="00C00854" w:rsidR="00C00854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>
        <w:t>55</w:t>
      </w:r>
      <w:r w:rsidRPr="0029662A">
        <w:t xml:space="preserve"> dana)</w:t>
      </w:r>
    </w:p>
    <w:p w:rsidRDefault="00325398" w:rsidP="00325398" w:rsidR="00325398" w:rsidRPr="0029662A">
      <w:pPr>
        <w:rPr>
          <w:b/>
        </w:rPr>
      </w:pP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6679FC">
      <w:rPr>
        <w:b/>
        <w:color w:themeColor="text1" w:val="000000"/>
      </w:rPr>
      <w:t>2</w:t>
    </w:r>
    <w:r w:rsidR="00FC3ADD">
      <w:rPr>
        <w:b/>
        <w:color w:themeColor="text1" w:val="000000"/>
      </w:rPr>
      <w:t>3</w:t>
    </w:r>
    <w:r w:rsidR="006F2FFE">
      <w:rPr>
        <w:b/>
        <w:color w:themeColor="text1" w:val="000000"/>
      </w:rPr>
      <w:t>22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969E8"/>
    <w:rsid w:val="000B2BF7"/>
    <w:rsid w:val="00114EAD"/>
    <w:rsid w:val="001304C8"/>
    <w:rsid w:val="001346EE"/>
    <w:rsid w:val="0015739E"/>
    <w:rsid w:val="00163662"/>
    <w:rsid w:val="00165AAC"/>
    <w:rsid w:val="00185571"/>
    <w:rsid w:val="001922FE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F6C31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3E5656"/>
    <w:rsid w:val="00413F4C"/>
    <w:rsid w:val="00460546"/>
    <w:rsid w:val="00464FD9"/>
    <w:rsid w:val="0048485E"/>
    <w:rsid w:val="004B337A"/>
    <w:rsid w:val="004D2211"/>
    <w:rsid w:val="004E1A86"/>
    <w:rsid w:val="004F3962"/>
    <w:rsid w:val="005223BD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C64ED"/>
    <w:rsid w:val="005D3280"/>
    <w:rsid w:val="005D476D"/>
    <w:rsid w:val="005E4AB8"/>
    <w:rsid w:val="005F0073"/>
    <w:rsid w:val="005F4627"/>
    <w:rsid w:val="00627F6A"/>
    <w:rsid w:val="00657B8E"/>
    <w:rsid w:val="006679FC"/>
    <w:rsid w:val="006D3A83"/>
    <w:rsid w:val="006F2FFE"/>
    <w:rsid w:val="006F39B9"/>
    <w:rsid w:val="0075116F"/>
    <w:rsid w:val="00753453"/>
    <w:rsid w:val="007608A0"/>
    <w:rsid w:val="0076556F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20CA0"/>
    <w:rsid w:val="00936AAD"/>
    <w:rsid w:val="009419D8"/>
    <w:rsid w:val="00A07009"/>
    <w:rsid w:val="00A147E6"/>
    <w:rsid w:val="00A17061"/>
    <w:rsid w:val="00A20BD7"/>
    <w:rsid w:val="00A46C69"/>
    <w:rsid w:val="00A6055A"/>
    <w:rsid w:val="00A677F5"/>
    <w:rsid w:val="00A71431"/>
    <w:rsid w:val="00AA2D5C"/>
    <w:rsid w:val="00AC165C"/>
    <w:rsid w:val="00AC4528"/>
    <w:rsid w:val="00AD027A"/>
    <w:rsid w:val="00AD5598"/>
    <w:rsid w:val="00AF068C"/>
    <w:rsid w:val="00B150C0"/>
    <w:rsid w:val="00B45F34"/>
    <w:rsid w:val="00B71A7F"/>
    <w:rsid w:val="00B82F18"/>
    <w:rsid w:val="00B93C7C"/>
    <w:rsid w:val="00BE567D"/>
    <w:rsid w:val="00C00854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17C26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C3ADD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3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28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28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28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28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3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28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28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28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28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2322</izvorni_sadrzaj>
    <derivirana_varijabla naziv="DomainObject.Predmet.Broj_1">2322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St-2322/2017</izvorni_sadrzaj>
    <derivirana_varijabla naziv="DomainObject.Predmet.OznakaBroj_1">St-2322/2017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 NAME USLUGE j.d.o.o. zastupanog po punomoćniku Zvonimir Brnadić</izvorni_sadrzaj>
    <derivirana_varijabla naziv="DomainObject.Predmet.ProtustrankaFormated_1">  NO NAME USLUGE j.d.o.o. zastupanog po punomoćniku Zvonimir Brnadić</derivirana_varijabla>
  </DomainObject.Predmet.ProtustrankaFormated>
  <DomainObject.Predmet.ProtustrankaFormatedOIB>
    <izvorni_sadrzaj>  NO NAME USLUGE j.d.o.o., OIB 10195971665 zastupanog po punomoćniku Zvonimir Brnadić</izvorni_sadrzaj>
    <derivirana_varijabla naziv="DomainObject.Predmet.ProtustrankaFormatedOIB_1">  NO NAME USLUGE j.d.o.o., OIB 10195971665 zastupanog po punomoćniku Zvonimir Brnadić</derivirana_varijabla>
  </DomainObject.Predmet.ProtustrankaFormatedOIB>
  <DomainObject.Predmet.ProtustrankaFormatedWithAdress>
    <izvorni_sadrzaj> NO NAME USLUGE j.d.o.o., Oboj/68 A, 10000 Zagreb zastupanog po punomoćniku Zvonimir Brnadić</izvorni_sadrzaj>
    <derivirana_varijabla naziv="DomainObject.Predmet.ProtustrankaFormatedWithAdress_1"> NO NAME USLUGE j.d.o.o., Oboj/68 A, 10000 Zagreb zastupanog po punomoćniku Zvonimir Brnadić</derivirana_varijabla>
  </DomainObject.Predmet.ProtustrankaFormatedWithAdress>
  <DomainObject.Predmet.ProtustrankaFormatedWithAdressOIB>
    <izvorni_sadrzaj> NO NAME USLUGE j.d.o.o., OIB 10195971665, Oboj/68 A, 10000 Zagreb zastupanog po punomoćniku Zvonimir Brnadić</izvorni_sadrzaj>
    <derivirana_varijabla naziv="DomainObject.Predmet.ProtustrankaFormatedWithAdressOIB_1"> NO NAME USLUGE j.d.o.o., OIB 10195971665, Oboj/68 A, 10000 Zagreb zastupanog po punomoćniku Zvonimir Brnadić</derivirana_varijabla>
  </DomainObject.Predmet.ProtustrankaFormatedWithAdressOIB>
  <DomainObject.Predmet.ProtustrankaWithAdress>
    <izvorni_sadrzaj>NO NAME USLUGE j.d.o.o. Oboj/68 A, 10000 Zagreb</izvorni_sadrzaj>
    <derivirana_varijabla naziv="DomainObject.Predmet.ProtustrankaWithAdress_1">NO NAME USLUGE j.d.o.o. Oboj/68 A, 10000 Zagreb</derivirana_varijabla>
  </DomainObject.Predmet.ProtustrankaWithAdress>
  <DomainObject.Predmet.ProtustrankaWithAdressOIB>
    <izvorni_sadrzaj>NO NAME USLUGE j.d.o.o., OIB 10195971665, Oboj/68 A, 10000 Zagreb</izvorni_sadrzaj>
    <derivirana_varijabla naziv="DomainObject.Predmet.ProtustrankaWithAdressOIB_1">NO NAME USLUGE j.d.o.o., OIB 10195971665, Oboj/68 A, 10000 Zagreb</derivirana_varijabla>
  </DomainObject.Predmet.ProtustrankaWithAdressOIB>
  <DomainObject.Predmet.ProtustrankaNazivFormated>
    <izvorni_sadrzaj>NO NAME USLUGE j.d.o.o.</izvorni_sadrzaj>
    <derivirana_varijabla naziv="DomainObject.Predmet.ProtustrankaNazivFormated_1">NO NAME USLUGE j.d.o.o.</derivirana_varijabla>
  </DomainObject.Predmet.ProtustrankaNazivFormated>
  <DomainObject.Predmet.ProtustrankaNazivFormatedOIB>
    <izvorni_sadrzaj>NO NAME USLUGE j.d.o.o., OIB 10195971665</izvorni_sadrzaj>
    <derivirana_varijabla naziv="DomainObject.Predmet.ProtustrankaNazivFormatedOIB_1">NO NAME USLUGE j.d.o.o., OIB 10195971665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 NAME USLUGE j.d.o.o. zastupanog po punomoćniku Zvonimir Brnadić</item>
    </izvorni_sadrzaj>
    <derivirana_varijabla naziv="DomainObject.Predmet.ProtuStrankaListFormated_1">
      <item>NO NAME USLUGE j.d.o.o. zastupanog po punomoćniku Zvonimir Brnadić</item>
    </derivirana_varijabla>
  </DomainObject.Predmet.ProtuStrankaListFormated>
  <DomainObject.Predmet.ProtuStrankaListFormatedOIB>
    <izvorni_sadrzaj>
      <item>NO NAME USLUGE j.d.o.o., OIB 10195971665 zastupanog po punomoćniku Zvonimir Brnadić</item>
    </izvorni_sadrzaj>
    <derivirana_varijabla naziv="DomainObject.Predmet.ProtuStrankaListFormatedOIB_1">
      <item>NO NAME USLUGE j.d.o.o., OIB 10195971665 zastupanog po punomoćniku Zvonimir Brnadić</item>
    </derivirana_varijabla>
  </DomainObject.Predmet.ProtuStrankaListFormatedOIB>
  <DomainObject.Predmet.ProtuStrankaListFormatedWithAdress>
    <izvorni_sadrzaj>
      <item>NO NAME USLUGE j.d.o.o., Oboj/68 A, 10000 Zagreb zastupanog po punomoćniku Zvonimir Brnadić</item>
    </izvorni_sadrzaj>
    <derivirana_varijabla naziv="DomainObject.Predmet.ProtuStrankaListFormatedWithAdress_1">
      <item>NO NAME USLUGE j.d.o.o., Oboj/68 A, 10000 Zagreb zastupanog po punomoćniku Zvonimir Brnadić</item>
    </derivirana_varijabla>
  </DomainObject.Predmet.ProtuStrankaListFormatedWithAdress>
  <DomainObject.Predmet.ProtuStrankaListFormatedWithAdressOIB>
    <izvorni_sadrzaj>
      <item>NO NAME USLUGE j.d.o.o., OIB 10195971665, Oboj/68 A, 10000 Zagreb zastupanog po punomoćniku Zvonimir Brnadić</item>
    </izvorni_sadrzaj>
    <derivirana_varijabla naziv="DomainObject.Predmet.ProtuStrankaListFormatedWithAdressOIB_1">
      <item>NO NAME USLUGE j.d.o.o., OIB 10195971665, Oboj/68 A, 10000 Zagreb zastupanog po punomoćniku Zvonimir Brnadić</item>
    </derivirana_varijabla>
  </DomainObject.Predmet.ProtuStrankaListFormatedWithAdressOIB>
  <DomainObject.Predmet.ProtuStrankaListNazivFormated>
    <izvorni_sadrzaj>
      <item>NO NAME USLUGE j.d.o.o.</item>
    </izvorni_sadrzaj>
    <derivirana_varijabla naziv="DomainObject.Predmet.ProtuStrankaListNazivFormated_1">
      <item>NO NAME USLUGE j.d.o.o.</item>
    </derivirana_varijabla>
  </DomainObject.Predmet.ProtuStrankaListNazivFormated>
  <DomainObject.Predmet.ProtuStrankaListNazivFormatedOIB>
    <izvorni_sadrzaj>
      <item>NO NAME USLUGE j.d.o.o., OIB 10195971665</item>
    </izvorni_sadrzaj>
    <derivirana_varijabla naziv="DomainObject.Predmet.ProtuStrankaListNazivFormatedOIB_1">
      <item>NO NAME USLUGE j.d.o.o., OIB 10195971665</item>
    </derivirana_varijabla>
  </DomainObject.Predmet.ProtuStrankaListNazivFormatedOIB>
  <DomainObject.Predmet.OstaliListFormated>
    <izvorni_sadrzaj>
      <item>Zvonimir Brnadić punomoćnik sudionika u postupku NO NAME USLUGE j.d.o.o.</item>
    </izvorni_sadrzaj>
    <derivirana_varijabla naziv="DomainObject.Predmet.OstaliListFormated_1">
      <item>Zvonimir Brnadić punomoćnik sudionika u postupku NO NAME USLUGE j.d.o.o.</item>
    </derivirana_varijabla>
  </DomainObject.Predmet.OstaliListFormated>
  <DomainObject.Predmet.OstaliListFormatedOIB>
    <izvorni_sadrzaj>
      <item>Zvonimir Brnadić, OIB 90641058691 punomoćnik sudionika u postupku NO NAME USLUGE j.d.o.o.</item>
    </izvorni_sadrzaj>
    <derivirana_varijabla naziv="DomainObject.Predmet.OstaliListFormatedOIB_1">
      <item>Zvonimir Brnadić, OIB 90641058691 punomoćnik sudionika u postupku NO NAME USLUGE j.d.o.o.</item>
    </derivirana_varijabla>
  </DomainObject.Predmet.OstaliListFormatedOIB>
  <DomainObject.Predmet.OstaliListFormatedWithAdress>
    <izvorni_sadrzaj>
      <item>Zvonimir Brnadić, Oboj 68/a, 10000 Zagreb punomoćnik sudionika u postupku NO NAME USLUGE j.d.o.o.</item>
    </izvorni_sadrzaj>
    <derivirana_varijabla naziv="DomainObject.Predmet.OstaliListFormatedWithAdress_1">
      <item>Zvonimir Brnadić, Oboj 68/a, 10000 Zagreb punomoćnik sudionika u postupku NO NAME USLUGE j.d.o.o.</item>
    </derivirana_varijabla>
  </DomainObject.Predmet.OstaliListFormatedWithAdress>
  <DomainObject.Predmet.OstaliListFormatedWithAdressOIB>
    <izvorni_sadrzaj>
      <item>Zvonimir Brnadić, OIB 90641058691, Oboj 68/a, 10000 Zagreb punomoćnik sudionika u postupku NO NAME USLUGE j.d.o.o.</item>
    </izvorni_sadrzaj>
    <derivirana_varijabla naziv="DomainObject.Predmet.OstaliListFormatedWithAdressOIB_1">
      <item>Zvonimir Brnadić, OIB 90641058691, Oboj 68/a, 10000 Zagreb punomoćnik sudionika u postupku NO NAME USLUGE j.d.o.o.</item>
    </derivirana_varijabla>
  </DomainObject.Predmet.OstaliListFormatedWithAdressOIB>
  <DomainObject.Predmet.OstaliListNazivFormated>
    <izvorni_sadrzaj>
      <item>Zvonimir Brnadić</item>
    </izvorni_sadrzaj>
    <derivirana_varijabla naziv="DomainObject.Predmet.OstaliListNazivFormated_1">
      <item>Zvonimir Brnadić</item>
    </derivirana_varijabla>
  </DomainObject.Predmet.OstaliListNazivFormated>
  <DomainObject.Predmet.OstaliListNazivFormatedOIB>
    <izvorni_sadrzaj>
      <item>Zvonimir Brnadić, OIB 90641058691</item>
    </izvorni_sadrzaj>
    <derivirana_varijabla naziv="DomainObject.Predmet.OstaliListNazivFormatedOIB_1">
      <item>Zvonimir Brnadić, OIB 90641058691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 NAME USLUGE j.d.o.o.</izvorni_sadrzaj>
    <derivirana_varijabla naziv="DomainObject.Predmet.ProtustrankaIDrugi_1">NO NAME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 NAME USLUGE j.d.o.o., OIB 10195971665, Oboj/68 A, 10000 Zagreb</izvorni_sadrzaj>
    <derivirana_varijabla naziv="DomainObject.Predmet.ProtustrankaIDrugiAdressOIB_1">NO NAME USLUGE j.d.o.o., OIB 10195971665, Oboj/68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 NAME USLUGE j.d.o.o.</item>
      <item>Zvonimir Brnadić</item>
    </izvorni_sadrzaj>
    <derivirana_varijabla naziv="DomainObject.Predmet.SudioniciListNaziv_1">
      <item>FINA Regionalni centar Zagreb</item>
      <item>NO NAME USLUGE j.d.o.o.</item>
      <item>Zvonimir Brnadić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 NAME USLUGE j.d.o.o., OIB 10195971665, Oboj/68 A,10000 Zagreb</item>
      <item>Zvonimir Brnadić, OIB 90641058691, Oboj 68/a,10000 Zagreb</item>
    </izvorni_sadrzaj>
    <derivirana_varijabla naziv="DomainObject.Predmet.SudioniciListAdressOIB_1">
      <item>FINA Regionalni centar Zagreb, OIB 85821130368, Trg svibanjskih žrtava 1995. 1,10000 Zagreb</item>
      <item>NO NAME USLUGE j.d.o.o., OIB 10195971665, Oboj/68 A,10000 Zagreb</item>
      <item>Zvonimir Brnadić, OIB 90641058691, Oboj 68/a,10000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10195971665</item>
      <item>, OIB 90641058691</item>
    </izvorni_sadrzaj>
    <derivirana_varijabla naziv="DomainObject.Predmet.SudioniciListNazivOIB_1">
      <item>, OIB 85821130368</item>
      <item>, OIB 10195971665</item>
      <item>, OIB 90641058691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1340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2017-10-05T11:29:00Z</dcterms:created>
  <dc:creator>ilukac</dc:creator>
  <cp:lastModifiedBy>Irena Benko</cp:lastModifiedBy>
  <cp:lastPrinted>2017-10-20T11:41:00Z</cp:lastPrinted>
  <dcterms:modified xmlns:xsi="http://www.w3.org/2001/XMLSchema-instance" xsi:type="dcterms:W3CDTF">2017-10-20T11:41:00Z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