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22ae7" w14:paraId="e822ae7" w:rsidRDefault="00E76E22" w:rsidP="00E76E22" w:rsidR="00E76E22">
      <w:pPr>
        <w:jc w:val="right"/>
        <w15:collapsed w:val="false"/>
      </w:pPr>
      <w:bookmarkStart w:name="_GoBack" w:id="0"/>
      <w:bookmarkEnd w:id="0"/>
      <w:r>
        <w:t>Broj:</w:t>
      </w:r>
      <w:r w:rsidR="00DC3A63">
        <w:t xml:space="preserve"> 6</w:t>
      </w:r>
      <w:r>
        <w:t xml:space="preserve"> St-</w:t>
      </w:r>
      <w:r w:rsidR="00E21415">
        <w:t>221</w:t>
      </w:r>
      <w:r w:rsidR="00833F89">
        <w:t>/18-</w:t>
      </w:r>
      <w:r w:rsidR="00E21415">
        <w:t>11</w:t>
      </w:r>
    </w:p>
    <w:p w:rsidRDefault="00A27295" w:rsidP="00A27295" w:rsidR="00A27295"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EE39F3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6B0D43">
        <w:t xml:space="preserve"> </w:t>
      </w:r>
      <w:r w:rsidR="00E21415">
        <w:rPr>
          <w:b/>
        </w:rPr>
        <w:t>SKOLE j.d.o.o. Osijek, Ulica sv. Roka 78, OIB: 20760368626, MBS: 030182063</w:t>
      </w:r>
      <w:r w:rsidR="006139EC">
        <w:t xml:space="preserve">, </w:t>
      </w:r>
      <w:r w:rsidR="003B4C28">
        <w:t xml:space="preserve">dana </w:t>
      </w:r>
      <w:r w:rsidR="00E21415">
        <w:t>4. srpnja</w:t>
      </w:r>
      <w:r w:rsidR="00325E79">
        <w:t xml:space="preserve"> 2018</w:t>
      </w:r>
      <w:r w:rsidR="00764F4E">
        <w:t>. g.,</w:t>
      </w:r>
      <w:r w:rsidR="003B4C28">
        <w:t xml:space="preserve"> </w:t>
      </w:r>
      <w:r>
        <w:t xml:space="preserve"> </w:t>
      </w:r>
    </w:p>
    <w:p w:rsidRDefault="00EC52D1" w:rsidP="009650C6" w:rsidR="00857D02">
      <w:pPr>
        <w:pStyle w:val="Tijeloteksta"/>
        <w:tabs>
          <w:tab w:pos="3315" w:val="left"/>
          <w:tab w:pos="5265" w:val="left"/>
        </w:tabs>
      </w:pPr>
      <w:r>
        <w:tab/>
      </w:r>
      <w:r w:rsidR="009650C6"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0209AD" w:rsidP="009B61F0" w:rsidR="009B61F0">
      <w:pPr>
        <w:jc w:val="both"/>
      </w:pPr>
      <w:r>
        <w:rPr>
          <w:b/>
          <w:bCs/>
        </w:rPr>
        <w:tab/>
      </w:r>
      <w:r w:rsidR="009B61F0">
        <w:t>1.</w:t>
      </w:r>
      <w:r w:rsidR="009B61F0">
        <w:tab/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 w:rsidR="009B61F0">
        <w:t xml:space="preserve">nad dužnikom </w:t>
      </w:r>
      <w:r w:rsidR="00E21415">
        <w:rPr>
          <w:b/>
        </w:rPr>
        <w:t xml:space="preserve">SKOLE j.d.o.o. Osijek, Ulica sv. Roka 78, OIB: 20760368626, MBS: 030182063 </w:t>
      </w:r>
      <w:r w:rsidR="009B61F0">
        <w:t xml:space="preserve">da u roku od 15 dana </w:t>
      </w:r>
      <w:r w:rsidR="00C74FFE">
        <w:t xml:space="preserve">od dana objave ovog rješenja na e-oglasnoj ploči Trgovačkog suda u Osijeku </w:t>
      </w:r>
      <w:r w:rsidR="009B61F0">
        <w:t>solidarno uplate na sudski depozit ovog suda broj HR31 2390 0011 3000 00</w:t>
      </w:r>
      <w:r w:rsidR="00064F47">
        <w:t xml:space="preserve">20 0 s pozivom na broj HR05 </w:t>
      </w:r>
      <w:r w:rsidR="00E21415">
        <w:rPr>
          <w:b/>
        </w:rPr>
        <w:t>221-18</w:t>
      </w:r>
      <w:r w:rsidR="009B61F0">
        <w:t xml:space="preserve"> kod Hrv</w:t>
      </w:r>
      <w:r w:rsidR="00963406">
        <w:t xml:space="preserve">atske poštanske banke iznos od </w:t>
      </w:r>
      <w:r w:rsidR="00EB019E">
        <w:rPr>
          <w:b/>
        </w:rPr>
        <w:t>20</w:t>
      </w:r>
      <w:r w:rsidR="005C0847">
        <w:rPr>
          <w:b/>
        </w:rPr>
        <w:t>.000,00</w:t>
      </w:r>
      <w:r w:rsidR="009B61F0" w:rsidRPr="006E6779">
        <w:rPr>
          <w:b/>
        </w:rPr>
        <w:t xml:space="preserve"> kn</w:t>
      </w:r>
      <w:r w:rsidR="009B61F0">
        <w:t>, na ime predujma za pokriće troškova kako prethodnog tako i otvorenog stečajnog postupka</w:t>
      </w:r>
      <w:r w:rsidR="00025E45">
        <w:t xml:space="preserve"> a koji iznos se sastoji od</w:t>
      </w:r>
      <w:r w:rsidR="00B0260C">
        <w:t>:</w:t>
      </w:r>
      <w:r w:rsidR="00160320">
        <w:t xml:space="preserve"> </w:t>
      </w:r>
      <w:r w:rsidR="00CE2AB1">
        <w:t xml:space="preserve">trošak nagrade stečajnom upravitelju 10.000,00 kn, </w:t>
      </w:r>
      <w:r w:rsidR="00160320">
        <w:t xml:space="preserve">knjigovodstveni </w:t>
      </w:r>
      <w:r w:rsidR="00CE2AB1">
        <w:t xml:space="preserve"> poslovi 6.000,00 kn</w:t>
      </w:r>
      <w:r w:rsidR="005C0847">
        <w:t xml:space="preserve"> </w:t>
      </w:r>
      <w:r w:rsidR="00A5423E">
        <w:t xml:space="preserve">trošak arhiviranja dokumentacije i ostali troškovi 4.000,00 kn  </w:t>
      </w:r>
      <w:r w:rsidR="00160320">
        <w:t xml:space="preserve">ukupno </w:t>
      </w:r>
      <w:r w:rsidR="00A5423E">
        <w:t>20</w:t>
      </w:r>
      <w:r w:rsidR="005C0847">
        <w:t xml:space="preserve">.000,00 </w:t>
      </w:r>
      <w:r w:rsidR="00160320">
        <w:t>kn</w:t>
      </w:r>
      <w:r w:rsidR="009B61F0">
        <w:t>, te da u istom roku potvrdu o uplati dostave u sudski spis.</w:t>
      </w: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9B61F0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CE2AB1" w:rsidP="009B61F0" w:rsidR="00CE2AB1">
      <w:pPr>
        <w:jc w:val="both"/>
      </w:pPr>
    </w:p>
    <w:p w:rsidRDefault="009B61F0" w:rsidP="009B61F0" w:rsidR="009B61F0" w:rsidRPr="007D3EC1">
      <w:pPr>
        <w:jc w:val="center"/>
      </w:pPr>
      <w:r w:rsidRPr="007D3EC1">
        <w:t>Obrazloženje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DD2365" w:rsidP="00160320" w:rsidR="00325E79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EC52D1">
        <w:t>FINA RC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E21415">
        <w:t>6. ožujka</w:t>
      </w:r>
      <w:r w:rsidR="00FF6798">
        <w:t xml:space="preserve"> 20</w:t>
      </w:r>
      <w:r w:rsidR="00E46168">
        <w:t>18</w:t>
      </w:r>
      <w:r w:rsidR="00CE2AB1">
        <w:t>. g.</w:t>
      </w:r>
      <w:r w:rsidRPr="00DD2365">
        <w:t xml:space="preserve"> </w:t>
      </w:r>
      <w:r w:rsidR="0065519F">
        <w:t>prijedlog za otvaranje</w:t>
      </w:r>
      <w:r w:rsidR="007D3EC1">
        <w:t xml:space="preserve"> </w:t>
      </w:r>
      <w:r w:rsidR="000C72E8">
        <w:t>st</w:t>
      </w:r>
      <w:r w:rsidRPr="00DD2365">
        <w:t xml:space="preserve">ečajnog postupka nad dužnikom </w:t>
      </w:r>
      <w:r w:rsidR="00E21415">
        <w:rPr>
          <w:b/>
        </w:rPr>
        <w:t>SKOLE j.d.o.o. Osijek, Ulica sv. Roka 78, OIB: 20760368626, MBS: 030182063</w:t>
      </w:r>
      <w:r w:rsidR="00833F89">
        <w:rPr>
          <w:b/>
        </w:rPr>
        <w:t xml:space="preserve"> </w:t>
      </w:r>
      <w:r w:rsidR="005C0847">
        <w:t xml:space="preserve">navodeći da dužnik na dan </w:t>
      </w:r>
      <w:r w:rsidR="00E21415">
        <w:t>2.3</w:t>
      </w:r>
      <w:r w:rsidR="00FF6798">
        <w:t>.</w:t>
      </w:r>
      <w:r w:rsidR="00A8088D">
        <w:t>2018</w:t>
      </w:r>
      <w:r w:rsidR="00CE2AB1">
        <w:t>.</w:t>
      </w:r>
      <w:r w:rsidR="005C0847">
        <w:t xml:space="preserve"> g. u Očevidniku redoslijeda osnova za plaćanje ima evidentirane neizvršene osnove za plaćanje u neprekinutom razdoblju od </w:t>
      </w:r>
      <w:r w:rsidR="00E21415">
        <w:t>137</w:t>
      </w:r>
      <w:r w:rsidR="005C0847">
        <w:t xml:space="preserve"> dana u ukupnom iznosu od </w:t>
      </w:r>
      <w:r w:rsidR="00E21415">
        <w:t>23.763,51</w:t>
      </w:r>
      <w:r w:rsidR="005C0847">
        <w:t xml:space="preserve"> kn u koji iznos je uračunata kamata i naknada FINE za provedbu ovrhe na novčanim sredstvima te da dužnik </w:t>
      </w:r>
      <w:r w:rsidR="00A8088D">
        <w:t xml:space="preserve">ima </w:t>
      </w:r>
      <w:r w:rsidR="00E21415">
        <w:t>tri</w:t>
      </w:r>
      <w:r w:rsidR="005C0847">
        <w:t xml:space="preserve"> zaposlenika.</w:t>
      </w:r>
    </w:p>
    <w:p w:rsidRDefault="0065519F" w:rsidP="00160320" w:rsidR="0065519F">
      <w:pPr>
        <w:tabs>
          <w:tab w:pos="4050" w:val="left"/>
        </w:tabs>
        <w:jc w:val="both"/>
      </w:pPr>
    </w:p>
    <w:p w:rsidRDefault="00E21415" w:rsidP="00E21415" w:rsidR="00E21415">
      <w:pPr>
        <w:jc w:val="right"/>
      </w:pPr>
      <w:r>
        <w:lastRenderedPageBreak/>
        <w:t>Broj: 6 St-221/18-11</w:t>
      </w:r>
    </w:p>
    <w:p w:rsidRDefault="000C72E8" w:rsidP="00160320" w:rsidR="000C72E8">
      <w:pPr>
        <w:tabs>
          <w:tab w:pos="4050" w:val="left"/>
        </w:tabs>
        <w:jc w:val="both"/>
      </w:pPr>
    </w:p>
    <w:p w:rsidRDefault="00EE39F3" w:rsidP="0065519F" w:rsidR="00EE39F3" w:rsidRPr="000C72E8">
      <w:pPr>
        <w:jc w:val="both"/>
      </w:pP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5C0847" w:rsidP="003235CD" w:rsidR="005C0847">
      <w:pPr>
        <w:ind w:firstLine="720"/>
        <w:jc w:val="both"/>
      </w:pPr>
      <w:r>
        <w:t>Zaključkom</w:t>
      </w:r>
      <w:r w:rsidR="00764F4E">
        <w:t xml:space="preserve"> Trgovačkog suda u Osijeku broj </w:t>
      </w:r>
      <w:r w:rsidR="000F77A8" w:rsidRPr="00015033">
        <w:t xml:space="preserve">6 </w:t>
      </w:r>
      <w:r w:rsidR="00764F4E" w:rsidRPr="00015033">
        <w:t>St-</w:t>
      </w:r>
      <w:r w:rsidR="00E21415">
        <w:t>221</w:t>
      </w:r>
      <w:r w:rsidR="00833F89">
        <w:t>/18-3 od 11. svibnja 2018. g.</w:t>
      </w:r>
      <w:r w:rsidR="00764F4E">
        <w:t xml:space="preserve"> </w:t>
      </w:r>
      <w:r>
        <w:t>pozvan je z.z. dužnika da u roku od 8 dana dostavi pisano izvješće o financijsko-gospodarskom stanju dužnika te prokazni popis imovine dužnika.</w:t>
      </w:r>
    </w:p>
    <w:p w:rsidRDefault="005C0847" w:rsidP="003235CD" w:rsidR="005C0847">
      <w:pPr>
        <w:ind w:firstLine="720"/>
        <w:jc w:val="both"/>
      </w:pPr>
    </w:p>
    <w:p w:rsidRDefault="004A55FB" w:rsidP="005C0847" w:rsidR="00512D34">
      <w:pPr>
        <w:ind w:firstLine="720"/>
        <w:jc w:val="both"/>
      </w:pPr>
      <w:r>
        <w:t xml:space="preserve">Dana </w:t>
      </w:r>
      <w:r w:rsidR="00E21415">
        <w:t>13</w:t>
      </w:r>
      <w:r w:rsidR="00833F89">
        <w:t>. lipnja</w:t>
      </w:r>
      <w:r w:rsidR="007D3EC1">
        <w:t xml:space="preserve"> 2018. g.</w:t>
      </w:r>
      <w:r w:rsidR="005C0847">
        <w:t xml:space="preserve"> dužnik je dostavio</w:t>
      </w:r>
      <w:r w:rsidR="00E46168">
        <w:t xml:space="preserve"> </w:t>
      </w:r>
      <w:r w:rsidR="00A8088D">
        <w:t xml:space="preserve"> </w:t>
      </w:r>
      <w:r w:rsidR="00E21415">
        <w:t>bilancu na dan 31.12.2017. g.,</w:t>
      </w:r>
      <w:r w:rsidR="00833F89">
        <w:t xml:space="preserve"> prokazni popis imovine </w:t>
      </w:r>
      <w:r w:rsidR="00E21415">
        <w:t xml:space="preserve">dužnika te izvješće o financijsko-gospodarskom stanju dužnika </w:t>
      </w:r>
      <w:r w:rsidR="00A5423E">
        <w:t>iz koj</w:t>
      </w:r>
      <w:r w:rsidR="00833F89">
        <w:t>ih</w:t>
      </w:r>
      <w:r w:rsidR="00A5423E">
        <w:t xml:space="preserve"> </w:t>
      </w:r>
      <w:r w:rsidR="00B0260C">
        <w:t xml:space="preserve">proizlazi da dužnik nema nikakvu imovinu pa niti onu iz koje bi se mogli namiriti troškovi prethodnog a tako niti eventualno otvorenog stečajnog postupka. </w:t>
      </w:r>
    </w:p>
    <w:p w:rsidRDefault="007B7C12" w:rsidP="00580AE3" w:rsidR="007B7C12">
      <w:pPr>
        <w:ind w:firstLine="720"/>
        <w:jc w:val="both"/>
      </w:pPr>
    </w:p>
    <w:p w:rsidRDefault="00160320" w:rsidP="00160320" w:rsidR="00160320">
      <w:pPr>
        <w:ind w:firstLine="720"/>
        <w:jc w:val="both"/>
      </w:pPr>
      <w:r>
        <w:t xml:space="preserve">Budući da je iz dokumentacije koju </w:t>
      </w:r>
      <w:r w:rsidR="007D3EC1">
        <w:t>je</w:t>
      </w:r>
      <w:r>
        <w:t xml:space="preserve"> dostavi</w:t>
      </w:r>
      <w:r w:rsidR="007D3EC1">
        <w:t>o</w:t>
      </w:r>
      <w:r>
        <w:t xml:space="preserve"> dužnik utvrđeno da dužnik nema imovine iz koje bi se mogli podmiriti troškovi kako prethodnog tako i otvorenog stečajnog postupka te budući da je iz prijedloga FINE od </w:t>
      </w:r>
      <w:r w:rsidR="00E21415">
        <w:t>6.3.</w:t>
      </w:r>
      <w:r w:rsidR="00A8088D">
        <w:t>2018</w:t>
      </w:r>
      <w:r w:rsidR="000C72E8">
        <w:t>. g.</w:t>
      </w:r>
      <w:r>
        <w:t xml:space="preserve"> za </w:t>
      </w:r>
      <w:r w:rsidR="0065519F">
        <w:t>otvaranje</w:t>
      </w:r>
      <w:r w:rsidR="000C72E8">
        <w:t xml:space="preserve"> stečajnog</w:t>
      </w:r>
      <w:r>
        <w:t xml:space="preserve"> postupka nad dužnikom razvidno da dužnik ima u razdoblju od </w:t>
      </w:r>
      <w:r w:rsidR="00E21415">
        <w:t>137</w:t>
      </w:r>
      <w:r>
        <w:t xml:space="preserve"> dana evidentirane neizvršene osnove za plaćanje u ukupnom iznosu od </w:t>
      </w:r>
      <w:r w:rsidR="00E21415">
        <w:t>23.763,51</w:t>
      </w:r>
      <w:r>
        <w:t xml:space="preserve"> kn valjalo je sukladno čl. 132 st. 1 Stečajnog zakona (NN 71/15) odlučiti kao u izreci pod točkom 1.</w:t>
      </w:r>
    </w:p>
    <w:p w:rsidRDefault="00CE19FA" w:rsidP="004B741D" w:rsidR="00CE19FA">
      <w:pPr>
        <w:pStyle w:val="Tijeloteksta"/>
      </w:pPr>
    </w:p>
    <w:p w:rsidRDefault="00325E79" w:rsidP="004B741D" w:rsidR="00325E79">
      <w:pPr>
        <w:pStyle w:val="Tijeloteksta"/>
      </w:pPr>
    </w:p>
    <w:p w:rsidRDefault="00325E79" w:rsidP="004B741D" w:rsidR="00325E79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E21415">
        <w:t>4. srpnja</w:t>
      </w:r>
      <w:r w:rsidR="00325E79">
        <w:t xml:space="preserve"> 2018. g.</w:t>
      </w: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7D3EC1">
        <w:t xml:space="preserve"> uz </w:t>
      </w:r>
      <w:r w:rsidR="00833F89">
        <w:t xml:space="preserve">Izvješće dužnika od </w:t>
      </w:r>
      <w:r w:rsidR="00E21415">
        <w:t>3.7</w:t>
      </w:r>
      <w:r w:rsidR="00833F89">
        <w:t xml:space="preserve">.2018. g. s </w:t>
      </w:r>
      <w:r w:rsidR="00E21415">
        <w:t>prilozima (str. 24-35 spisa)-u spisu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E21415">
        <w:t>11</w:t>
      </w:r>
      <w:r w:rsidR="00833F89">
        <w:t>.8.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CE2AB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3118" w:rsidR="00F83118">
      <w:r>
        <w:separator/>
      </w:r>
    </w:p>
  </w:endnote>
  <w:endnote w:id="0" w:type="continuationSeparator">
    <w:p w:rsidRDefault="00F83118" w:rsidR="00F831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3118" w:rsidR="00F83118">
      <w:r>
        <w:separator/>
      </w:r>
    </w:p>
  </w:footnote>
  <w:footnote w:id="0" w:type="continuationSeparator">
    <w:p w:rsidRDefault="00F83118" w:rsidR="00F831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D074B">
      <w:rPr>
        <w:noProof/>
      </w:rPr>
      <w:t>2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05DC"/>
    <w:rsid w:val="0001202A"/>
    <w:rsid w:val="00015033"/>
    <w:rsid w:val="00015125"/>
    <w:rsid w:val="000209AD"/>
    <w:rsid w:val="00025AAA"/>
    <w:rsid w:val="00025E45"/>
    <w:rsid w:val="0003531D"/>
    <w:rsid w:val="0005396D"/>
    <w:rsid w:val="00064F47"/>
    <w:rsid w:val="00073549"/>
    <w:rsid w:val="000814F7"/>
    <w:rsid w:val="00082D7E"/>
    <w:rsid w:val="00086232"/>
    <w:rsid w:val="000C20F1"/>
    <w:rsid w:val="000C72E8"/>
    <w:rsid w:val="000C7F37"/>
    <w:rsid w:val="000D602C"/>
    <w:rsid w:val="000E414B"/>
    <w:rsid w:val="000F22FF"/>
    <w:rsid w:val="000F55F6"/>
    <w:rsid w:val="000F77A8"/>
    <w:rsid w:val="001276B9"/>
    <w:rsid w:val="001448A0"/>
    <w:rsid w:val="0016016C"/>
    <w:rsid w:val="00160320"/>
    <w:rsid w:val="00163019"/>
    <w:rsid w:val="001635ED"/>
    <w:rsid w:val="001742E1"/>
    <w:rsid w:val="0019752C"/>
    <w:rsid w:val="001A0170"/>
    <w:rsid w:val="001A6201"/>
    <w:rsid w:val="001E75FC"/>
    <w:rsid w:val="001E7747"/>
    <w:rsid w:val="002142C7"/>
    <w:rsid w:val="0021564C"/>
    <w:rsid w:val="00217878"/>
    <w:rsid w:val="00223C8E"/>
    <w:rsid w:val="00252C63"/>
    <w:rsid w:val="00255E1A"/>
    <w:rsid w:val="002675AA"/>
    <w:rsid w:val="00291B9C"/>
    <w:rsid w:val="002B2C69"/>
    <w:rsid w:val="002E20BE"/>
    <w:rsid w:val="002E4FA2"/>
    <w:rsid w:val="00301AF4"/>
    <w:rsid w:val="00313F98"/>
    <w:rsid w:val="00322BB4"/>
    <w:rsid w:val="003235CD"/>
    <w:rsid w:val="003258FC"/>
    <w:rsid w:val="00325955"/>
    <w:rsid w:val="00325E79"/>
    <w:rsid w:val="00327B99"/>
    <w:rsid w:val="00341886"/>
    <w:rsid w:val="00366021"/>
    <w:rsid w:val="00377083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15F32"/>
    <w:rsid w:val="00451DD6"/>
    <w:rsid w:val="00470B34"/>
    <w:rsid w:val="004806AD"/>
    <w:rsid w:val="0048785C"/>
    <w:rsid w:val="00497410"/>
    <w:rsid w:val="004A55FB"/>
    <w:rsid w:val="004B741D"/>
    <w:rsid w:val="004C420D"/>
    <w:rsid w:val="004E5065"/>
    <w:rsid w:val="00500BBD"/>
    <w:rsid w:val="00502F33"/>
    <w:rsid w:val="00512D34"/>
    <w:rsid w:val="00515F37"/>
    <w:rsid w:val="0051651D"/>
    <w:rsid w:val="00521F89"/>
    <w:rsid w:val="0055624C"/>
    <w:rsid w:val="00576796"/>
    <w:rsid w:val="00580AE3"/>
    <w:rsid w:val="005917F2"/>
    <w:rsid w:val="005B403D"/>
    <w:rsid w:val="005C0847"/>
    <w:rsid w:val="005D074B"/>
    <w:rsid w:val="005D2989"/>
    <w:rsid w:val="005D6E10"/>
    <w:rsid w:val="00607E75"/>
    <w:rsid w:val="006139EC"/>
    <w:rsid w:val="006149A9"/>
    <w:rsid w:val="006235FB"/>
    <w:rsid w:val="00626EC3"/>
    <w:rsid w:val="0064434C"/>
    <w:rsid w:val="0065519F"/>
    <w:rsid w:val="00666A38"/>
    <w:rsid w:val="006826C2"/>
    <w:rsid w:val="006837ED"/>
    <w:rsid w:val="006A2408"/>
    <w:rsid w:val="006A56C2"/>
    <w:rsid w:val="006B0D43"/>
    <w:rsid w:val="006C541C"/>
    <w:rsid w:val="006E06D2"/>
    <w:rsid w:val="006E44FD"/>
    <w:rsid w:val="006E6779"/>
    <w:rsid w:val="006F303C"/>
    <w:rsid w:val="00716850"/>
    <w:rsid w:val="007242CD"/>
    <w:rsid w:val="00725641"/>
    <w:rsid w:val="00725A88"/>
    <w:rsid w:val="007400A8"/>
    <w:rsid w:val="0074711B"/>
    <w:rsid w:val="00764F4E"/>
    <w:rsid w:val="00770E51"/>
    <w:rsid w:val="007747C5"/>
    <w:rsid w:val="00775D35"/>
    <w:rsid w:val="00785200"/>
    <w:rsid w:val="00786F1E"/>
    <w:rsid w:val="007A7E59"/>
    <w:rsid w:val="007B7C12"/>
    <w:rsid w:val="007C031B"/>
    <w:rsid w:val="007C03FA"/>
    <w:rsid w:val="007C1241"/>
    <w:rsid w:val="007C3FEE"/>
    <w:rsid w:val="007D3EC1"/>
    <w:rsid w:val="0080666F"/>
    <w:rsid w:val="00815429"/>
    <w:rsid w:val="00820E68"/>
    <w:rsid w:val="008267B8"/>
    <w:rsid w:val="00833F89"/>
    <w:rsid w:val="00845777"/>
    <w:rsid w:val="0084757E"/>
    <w:rsid w:val="008559D4"/>
    <w:rsid w:val="00857D02"/>
    <w:rsid w:val="008737C5"/>
    <w:rsid w:val="008763AA"/>
    <w:rsid w:val="0088689D"/>
    <w:rsid w:val="00886EBE"/>
    <w:rsid w:val="0089349E"/>
    <w:rsid w:val="008A0787"/>
    <w:rsid w:val="008F4788"/>
    <w:rsid w:val="008F74F9"/>
    <w:rsid w:val="009001D6"/>
    <w:rsid w:val="00914337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4095"/>
    <w:rsid w:val="009B4D62"/>
    <w:rsid w:val="009B61F0"/>
    <w:rsid w:val="009C13EB"/>
    <w:rsid w:val="009D695B"/>
    <w:rsid w:val="00A025E8"/>
    <w:rsid w:val="00A07AC6"/>
    <w:rsid w:val="00A14779"/>
    <w:rsid w:val="00A250B5"/>
    <w:rsid w:val="00A27295"/>
    <w:rsid w:val="00A402F9"/>
    <w:rsid w:val="00A45AC5"/>
    <w:rsid w:val="00A5423E"/>
    <w:rsid w:val="00A55148"/>
    <w:rsid w:val="00A60716"/>
    <w:rsid w:val="00A8088D"/>
    <w:rsid w:val="00A81489"/>
    <w:rsid w:val="00A91ED3"/>
    <w:rsid w:val="00AB37DA"/>
    <w:rsid w:val="00AB56F9"/>
    <w:rsid w:val="00AD24AA"/>
    <w:rsid w:val="00AD4A65"/>
    <w:rsid w:val="00B0260C"/>
    <w:rsid w:val="00B11D59"/>
    <w:rsid w:val="00B20E4C"/>
    <w:rsid w:val="00B41F79"/>
    <w:rsid w:val="00BA693C"/>
    <w:rsid w:val="00BB7EC8"/>
    <w:rsid w:val="00BC33DE"/>
    <w:rsid w:val="00BC4DD6"/>
    <w:rsid w:val="00BF7940"/>
    <w:rsid w:val="00C15361"/>
    <w:rsid w:val="00C2340C"/>
    <w:rsid w:val="00C26291"/>
    <w:rsid w:val="00C3548B"/>
    <w:rsid w:val="00C7086C"/>
    <w:rsid w:val="00C74FFE"/>
    <w:rsid w:val="00C9197B"/>
    <w:rsid w:val="00CA5EA9"/>
    <w:rsid w:val="00CB09AA"/>
    <w:rsid w:val="00CB0F92"/>
    <w:rsid w:val="00CD5342"/>
    <w:rsid w:val="00CE19FA"/>
    <w:rsid w:val="00CE2AB1"/>
    <w:rsid w:val="00CF4431"/>
    <w:rsid w:val="00D178DC"/>
    <w:rsid w:val="00D217E4"/>
    <w:rsid w:val="00D43D85"/>
    <w:rsid w:val="00D575E6"/>
    <w:rsid w:val="00D64559"/>
    <w:rsid w:val="00D7740E"/>
    <w:rsid w:val="00D85A5F"/>
    <w:rsid w:val="00D86163"/>
    <w:rsid w:val="00D913A9"/>
    <w:rsid w:val="00D920FA"/>
    <w:rsid w:val="00D9732A"/>
    <w:rsid w:val="00DB00E4"/>
    <w:rsid w:val="00DB37C5"/>
    <w:rsid w:val="00DC3A63"/>
    <w:rsid w:val="00DC7BF5"/>
    <w:rsid w:val="00DD2365"/>
    <w:rsid w:val="00DD6D10"/>
    <w:rsid w:val="00DE3087"/>
    <w:rsid w:val="00DE58F9"/>
    <w:rsid w:val="00E1321F"/>
    <w:rsid w:val="00E21415"/>
    <w:rsid w:val="00E33E37"/>
    <w:rsid w:val="00E430E2"/>
    <w:rsid w:val="00E46168"/>
    <w:rsid w:val="00E55AA4"/>
    <w:rsid w:val="00E6465A"/>
    <w:rsid w:val="00E73CF8"/>
    <w:rsid w:val="00E76E22"/>
    <w:rsid w:val="00E91BC9"/>
    <w:rsid w:val="00E977C6"/>
    <w:rsid w:val="00EB019E"/>
    <w:rsid w:val="00EB3D75"/>
    <w:rsid w:val="00EC52D1"/>
    <w:rsid w:val="00ED0232"/>
    <w:rsid w:val="00ED3737"/>
    <w:rsid w:val="00EE39F3"/>
    <w:rsid w:val="00F23FA1"/>
    <w:rsid w:val="00F306C1"/>
    <w:rsid w:val="00F435F7"/>
    <w:rsid w:val="00F453B1"/>
    <w:rsid w:val="00F4731D"/>
    <w:rsid w:val="00F55EB2"/>
    <w:rsid w:val="00F618C3"/>
    <w:rsid w:val="00F76EF7"/>
    <w:rsid w:val="00F80660"/>
    <w:rsid w:val="00F81165"/>
    <w:rsid w:val="00F81190"/>
    <w:rsid w:val="00F83118"/>
    <w:rsid w:val="00F83966"/>
    <w:rsid w:val="00F8448D"/>
    <w:rsid w:val="00F8686C"/>
    <w:rsid w:val="00FA7686"/>
    <w:rsid w:val="00FD24EF"/>
    <w:rsid w:val="00FF6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D074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D07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07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07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07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D074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D07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07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07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07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6667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02559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2018.</izvorni_sadrzaj>
    <derivirana_varijabla naziv="DomainObject.DatumDonosenjaOdluke_1">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</izvorni_sadrzaj>
    <derivirana_varijabla naziv="DomainObject.Predmet.Broj_1">221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2018.</izvorni_sadrzaj>
    <derivirana_varijabla naziv="DomainObject.Predmet.DatumOsnivanja_1">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St-221/2018</izvorni_sadrzaj>
    <derivirana_varijabla naziv="DomainObject.Predmet.OznakaBroj_1">St-221/2018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SKOLE j.d.o.o. za trgovinu i usluge</izvorni_sadrzaj>
    <derivirana_varijabla naziv="DomainObject.Predmet.ProtustrankaFormated_1">  SKOLE j.d.o.o. za trgovinu i usluge</derivirana_varijabla>
  </DomainObject.Predmet.ProtustrankaFormated>
  <DomainObject.Predmet.ProtustrankaFormatedOIB>
    <izvorni_sadrzaj>  SKOLE j.d.o.o. za trgovinu i usluge, OIB 20760368626</izvorni_sadrzaj>
    <derivirana_varijabla naziv="DomainObject.Predmet.ProtustrankaFormatedOIB_1">  SKOLE j.d.o.o. za trgovinu i usluge, OIB 20760368626</derivirana_varijabla>
  </DomainObject.Predmet.ProtustrankaFormatedOIB>
  <DomainObject.Predmet.ProtustrankaFormatedWithAdress>
    <izvorni_sadrzaj> SKOLE j.d.o.o. za trgovinu i usluge, Ulica Sv. Roka 78, 31000 Osijek</izvorni_sadrzaj>
    <derivirana_varijabla naziv="DomainObject.Predmet.ProtustrankaFormatedWithAdress_1"> SKOLE j.d.o.o. za trgovinu i usluge, Ulica Sv. Roka 78, 31000 Osijek</derivirana_varijabla>
  </DomainObject.Predmet.ProtustrankaFormatedWithAdress>
  <DomainObject.Predmet.ProtustrankaFormatedWithAdressOIB>
    <izvorni_sadrzaj> SKOLE j.d.o.o. za trgovinu i usluge, OIB 20760368626, Ulica Sv. Roka 78, 31000 Osijek</izvorni_sadrzaj>
    <derivirana_varijabla naziv="DomainObject.Predmet.ProtustrankaFormatedWithAdressOIB_1"> SKOLE j.d.o.o. za trgovinu i usluge, OIB 20760368626, Ulica Sv. Roka 78, 31000 Osijek</derivirana_varijabla>
  </DomainObject.Predmet.ProtustrankaFormatedWithAdressOIB>
  <DomainObject.Predmet.ProtustrankaWithAdress>
    <izvorni_sadrzaj>SKOLE j.d.o.o. za trgovinu i usluge Ulica Sv. Roka 78, 31000 Osijek</izvorni_sadrzaj>
    <derivirana_varijabla naziv="DomainObject.Predmet.ProtustrankaWithAdress_1">SKOLE j.d.o.o. za trgovinu i usluge Ulica Sv. Roka 78, 31000 Osijek</derivirana_varijabla>
  </DomainObject.Predmet.ProtustrankaWithAdress>
  <DomainObject.Predmet.ProtustrankaWithAdressOIB>
    <izvorni_sadrzaj>SKOLE j.d.o.o. za trgovinu i usluge, OIB 20760368626, Ulica Sv. Roka 78, 31000 Osijek</izvorni_sadrzaj>
    <derivirana_varijabla naziv="DomainObject.Predmet.ProtustrankaWithAdressOIB_1">SKOLE j.d.o.o. za trgovinu i usluge, OIB 20760368626, Ulica Sv. Roka 78, 31000 Osijek</derivirana_varijabla>
  </DomainObject.Predmet.ProtustrankaWithAdressOIB>
  <DomainObject.Predmet.ProtustrankaNazivFormated>
    <izvorni_sadrzaj>SKOLE j.d.o.o. za trgovinu i usluge</izvorni_sadrzaj>
    <derivirana_varijabla naziv="DomainObject.Predmet.ProtustrankaNazivFormated_1">SKOLE j.d.o.o. za trgovinu i usluge</derivirana_varijabla>
  </DomainObject.Predmet.ProtustrankaNazivFormated>
  <DomainObject.Predmet.ProtustrankaNazivFormatedOIB>
    <izvorni_sadrzaj>SKOLE j.d.o.o. za trgovinu i usluge, OIB 20760368626</izvorni_sadrzaj>
    <derivirana_varijabla naziv="DomainObject.Predmet.ProtustrankaNazivFormatedOIB_1">SKOLE j.d.o.o. za trgovinu i usluge, OIB 20760368626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SKOLE j.d.o.o. za trgovinu i usluge</item>
    </izvorni_sadrzaj>
    <derivirana_varijabla naziv="DomainObject.Predmet.ProtuStrankaListFormated_1">
      <item>SKOLE j.d.o.o. za trgovinu i usluge</item>
    </derivirana_varijabla>
  </DomainObject.Predmet.ProtuStrankaListFormated>
  <DomainObject.Predmet.ProtuStrankaListFormatedOIB>
    <izvorni_sadrzaj>
      <item>SKOLE j.d.o.o. za trgovinu i usluge, OIB 20760368626</item>
    </izvorni_sadrzaj>
    <derivirana_varijabla naziv="DomainObject.Predmet.ProtuStrankaListFormatedOIB_1">
      <item>SKOLE j.d.o.o. za trgovinu i usluge, OIB 20760368626</item>
    </derivirana_varijabla>
  </DomainObject.Predmet.ProtuStrankaListFormatedOIB>
  <DomainObject.Predmet.ProtuStrankaListFormatedWithAdress>
    <izvorni_sadrzaj>
      <item>SKOLE j.d.o.o. za trgovinu i usluge, Ulica Sv. Roka 78, 31000 Osijek</item>
    </izvorni_sadrzaj>
    <derivirana_varijabla naziv="DomainObject.Predmet.ProtuStrankaListFormatedWithAdress_1">
      <item>SKOLE j.d.o.o. za trgovinu i usluge, Ulica Sv. Roka 78, 31000 Osijek</item>
    </derivirana_varijabla>
  </DomainObject.Predmet.ProtuStrankaListFormatedWithAdress>
  <DomainObject.Predmet.ProtuStrankaListFormatedWithAdressOIB>
    <izvorni_sadrzaj>
      <item>SKOLE j.d.o.o. za trgovinu i usluge, OIB 20760368626, Ulica Sv. Roka 78, 31000 Osijek</item>
    </izvorni_sadrzaj>
    <derivirana_varijabla naziv="DomainObject.Predmet.ProtuStrankaListFormatedWithAdressOIB_1">
      <item>SKOLE j.d.o.o. za trgovinu i usluge, OIB 20760368626, Ulica Sv. Roka 78, 31000 Osijek</item>
    </derivirana_varijabla>
  </DomainObject.Predmet.ProtuStrankaListFormatedWithAdressOIB>
  <DomainObject.Predmet.ProtuStrankaListNazivFormated>
    <izvorni_sadrzaj>
      <item>SKOLE j.d.o.o. za trgovinu i usluge</item>
    </izvorni_sadrzaj>
    <derivirana_varijabla naziv="DomainObject.Predmet.ProtuStrankaListNazivFormated_1">
      <item>SKOLE j.d.o.o. za trgovinu i usluge</item>
    </derivirana_varijabla>
  </DomainObject.Predmet.ProtuStrankaListNazivFormated>
  <DomainObject.Predmet.ProtuStrankaListNazivFormatedOIB>
    <izvorni_sadrzaj>
      <item>SKOLE j.d.o.o. za trgovinu i usluge, OIB 20760368626</item>
    </izvorni_sadrzaj>
    <derivirana_varijabla naziv="DomainObject.Predmet.ProtuStrankaListNazivFormatedOIB_1">
      <item>SKOLE j.d.o.o. za trgovinu i usluge, OIB 20760368626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2018.</izvorni_sadrzaj>
    <derivirana_varijabla naziv="DomainObject.Datum_1">4.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SKOLE j.d.o.o. za trgovinu i usluge</izvorni_sadrzaj>
    <derivirana_varijabla naziv="DomainObject.Predmet.ProtustrankaIDrugi_1">SKOLE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SKOLE j.d.o.o. za trgovinu i usluge, OIB 20760368626, Ulica Sv. Roka 78, 31000 Osijek</izvorni_sadrzaj>
    <derivirana_varijabla naziv="DomainObject.Predmet.ProtustrankaIDrugiAdressOIB_1">SKOLE j.d.o.o. za trgovinu i usluge, OIB 20760368626, Ulica Sv. Roka 78,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SKOLE j.d.o.o. za trgovinu i usluge</item>
    </izvorni_sadrzaj>
    <derivirana_varijabla naziv="DomainObject.Predmet.SudioniciListNaziv_1">
      <item>FINA RC OSIJEK</item>
      <item>SKOLE j.d.o.o. za trgovinu i usluge</item>
    </derivirana_varijabla>
  </DomainObject.Predmet.SudioniciListNaziv>
  <DomainObject.Predmet.SudioniciListAdressOIB>
    <izvorni_sadrzaj>
      <item>FINA RC OSIJEK, OIB 85821130368</item>
      <item>SKOLE j.d.o.o. za trgovinu i usluge, OIB 20760368626, Ulica Sv. Roka 78,31000 Osijek</item>
    </izvorni_sadrzaj>
    <derivirana_varijabla naziv="DomainObject.Predmet.SudioniciListAdressOIB_1">
      <item>FINA RC OSIJEK, OIB 85821130368</item>
      <item>SKOLE j.d.o.o. za trgovinu i usluge, OIB 20760368626, Ulica Sv. Roka 78,31000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20760368626</item>
    </izvorni_sadrzaj>
    <derivirana_varijabla naziv="DomainObject.Predmet.SudioniciListNazivOIB_1">
      <item>, OIB 85821130368</item>
      <item>, OIB 20760368626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556B51-71F8-491A-B647-E071F0F90A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572</properties:Words>
  <properties:Characters>2917</properties:Characters>
  <properties:Lines>105</properties:Lines>
  <properties:Paragraphs>24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3829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2017-11-07T07:29:00Z</dcterms:created>
  <dc:creator>hermanj</dc:creator>
  <cp:lastModifiedBy>Danijela Sekulić</cp:lastModifiedBy>
  <cp:lastPrinted>2018-07-04T06:53:00Z</cp:lastPrinted>
  <dcterms:modified xmlns:xsi="http://www.w3.org/2001/XMLSchema-instance" xsi:type="dcterms:W3CDTF">2018-07-04T06:54:00Z</dcterms:modified>
  <cp:revision>19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(bez prethodnog.docx)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