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1907" w14:paraId="2c0190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2311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23112" w:rsidP="00923112" w:rsidR="00923112">
      <w:pPr>
        <w:pStyle w:val="Bezproreda"/>
      </w:pPr>
      <w:r>
        <w:t xml:space="preserve">  1 St-1035/2016-2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  <w:jc w:val="center"/>
      </w:pPr>
      <w:r>
        <w:t>R E P U B L I K A       H R V A T S K A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  <w:jc w:val="center"/>
      </w:pPr>
      <w:r>
        <w:t>R J E Š E N J E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  <w:r>
        <w:t>TRGOVAČKI SUD U BJELOVARU, po  sucu Branki Pleskalt,  u predmetu predlagatelja FINA RC ZAGREB, Podružnica Bjelovar,  protiv dužnika KARAS j.d.o.o. za usluge i trgovinu Bjelovar, Lovre Matačića 81, OIB: 34419485915, dana 12. kolovoza  2016. godine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  <w:jc w:val="center"/>
      </w:pPr>
      <w:r>
        <w:t>r i j e š i o     j e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  <w:r>
        <w:t>I Pokreće se prethodni postupak radi izjašnjenja o prijedlogu za otvaranje stečajnog postupka i utvrđenja uvjeta za otvaranje stečajnog postupka nad  dužnikom KARAS j.d.o.o. za usluge i trgovinu Bjelovar, Lovre Matačića 81, OIB: 34419485915.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  <w:jc w:val="center"/>
      </w:pPr>
      <w:r>
        <w:t>21. rujna  2016. godine u 10,00 sati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923112" w:rsidP="00923112" w:rsidR="00923112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</w:t>
      </w:r>
      <w:proofErr w:type="spellStart"/>
      <w:r>
        <w:t>Andrea</w:t>
      </w:r>
      <w:proofErr w:type="spellEnd"/>
      <w:r>
        <w:t xml:space="preserve"> </w:t>
      </w:r>
      <w:proofErr w:type="spellStart"/>
      <w:r>
        <w:t>Horvatinović</w:t>
      </w:r>
      <w:proofErr w:type="spellEnd"/>
      <w:r>
        <w:t xml:space="preserve"> iz Bjelovara, L. Matačića 76.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  <w:r>
        <w:t xml:space="preserve">III Poziva se zastupnik po Zakonu dužnika </w:t>
      </w:r>
      <w:proofErr w:type="spellStart"/>
      <w:r>
        <w:t>Andrea</w:t>
      </w:r>
      <w:proofErr w:type="spellEnd"/>
      <w:r>
        <w:t xml:space="preserve"> </w:t>
      </w:r>
      <w:proofErr w:type="spellStart"/>
      <w:r>
        <w:t>Horvatinović</w:t>
      </w:r>
      <w:proofErr w:type="spellEnd"/>
      <w:r>
        <w:t xml:space="preserve"> iz Bjelovara,  da u roku od 8 dana dostavi na spis ovjerovljeni popis imovine i obveza stečajnog dužnika. 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  <w:jc w:val="center"/>
      </w:pPr>
      <w:r>
        <w:t>Obrazloženje</w:t>
      </w:r>
    </w:p>
    <w:p w:rsidRDefault="00923112" w:rsidP="00923112" w:rsidR="00923112">
      <w:pPr>
        <w:pStyle w:val="Bezproreda"/>
      </w:pPr>
    </w:p>
    <w:p w:rsidRDefault="00923112" w:rsidP="00923112" w:rsidR="00923112">
      <w:r>
        <w:lastRenderedPageBreak/>
        <w:t>Predlagatelj FINA RC Zagreb, Podružnica Bjelovar   je   dana 20. lipnja  2016. godine   podnijela je   prijedlog za otvaranje stečajnog postupka nad  dužnikom  KARAS j.d.o.o. za usluge i trgovinu Bjelovar, Lovre Matačića 81, OIB: 34419485915.</w:t>
      </w:r>
    </w:p>
    <w:p w:rsidRDefault="00923112" w:rsidP="00923112" w:rsidR="00923112"/>
    <w:p w:rsidRDefault="00923112" w:rsidP="00923112" w:rsidR="00923112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KARAS j.d.o.o. za usluge i trgovinu Bjelovar, Lovre Matačića 81, OIB: 34419485915, a u skladu s  odredbom članka 115. Stečajnog zakona. 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  <w:r>
        <w:t>Temeljem iznijetog riješeno je kao u izreci.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  <w:r>
        <w:t xml:space="preserve">Bjelovar,   12. kolovoza  2016.   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</w:p>
    <w:p w:rsidRDefault="00923112" w:rsidP="00923112" w:rsidR="0092311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23112" w:rsidP="00923112" w:rsidR="00923112">
      <w:pPr>
        <w:pStyle w:val="Bezproreda"/>
      </w:pPr>
      <w:r>
        <w:t>Dna: predlagatelja</w:t>
      </w:r>
    </w:p>
    <w:p w:rsidRDefault="00923112" w:rsidP="00923112" w:rsidR="00923112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923112" w:rsidP="00923112" w:rsidR="00923112">
      <w:pPr>
        <w:pStyle w:val="Bezproreda"/>
      </w:pPr>
      <w:r>
        <w:t xml:space="preserve">        ROČ. 21. 09. 2016. u  10,00</w:t>
      </w:r>
    </w:p>
    <w:p w:rsidRDefault="00923112" w:rsidP="00923112" w:rsidR="00923112">
      <w:pPr>
        <w:pStyle w:val="Bezproreda"/>
      </w:pPr>
      <w:r>
        <w:t>Bjelovar, 12. 08.  2016.</w:t>
      </w:r>
    </w:p>
    <w:p w:rsidRDefault="00923112" w:rsidP="00923112" w:rsidR="00923112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112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947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St-1035/2016-2</izvorni_sadrzaj>
    <derivirana_varijabla naziv="DomainObject.Oznaka_1">St-1035/2016-2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St-1035/2016</izvorni_sadrzaj>
    <derivirana_varijabla naziv="DomainObject.Predmet.OznakaBroj_1">St-1035/2016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KARAS jednostavno društvo s ograničenom odgovornošću za usluge i trgovinu</izvorni_sadrzaj>
    <derivirana_varijabla naziv="DomainObject.Predmet.ProtustrankaFormated_1">  KARAS jednostavno društvo s ograničenom odgovornošću za usluge i trgovinu</derivirana_varijabla>
  </DomainObject.Predmet.ProtustrankaFormated>
  <DomainObject.Predmet.ProtustrankaFormatedOIB>
    <izvorni_sadrzaj>  KARAS jednostavno društvo s ograničenom odgovornošću za usluge i trgovinu, OIB 34419485915</izvorni_sadrzaj>
    <derivirana_varijabla naziv="DomainObject.Predmet.ProtustrankaFormatedOIB_1">  KARAS jednostavno društvo s ograničenom odgovornošću za usluge i trgovinu, OIB 34419485915</derivirana_varijabla>
  </DomainObject.Predmet.ProtustrankaFormatedOIB>
  <DomainObject.Predmet.ProtustrankaFormatedWithAdress>
    <izvorni_sadrzaj> KARAS jednostavno društvo s ograničenom odgovornošću za usluge i trgovinu, Lovre Matačića 81, 43000 Bjelovar</izvorni_sadrzaj>
    <derivirana_varijabla naziv="DomainObject.Predmet.ProtustrankaFormatedWithAdress_1"> KARAS jednostavno društvo s ograničenom odgovornošću za usluge i trgovinu, Lovre Matačića 81, 43000 Bjelovar</derivirana_varijabla>
  </DomainObject.Predmet.ProtustrankaFormatedWithAdress>
  <DomainObject.Predmet.ProtustrankaFormatedWithAdressOIB>
    <izvorni_sadrzaj> KARAS jednostavno društvo s ograničenom odgovornošću za usluge i trgovinu, OIB 34419485915, Lovre Matačića 81, 43000 Bjelovar</izvorni_sadrzaj>
    <derivirana_varijabla naziv="DomainObject.Predmet.ProtustrankaFormatedWithAdressOIB_1"> KARAS jednostavno društvo s ograničenom odgovornošću za usluge i trgovinu, OIB 34419485915, Lovre Matačića 81, 43000 Bjelovar</derivirana_varijabla>
  </DomainObject.Predmet.ProtustrankaFormatedWithAdressOIB>
  <DomainObject.Predmet.ProtustrankaWithAdress>
    <izvorni_sadrzaj>KARAS jednostavno društvo s ograničenom odgovornošću za usluge i trgovinu Lovre Matačića 81, 43000 Bjelovar</izvorni_sadrzaj>
    <derivirana_varijabla naziv="DomainObject.Predmet.ProtustrankaWithAdress_1">KARAS jednostavno društvo s ograničenom odgovornošću za usluge i trgovinu Lovre Matačića 81, 43000 Bjelovar</derivirana_varijabla>
  </DomainObject.Predmet.ProtustrankaWithAdress>
  <DomainObject.Predmet.ProtustrankaWithAdressOIB>
    <izvorni_sadrzaj>KARAS jednostavno društvo s ograničenom odgovornošću za usluge i trgovinu, OIB 34419485915, Lovre Matačića 81, 43000 Bjelovar</izvorni_sadrzaj>
    <derivirana_varijabla naziv="DomainObject.Predmet.ProtustrankaWithAdressOIB_1">KARAS jednostavno društvo s ograničenom odgovornošću za usluge i trgovinu, OIB 34419485915, Lovre Matačića 81, 43000 Bjelovar</derivirana_varijabla>
  </DomainObject.Predmet.ProtustrankaWithAdressOIB>
  <DomainObject.Predmet.ProtustrankaNazivFormated>
    <izvorni_sadrzaj>KARAS jednostavno društvo s ograničenom odgovornošću za usluge i trgovinu</izvorni_sadrzaj>
    <derivirana_varijabla naziv="DomainObject.Predmet.ProtustrankaNazivFormated_1">KARAS jednostavno društvo s ograničenom odgovornošću za usluge i trgovinu</derivirana_varijabla>
  </DomainObject.Predmet.ProtustrankaNazivFormated>
  <DomainObject.Predmet.ProtustrankaNazivFormatedOIB>
    <izvorni_sadrzaj>KARAS jednostavno društvo s ograničenom odgovornošću za usluge i trgovinu, OIB 34419485915</izvorni_sadrzaj>
    <derivirana_varijabla naziv="DomainObject.Predmet.ProtustrankaNazivFormatedOIB_1">KARAS jednostavno društvo s ograničenom odgovornošću za usluge i trgovinu, OIB 34419485915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KARAS jednostavno društvo s ograničenom odgovornošću za usluge i trgovinu</item>
    </izvorni_sadrzaj>
    <derivirana_varijabla naziv="DomainObject.Predmet.ProtuStrankaListFormated_1">
      <item>KARAS jednostavno društvo s ograničenom odgovornošću za usluge i trgovinu</item>
    </derivirana_varijabla>
  </DomainObject.Predmet.ProtuStrankaListFormated>
  <DomainObject.Predmet.ProtuStrankaListFormatedOIB>
    <izvorni_sadrzaj>
      <item>KARAS jednostavno društvo s ograničenom odgovornošću za usluge i trgovinu, OIB 34419485915</item>
    </izvorni_sadrzaj>
    <derivirana_varijabla naziv="DomainObject.Predmet.ProtuStrankaListFormatedOIB_1">
      <item>KARAS jednostavno društvo s ograničenom odgovornošću za usluge i trgovinu, OIB 34419485915</item>
    </derivirana_varijabla>
  </DomainObject.Predmet.ProtuStrankaListFormatedOIB>
  <DomainObject.Predmet.ProtuStrankaListFormatedWithAdress>
    <izvorni_sadrzaj>
      <item>KARAS jednostavno društvo s ograničenom odgovornošću za usluge i trgovinu, Lovre Matačića 81, 43000 Bjelovar</item>
    </izvorni_sadrzaj>
    <derivirana_varijabla naziv="DomainObject.Predmet.ProtuStrankaListFormatedWithAdress_1">
      <item>KARAS jednostavno društvo s ograničenom odgovornošću za usluge i trgovinu, Lovre Matačića 81, 43000 Bjelovar</item>
    </derivirana_varijabla>
  </DomainObject.Predmet.ProtuStrankaListFormatedWithAdress>
  <DomainObject.Predmet.ProtuStrankaListFormatedWithAdressOIB>
    <izvorni_sadrzaj>
      <item>KARAS jednostavno društvo s ograničenom odgovornošću za usluge i trgovinu, OIB 34419485915, Lovre Matačića 81, 43000 Bjelovar</item>
    </izvorni_sadrzaj>
    <derivirana_varijabla naziv="DomainObject.Predmet.ProtuStrankaListFormatedWithAdressOIB_1">
      <item>KARAS jednostavno društvo s ograničenom odgovornošću za usluge i trgovinu, OIB 34419485915, Lovre Matačića 81, 43000 Bjelovar</item>
    </derivirana_varijabla>
  </DomainObject.Predmet.ProtuStrankaListFormatedWithAdressOIB>
  <DomainObject.Predmet.ProtuStrankaListNazivFormated>
    <izvorni_sadrzaj>
      <item>KARAS jednostavno društvo s ograničenom odgovornošću za usluge i trgovinu</item>
    </izvorni_sadrzaj>
    <derivirana_varijabla naziv="DomainObject.Predmet.ProtuStrankaListNazivFormated_1">
      <item>KARAS jednostavno društvo s ograničenom odgovornošću za usluge i trgovinu</item>
    </derivirana_varijabla>
  </DomainObject.Predmet.ProtuStrankaListNazivFormated>
  <DomainObject.Predmet.ProtuStrankaListNazivFormatedOIB>
    <izvorni_sadrzaj>
      <item>KARAS jednostavno društvo s ograničenom odgovornošću za usluge i trgovinu, OIB 34419485915</item>
    </izvorni_sadrzaj>
    <derivirana_varijabla naziv="DomainObject.Predmet.ProtuStrankaListNazivFormatedOIB_1">
      <item>KARAS jednostavno društvo s ograničenom odgovornošću za usluge i trgovinu, OIB 34419485915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St-1035/2016-2</izvorni_sadrzaj>
    <derivirana_varijabla naziv="DomainObject.PoslovniBrojDokumenta_1">St-1035/2016-2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KARAS jednostavno društvo s ograničenom odgovornošću za usluge i trgovinu</izvorni_sadrzaj>
    <derivirana_varijabla naziv="DomainObject.Predmet.ProtustrankaIDrugi_1">KARAS jednostavno društvo s ograničenom odgovornošću za usluge i trgovinu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KARAS jednostavno društvo s ograničenom odgovornošću za usluge i trgovinu, OIB 34419485915, Lovre Matačića 81, 43000 Bjelovar</izvorni_sadrzaj>
    <derivirana_varijabla naziv="DomainObject.Predmet.ProtustrankaIDrugiAdressOIB_1">KARAS jednostavno društvo s ograničenom odgovornošću za usluge i trgovinu, OIB 34419485915, Lovre Matačića 81,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KARAS jednostavno društvo s ograničenom odgovornošću za usluge i trgovinu</item>
    </izvorni_sadrzaj>
    <derivirana_varijabla naziv="DomainObject.Predmet.SudioniciListNaziv_1">
      <item>FINA, RC ZAGREB, Podružnica Bjelovar</item>
      <item>KARAS jednostavno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Frana Supila 4,43000 Bjelovar</item>
      <item>KARAS jednostavno društvo s ograničenom odgovornošću za usluge i trgovinu, OIB 34419485915, Lovre Matačića 81,43000 Bjelovar</item>
    </izvorni_sadrzaj>
    <derivirana_varijabla naziv="DomainObject.Predmet.SudioniciListAdressOIB_1">
      <item>FINA, RC ZAGREB, Podružnica Bjelovar, OIB 85821130368, Frana Supila 4,43000 Bjelovar</item>
      <item>KARAS jednostavno društvo s ograničenom odgovornošću za usluge i trgovinu, OIB 34419485915, Lovre Matačića 81,43000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5020A-A644-464D-8682-90C8C0872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407</properties:Words>
  <properties:Characters>2142</properties:Characters>
  <properties:Lines>86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2016-08-12T07:37:00Z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St-1035/2016-2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