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c6b95" w14:paraId="cbc6b9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274E7">
        <w:rPr>
          <w:b/>
        </w:rPr>
        <w:t>599</w:t>
      </w:r>
      <w:r w:rsidR="006C6DD3" w:rsidRPr="007303A9">
        <w:rPr>
          <w:b/>
        </w:rPr>
        <w:t>/</w:t>
      </w:r>
      <w:r w:rsidR="008118F3" w:rsidRPr="007303A9">
        <w:rPr>
          <w:b/>
        </w:rPr>
        <w:t>201</w:t>
      </w:r>
      <w:r w:rsidR="00F74EE2" w:rsidRPr="007303A9">
        <w:rPr>
          <w:b/>
        </w:rPr>
        <w:t>6</w:t>
      </w:r>
      <w:r w:rsidR="00E274E7">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E274E7" w:rsidRPr="00E274E7">
        <w:t>IBCI - INTERNATIONAL BUSINESS CLUB OF INVESTORS d.o.o. za informatiku, proizvodnju, turizam, trgovinu i export-import</w:t>
      </w:r>
      <w:r w:rsidR="00C319CD" w:rsidRPr="00C319CD">
        <w:t xml:space="preserve">, Split, </w:t>
      </w:r>
      <w:r w:rsidR="00E274E7" w:rsidRPr="00E274E7">
        <w:t>Ulica Antuna Gustava Matoša 61</w:t>
      </w:r>
      <w:r w:rsidR="00C319CD" w:rsidRPr="00C319CD">
        <w:t xml:space="preserve">, MBS: </w:t>
      </w:r>
      <w:r w:rsidR="00E274E7" w:rsidRPr="00E274E7">
        <w:t>060120581</w:t>
      </w:r>
      <w:r w:rsidR="00C319CD" w:rsidRPr="00C319CD">
        <w:t xml:space="preserve">, OIB: </w:t>
      </w:r>
      <w:r w:rsidR="00E274E7" w:rsidRPr="00E274E7">
        <w:t>24355745381</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274E7" w:rsidRPr="00E274E7">
        <w:t>IBCI - INTERNATIONAL BUSINESS CLUB OF INVESTORS d.o.o. za informatiku, proizvodnju, turizam, trgovinu i export-import, Split, Ulica Antuna Gustava Matoša 61, MBS: 060120581, OIB: 24355745381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680641">
        <w:t>broj 118</w:t>
      </w:r>
      <w:r w:rsidRPr="00680641">
        <w:t>,</w:t>
      </w:r>
      <w:r w:rsidR="00431D70" w:rsidRPr="00680641">
        <w:t xml:space="preserve"> na I. katu,</w:t>
      </w:r>
      <w:r w:rsidRPr="00680641">
        <w:t xml:space="preserve"> za dan</w:t>
      </w:r>
    </w:p>
    <w:p w:rsidRDefault="00BD50F0" w:rsidP="007A456E" w:rsidR="00BD50F0" w:rsidRPr="007303A9">
      <w:pPr>
        <w:ind w:hanging="705" w:left="705"/>
        <w:jc w:val="both"/>
      </w:pPr>
    </w:p>
    <w:p w:rsidRDefault="00680641" w:rsidP="00B70172" w:rsidR="00B70172" w:rsidRPr="007303A9">
      <w:pPr>
        <w:jc w:val="center"/>
        <w:rPr>
          <w:b/>
          <w:u w:val="single"/>
        </w:rPr>
      </w:pPr>
      <w:r w:rsidRPr="00680641">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13</w:t>
      </w:r>
      <w:r w:rsidR="004A11A6" w:rsidRPr="007303A9">
        <w:rPr>
          <w:b/>
          <w:u w:val="single"/>
        </w:rPr>
        <w:t>,</w:t>
      </w:r>
      <w:r>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680641">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80641">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E274E7">
        <w:t>29</w:t>
      </w:r>
      <w:r w:rsidR="00912339">
        <w:t>.</w:t>
      </w:r>
      <w:r w:rsidR="000B4CD9" w:rsidRPr="007303A9">
        <w:t xml:space="preserve"> </w:t>
      </w:r>
      <w:r w:rsidR="00E274E7">
        <w:t>veljače</w:t>
      </w:r>
      <w:r w:rsidRPr="007303A9">
        <w:t xml:space="preserve"> 201</w:t>
      </w:r>
      <w:r w:rsidR="00677121">
        <w:t>6</w:t>
      </w:r>
      <w:r w:rsidRPr="007303A9">
        <w:t xml:space="preserve">. godine predložio otvaranje stečajnog postupka nad dužnikom </w:t>
      </w:r>
      <w:r w:rsidR="00E274E7" w:rsidRPr="00E274E7">
        <w:t>IBCI - INTERNATIONAL BUSINESS CLUB OF INVESTORS d.o.o. za informatiku, proizvodnju, turizam, trgovinu i export-import, Split, Ulica Antuna Gustava Matoša 61, MBS: 060120581, OIB: 24355745381</w:t>
      </w:r>
      <w:r w:rsidRPr="007303A9">
        <w:t xml:space="preserve">. </w:t>
      </w:r>
      <w:r w:rsidR="00AC3607" w:rsidRPr="00AC3607">
        <w:t xml:space="preserve">U prijedlogu se u bitnome navodi da temeljem čl. </w:t>
      </w:r>
      <w:r w:rsidR="00FF794B">
        <w:t>110</w:t>
      </w:r>
      <w:r w:rsidR="001A7F0D">
        <w:t xml:space="preserve">. st. </w:t>
      </w:r>
      <w:r w:rsidR="00FF794B">
        <w:t>1</w:t>
      </w:r>
      <w:r w:rsidR="00AC3607" w:rsidRPr="00AC3607">
        <w:t xml:space="preserve">. SZ-a podnosi prijedlog, te da na dan </w:t>
      </w:r>
      <w:r w:rsidR="00E274E7">
        <w:t>23</w:t>
      </w:r>
      <w:r w:rsidR="001A7F0D">
        <w:t>.</w:t>
      </w:r>
      <w:r w:rsidR="00E274E7">
        <w:t>02</w:t>
      </w:r>
      <w:r w:rsidR="001A7F0D">
        <w:t>.201</w:t>
      </w:r>
      <w:r w:rsidR="004509D9">
        <w:t>6</w:t>
      </w:r>
      <w:r w:rsidR="00AC3607" w:rsidRPr="00AC3607">
        <w:t xml:space="preserve">.g. dužnik ima u očevidniku redoslijeda osnova za plaćanje evidentirane osnove za plaćanje u neprekinutom razdoblju od </w:t>
      </w:r>
      <w:r w:rsidR="004509D9">
        <w:t>120</w:t>
      </w:r>
      <w:r w:rsidR="0088283E">
        <w:t xml:space="preserve"> dana u ukupnom iznosu od </w:t>
      </w:r>
      <w:r w:rsidR="00E274E7">
        <w:t>17.188</w:t>
      </w:r>
      <w:r w:rsidR="00C319CD">
        <w:t>.</w:t>
      </w:r>
      <w:r w:rsidR="00E274E7">
        <w:t>541</w:t>
      </w:r>
      <w:r w:rsidR="00F840C5">
        <w:t>,</w:t>
      </w:r>
      <w:r w:rsidR="00E274E7">
        <w:t>58</w:t>
      </w:r>
      <w:r w:rsidR="00F840C5">
        <w:t xml:space="preserve"> </w:t>
      </w:r>
      <w:r w:rsidR="00AC3607" w:rsidRPr="00AC3607">
        <w:t xml:space="preserve">kuna u koji iznos je uračunata kamata i naknada predlagatelja za provedbu ovrhe na novčanim sredstvima. Navodi se da dužnik ima </w:t>
      </w:r>
      <w:r w:rsidR="00E274E7">
        <w:t>dva</w:t>
      </w:r>
      <w:r w:rsidR="00387562">
        <w:t xml:space="preserve"> </w:t>
      </w:r>
      <w:r w:rsidR="00C51E80">
        <w:t>zaposlen</w:t>
      </w:r>
      <w:r w:rsidR="00E274E7">
        <w:t>a</w:t>
      </w:r>
      <w:r w:rsidR="00AC3607">
        <w:t xml:space="preserve">, te </w:t>
      </w:r>
      <w:r w:rsidR="00F06742">
        <w:t>i</w:t>
      </w:r>
      <w:r w:rsidR="006B7BB7">
        <w:t xml:space="preserve">ma </w:t>
      </w:r>
      <w:r w:rsidR="004C649B">
        <w:t>otvoren</w:t>
      </w:r>
      <w:r w:rsidR="00C51E80">
        <w:t xml:space="preserve"> račun</w:t>
      </w:r>
      <w:r w:rsidR="00F06742">
        <w:t xml:space="preserve"> kod </w:t>
      </w:r>
      <w:r w:rsidR="00E274E7">
        <w:t>Splitske banke</w:t>
      </w:r>
      <w:r w:rsidR="003161E5">
        <w:t xml:space="preserve"> d.d</w:t>
      </w:r>
      <w:r w:rsidR="007F036E">
        <w:t>.</w:t>
      </w:r>
      <w:r w:rsidR="00E274E7">
        <w:t>, Raiffeisenbank Austria d.d. i Sberbank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E274E7" w:rsidRPr="00E274E7">
        <w:t>Splitske banke d.d., Raiffeisenbank Austria d.d. i Sberbank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C5D9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274E7">
      <w:rPr>
        <w:rFonts w:hAnsi="Book Antiqua" w:ascii="Book Antiqua"/>
        <w:b/>
        <w:sz w:val="20"/>
        <w:szCs w:val="20"/>
      </w:rPr>
      <w:t>599</w:t>
    </w:r>
    <w:r w:rsidR="000437A1">
      <w:rPr>
        <w:rFonts w:hAnsi="Book Antiqua" w:ascii="Book Antiqua"/>
        <w:b/>
        <w:sz w:val="20"/>
        <w:szCs w:val="20"/>
      </w:rPr>
      <w:t>/201</w:t>
    </w:r>
    <w:r w:rsidR="00F74EE2">
      <w:rPr>
        <w:rFonts w:hAnsi="Book Antiqua" w:ascii="Book Antiqua"/>
        <w:b/>
        <w:sz w:val="20"/>
        <w:szCs w:val="20"/>
      </w:rPr>
      <w:t>6</w:t>
    </w:r>
    <w:r w:rsidR="00E274E7">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09D9"/>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0B28"/>
    <w:rsid w:val="006453DD"/>
    <w:rsid w:val="00645ECE"/>
    <w:rsid w:val="00667561"/>
    <w:rsid w:val="006704E3"/>
    <w:rsid w:val="006731D0"/>
    <w:rsid w:val="00677121"/>
    <w:rsid w:val="0068064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5D9D"/>
    <w:rsid w:val="009C71A8"/>
    <w:rsid w:val="009D2BA4"/>
    <w:rsid w:val="009E2C75"/>
    <w:rsid w:val="009E3BBC"/>
    <w:rsid w:val="009E56B0"/>
    <w:rsid w:val="009E68CD"/>
    <w:rsid w:val="00A02C5F"/>
    <w:rsid w:val="00A064B4"/>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74E7"/>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05C5"/>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 w:val="00FF79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5D9D"/>
    <w:rPr>
      <w:color w:val="808080"/>
      <w:bdr w:space="0" w:sz="0" w:color="auto" w:val="none"/>
      <w:shd w:fill="auto" w:color="auto" w:val="clear"/>
    </w:rPr>
  </w:style>
  <w:style w:customStyle="true" w:styleId="eSPISCCParagraphDefaultFont" w:type="character">
    <w:name w:val="eSPIS_CC_Paragraph Default Font"/>
    <w:basedOn w:val="Zadanifontodlomka"/>
    <w:rsid w:val="009C5D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5D9D"/>
    <w:rPr>
      <w:b/>
      <w:bdr w:space="0" w:sz="0" w:color="auto" w:val="none"/>
      <w:shd w:fill="FFFFCC" w:color="auto" w:val="clear"/>
      <w:lang w:val="hr-HR"/>
    </w:rPr>
  </w:style>
  <w:style w:customStyle="true" w:styleId="PozadinaSvijetloCrvena" w:type="character">
    <w:name w:val="Pozadina_SvijetloCrvena"/>
    <w:basedOn w:val="eSPISCCParagraphDefaultFont"/>
    <w:rsid w:val="009C5D9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5D9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5D9D"/>
    <w:rPr>
      <w:color w:val="808080"/>
      <w:bdr w:color="auto" w:space="0" w:sz="0" w:val="none"/>
      <w:shd w:color="auto" w:fill="auto" w:val="clear"/>
    </w:rPr>
  </w:style>
  <w:style w:customStyle="1" w:styleId="eSPISCCParagraphDefaultFont" w:type="character">
    <w:name w:val="eSPIS_CC_Paragraph Default Font"/>
    <w:basedOn w:val="Zadanifontodlomka"/>
    <w:rsid w:val="009C5D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5D9D"/>
    <w:rPr>
      <w:b/>
      <w:bdr w:color="auto" w:space="0" w:sz="0" w:val="none"/>
      <w:shd w:color="auto" w:fill="FFFFCC" w:val="clear"/>
      <w:lang w:val="hr-HR"/>
    </w:rPr>
  </w:style>
  <w:style w:customStyle="1" w:styleId="PozadinaSvijetloCrvena" w:type="character">
    <w:name w:val="Pozadina_SvijetloCrvena"/>
    <w:basedOn w:val="eSPISCCParagraphDefaultFont"/>
    <w:rsid w:val="009C5D9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5D9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IBCI - INTERNATIONAL BUSINESS CLUB OF INVESTORS d.o.o. za informatiku, proizvodnju, turizam, trgovinu i export-import</izvorni_sadrzaj>
    <derivirana_varijabla naziv="DomainObject.Predmet.ProtustrankaFormated_1">  IBCI - INTERNATIONAL BUSINESS CLUB OF INVESTORS d.o.o. za informatiku, proizvodnju, turizam, trgovinu i export-import</derivirana_varijabla>
  </DomainObject.Predmet.ProtustrankaFormated>
  <DomainObject.Predmet.ProtustrankaFormatedOIB>
    <izvorni_sadrzaj>  IBCI - INTERNATIONAL BUSINESS CLUB OF INVESTORS d.o.o. za informatiku, proizvodnju, turizam, trgovinu i export-import, OIB 24355745381</izvorni_sadrzaj>
    <derivirana_varijabla naziv="DomainObject.Predmet.ProtustrankaFormatedOIB_1">  IBCI - INTERNATIONAL BUSINESS CLUB OF INVESTORS d.o.o. za informatiku, proizvodnju, turizam, trgovinu i export-import, OIB 24355745381</derivirana_varijabla>
  </DomainObject.Predmet.ProtustrankaFormatedOIB>
  <DomainObject.Predmet.ProtustrankaFormatedWithAdress>
    <izvorni_sadrzaj> IBCI - INTERNATIONAL BUSINESS CLUB OF INVESTORS d.o.o. za informatiku, proizvodnju, turizam, trgovinu i export-import, Ulica Antuna Gustava Matoša 61, 21000 Split</izvorni_sadrzaj>
    <derivirana_varijabla naziv="DomainObject.Predmet.ProtustrankaFormatedWithAdress_1"> IBCI - INTERNATIONAL BUSINESS CLUB OF INVESTORS d.o.o. za informatiku, proizvodnju, turizam, trgovinu i export-import, Ulica Antuna Gustava Matoša 61, 21000 Split</derivirana_varijabla>
  </DomainObject.Predmet.ProtustrankaFormatedWithAdress>
  <DomainObject.Predmet.ProtustrankaFormatedWithAdressOIB>
    <izvorni_sadrzaj> IBCI - INTERNATIONAL BUSINESS CLUB OF INVESTORS d.o.o. za informatiku, proizvodnju, turizam, trgovinu i export-import, OIB 24355745381, Ulica Antuna Gustava Matoša 61, 21000 Split</izvorni_sadrzaj>
    <derivirana_varijabla naziv="DomainObject.Predmet.ProtustrankaFormatedWithAdressOIB_1"> IBCI - INTERNATIONAL BUSINESS CLUB OF INVESTORS d.o.o. za informatiku, proizvodnju, turizam, trgovinu i export-import, OIB 24355745381, Ulica Antuna Gustava Matoša 61, 21000 Split</derivirana_varijabla>
  </DomainObject.Predmet.ProtustrankaFormatedWithAdressOIB>
  <DomainObject.Predmet.ProtustrankaWithAdress>
    <izvorni_sadrzaj>IBCI - INTERNATIONAL BUSINESS CLUB OF INVESTORS d.o.o. za informatiku, proizvodnju, turizam, trgovinu i export-import Ulica Antuna Gustava Matoša 61, 21000 Split</izvorni_sadrzaj>
    <derivirana_varijabla naziv="DomainObject.Predmet.ProtustrankaWithAdress_1">IBCI - INTERNATIONAL BUSINESS CLUB OF INVESTORS d.o.o. za informatiku, proizvodnju, turizam, trgovinu i export-import Ulica Antuna Gustava Matoša 61, 21000 Split</derivirana_varijabla>
  </DomainObject.Predmet.ProtustrankaWithAdress>
  <DomainObject.Predmet.ProtustrankaWithAdressOIB>
    <izvorni_sadrzaj>IBCI - INTERNATIONAL BUSINESS CLUB OF INVESTORS d.o.o. za informatiku, proizvodnju, turizam, trgovinu i export-import, OIB 24355745381, Ulica Antuna Gustava Matoša 61, 21000 Split</izvorni_sadrzaj>
    <derivirana_varijabla naziv="DomainObject.Predmet.ProtustrankaWithAdressOIB_1">IBCI - INTERNATIONAL BUSINESS CLUB OF INVESTORS d.o.o. za informatiku, proizvodnju, turizam, trgovinu i export-import, OIB 24355745381, Ulica Antuna Gustava Matoša 61, 21000 Split</derivirana_varijabla>
  </DomainObject.Predmet.ProtustrankaWithAdressOIB>
  <DomainObject.Predmet.ProtustrankaNazivFormated>
    <izvorni_sadrzaj>IBCI - INTERNATIONAL BUSINESS CLUB OF INVESTORS d.o.o. za informatiku, proizvodnju, turizam, trgovinu i export-import</izvorni_sadrzaj>
    <derivirana_varijabla naziv="DomainObject.Predmet.ProtustrankaNazivFormated_1">IBCI - INTERNATIONAL BUSINESS CLUB OF INVESTORS d.o.o. za informatiku, proizvodnju, turizam, trgovinu i export-import</derivirana_varijabla>
  </DomainObject.Predmet.ProtustrankaNazivFormated>
  <DomainObject.Predmet.ProtustrankaNazivFormatedOIB>
    <izvorni_sadrzaj>IBCI - INTERNATIONAL BUSINESS CLUB OF INVESTORS d.o.o. za informatiku, proizvodnju, turizam, trgovinu i export-import, OIB 24355745381</izvorni_sadrzaj>
    <derivirana_varijabla naziv="DomainObject.Predmet.ProtustrankaNazivFormatedOIB_1">IBCI - INTERNATIONAL BUSINESS CLUB OF INVESTORS d.o.o. za informatiku, proizvodnju, turizam, trgovinu i export-import, OIB 24355745381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17188541.58</izvorni_sadrzaj>
    <derivirana_varijabla naziv="DomainObject.Predmet.TrenutnaVrijednost_1">17188541.58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IBCI - INTERNATIONAL BUSINESS CLUB OF INVESTORS d.o.o. za informatiku, proizvodnju, turizam, trgovinu i export-import</item>
    </izvorni_sadrzaj>
    <derivirana_varijabla naziv="DomainObject.Predmet.ProtuStrankaListFormated_1">
      <item>IBCI - INTERNATIONAL BUSINESS CLUB OF INVESTORS d.o.o. za informatiku, proizvodnju, turizam, trgovinu i export-import</item>
    </derivirana_varijabla>
  </DomainObject.Predmet.ProtuStrankaListFormated>
  <DomainObject.Predmet.ProtuStrankaListFormatedOIB>
    <izvorni_sadrzaj>
      <item>IBCI - INTERNATIONAL BUSINESS CLUB OF INVESTORS d.o.o. za informatiku, proizvodnju, turizam, trgovinu i export-import, OIB 24355745381</item>
    </izvorni_sadrzaj>
    <derivirana_varijabla naziv="DomainObject.Predmet.ProtuStrankaListFormatedOIB_1">
      <item>IBCI - INTERNATIONAL BUSINESS CLUB OF INVESTORS d.o.o. za informatiku, proizvodnju, turizam, trgovinu i export-import, OIB 24355745381</item>
    </derivirana_varijabla>
  </DomainObject.Predmet.ProtuStrankaListFormatedOIB>
  <DomainObject.Predmet.ProtuStrankaListFormatedWithAdress>
    <izvorni_sadrzaj>
      <item>IBCI - INTERNATIONAL BUSINESS CLUB OF INVESTORS d.o.o. za informatiku, proizvodnju, turizam, trgovinu i export-import, Ulica Antuna Gustava Matoša 61, 21000 Split</item>
    </izvorni_sadrzaj>
    <derivirana_varijabla naziv="DomainObject.Predmet.ProtuStrankaListFormatedWithAdress_1">
      <item>IBCI - INTERNATIONAL BUSINESS CLUB OF INVESTORS d.o.o. za informatiku, proizvodnju, turizam, trgovinu i export-import, Ulica Antuna Gustava Matoša 61, 21000 Split</item>
    </derivirana_varijabla>
  </DomainObject.Predmet.ProtuStrankaListFormatedWithAdress>
  <DomainObject.Predmet.ProtuStrankaListFormatedWithAdressOIB>
    <izvorni_sadrzaj>
      <item>IBCI - INTERNATIONAL BUSINESS CLUB OF INVESTORS d.o.o. za informatiku, proizvodnju, turizam, trgovinu i export-import, OIB 24355745381, Ulica Antuna Gustava Matoša 61, 21000 Split</item>
    </izvorni_sadrzaj>
    <derivirana_varijabla naziv="DomainObject.Predmet.ProtuStrankaListFormatedWithAdressOIB_1">
      <item>IBCI - INTERNATIONAL BUSINESS CLUB OF INVESTORS d.o.o. za informatiku, proizvodnju, turizam, trgovinu i export-import, OIB 24355745381, Ulica Antuna Gustava Matoša 61, 21000 Split</item>
    </derivirana_varijabla>
  </DomainObject.Predmet.ProtuStrankaListFormatedWithAdressOIB>
  <DomainObject.Predmet.ProtuStrankaListNazivFormated>
    <izvorni_sadrzaj>
      <item>IBCI - INTERNATIONAL BUSINESS CLUB OF INVESTORS d.o.o. za informatiku, proizvodnju, turizam, trgovinu i export-import</item>
    </izvorni_sadrzaj>
    <derivirana_varijabla naziv="DomainObject.Predmet.ProtuStrankaListNazivFormated_1">
      <item>IBCI - INTERNATIONAL BUSINESS CLUB OF INVESTORS d.o.o. za informatiku, proizvodnju, turizam, trgovinu i export-import</item>
    </derivirana_varijabla>
  </DomainObject.Predmet.ProtuStrankaListNazivFormated>
  <DomainObject.Predmet.ProtuStrankaListNazivFormatedOIB>
    <izvorni_sadrzaj>
      <item>IBCI - INTERNATIONAL BUSINESS CLUB OF INVESTORS d.o.o. za informatiku, proizvodnju, turizam, trgovinu i export-import, OIB 24355745381</item>
    </izvorni_sadrzaj>
    <derivirana_varijabla naziv="DomainObject.Predmet.ProtuStrankaListNazivFormatedOIB_1">
      <item>IBCI - INTERNATIONAL BUSINESS CLUB OF INVESTORS d.o.o. za informatiku, proizvodnju, turizam, trgovinu i export-import, OIB 24355745381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IBCI - INTERNATIONAL BUSINESS CLUB OF INVESTORS d.o.o. za informatiku, proizvodnju, turizam, trgovinu i export-import</izvorni_sadrzaj>
    <derivirana_varijabla naziv="DomainObject.Predmet.ProtustrankaIDrugi_1">IBCI - INTERNATIONAL BUSINESS CLUB OF INVESTORS d.o.o. za informatiku, proizvodnju, turizam, trgovinu i export-import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IBCI - INTERNATIONAL BUSINESS CLUB OF INVESTORS d.o.o. za informatiku, proizvodnju, turizam, trgovinu i export-import, OIB 24355745381, Ulica Antuna Gustava Matoša 61, 21000 Split</izvorni_sadrzaj>
    <derivirana_varijabla naziv="DomainObject.Predmet.ProtustrankaIDrugiAdressOIB_1">IBCI - INTERNATIONAL BUSINESS CLUB OF INVESTORS d.o.o. za informatiku, proizvodnju, turizam, trgovinu i export-import, OIB 24355745381,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IBCI - INTERNATIONAL BUSINESS CLUB OF INVESTORS d.o.o. za informatiku, proizvodnju, turizam, trgovinu i export-import</item>
      <item>FINANCIJSKA AGENCIJA, RC SPLIT</item>
    </izvorni_sadrzaj>
    <derivirana_varijabla naziv="DomainObject.Predmet.SudioniciListNaziv_1">
      <item>IBCI - INTERNATIONAL BUSINESS CLUB OF INVESTORS d.o.o. za informatiku, proizvodnju, turizam, trgovinu i export-import</item>
      <item>FINANCIJSKA AGENCIJA, RC SPLIT</item>
    </derivirana_varijabla>
  </DomainObject.Predmet.SudioniciListNaziv>
  <DomainObject.Predmet.SudioniciListAdressOIB>
    <izvorni_sadrzaj>
      <item>IBCI - INTERNATIONAL BUSINESS CLUB OF INVESTORS d.o.o. za informatiku, proizvodnju, turizam, trgovinu i export-import, OIB 24355745381, Ulica Antuna Gustava Matoša 61,21000 Split</item>
      <item>FINANCIJSKA AGENCIJA, RC SPLIT, OIB 85821130368, Mažuranićevo šetalište 24 b,21000 Split</item>
    </izvorni_sadrzaj>
    <derivirana_varijabla naziv="DomainObject.Predmet.SudioniciListAdressOIB_1">
      <item>IBCI - INTERNATIONAL BUSINESS CLUB OF INVESTORS d.o.o. za informatiku, proizvodnju, turizam, trgovinu i export-import, OIB 24355745381, Ulica Antuna Gustava Matoša 61,21000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24355745381</item>
      <item>, OIB 85821130368</item>
    </izvorni_sadrzaj>
    <derivirana_varijabla naziv="DomainObject.Predmet.SudioniciListNazivOIB_1">
      <item>, OIB 24355745381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1126</properties:Words>
  <properties:Characters>6357</properties:Characters>
  <properties:Lines>146</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2017-10-23T08:35:00Z</dcterms:created>
  <dc:creator>Katarina Franković</dc:creator>
  <cp:lastModifiedBy>Andrijana Leto</cp:lastModifiedBy>
  <cp:lastPrinted>2017-10-23T13:04:00Z</cp:lastPrinted>
  <dcterms:modified xmlns:xsi="http://www.w3.org/2001/XMLSchema-instance" xsi:type="dcterms:W3CDTF">2017-10-23T13:06:00Z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